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1A03C" w14:textId="34B3BF57" w:rsidR="008D5F88" w:rsidRPr="00D12A0B" w:rsidRDefault="008D5F88" w:rsidP="008D5F88">
      <w:pPr>
        <w:tabs>
          <w:tab w:val="right" w:pos="9216"/>
        </w:tabs>
        <w:spacing w:after="0"/>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sidR="00D97262">
        <w:rPr>
          <w:b/>
          <w:sz w:val="28"/>
          <w:szCs w:val="28"/>
          <w:lang w:eastAsia="zh-CN"/>
        </w:rPr>
        <w:t>90</w:t>
      </w:r>
      <w:r w:rsidR="001C20C5">
        <w:rPr>
          <w:b/>
          <w:sz w:val="28"/>
          <w:szCs w:val="28"/>
          <w:lang w:eastAsia="zh-CN"/>
        </w:rPr>
        <w:t>bis</w:t>
      </w:r>
      <w:r w:rsidRPr="00D12A0B">
        <w:rPr>
          <w:b/>
          <w:sz w:val="28"/>
          <w:szCs w:val="28"/>
        </w:rPr>
        <w:tab/>
      </w:r>
      <w:r w:rsidR="00CA720A">
        <w:rPr>
          <w:b/>
          <w:sz w:val="28"/>
          <w:szCs w:val="28"/>
        </w:rPr>
        <w:t xml:space="preserve">   </w:t>
      </w:r>
      <w:hyperlink r:id="rId13" w:history="1">
        <w:r w:rsidRPr="00CA720A">
          <w:rPr>
            <w:rStyle w:val="Hyperlink"/>
            <w:sz w:val="28"/>
            <w:szCs w:val="28"/>
          </w:rPr>
          <w:t>R1-17</w:t>
        </w:r>
        <w:r w:rsidR="00401C2F" w:rsidRPr="00CA720A">
          <w:rPr>
            <w:rStyle w:val="Hyperlink"/>
            <w:sz w:val="28"/>
            <w:szCs w:val="28"/>
          </w:rPr>
          <w:t>1</w:t>
        </w:r>
        <w:r w:rsidR="001C20C5" w:rsidRPr="00CA720A">
          <w:rPr>
            <w:rStyle w:val="Hyperlink"/>
            <w:sz w:val="28"/>
            <w:szCs w:val="28"/>
          </w:rPr>
          <w:t>9213</w:t>
        </w:r>
      </w:hyperlink>
    </w:p>
    <w:p w14:paraId="3B8CC4D6" w14:textId="31509AFE" w:rsidR="008D5F88" w:rsidRPr="00D12A0B" w:rsidRDefault="00D97262" w:rsidP="008D5F88">
      <w:pPr>
        <w:spacing w:after="0"/>
        <w:rPr>
          <w:b/>
          <w:bCs/>
          <w:sz w:val="28"/>
          <w:szCs w:val="28"/>
          <w:lang w:eastAsia="zh-CN"/>
        </w:rPr>
      </w:pPr>
      <w:r>
        <w:rPr>
          <w:b/>
          <w:kern w:val="2"/>
          <w:sz w:val="28"/>
          <w:szCs w:val="28"/>
          <w:lang w:eastAsia="zh-CN"/>
        </w:rPr>
        <w:t>Prague</w:t>
      </w:r>
      <w:r w:rsidR="008D5F88" w:rsidRPr="00D12A0B">
        <w:rPr>
          <w:b/>
          <w:kern w:val="2"/>
          <w:sz w:val="28"/>
          <w:szCs w:val="28"/>
          <w:lang w:eastAsia="zh-CN"/>
        </w:rPr>
        <w:t xml:space="preserve">, </w:t>
      </w:r>
      <w:r>
        <w:rPr>
          <w:b/>
          <w:kern w:val="2"/>
          <w:sz w:val="28"/>
          <w:szCs w:val="28"/>
          <w:lang w:eastAsia="zh-CN"/>
        </w:rPr>
        <w:t>Czech Rep.</w:t>
      </w:r>
      <w:r w:rsidR="008D5F88" w:rsidRPr="00D12A0B">
        <w:rPr>
          <w:b/>
          <w:kern w:val="2"/>
          <w:sz w:val="28"/>
          <w:szCs w:val="28"/>
          <w:lang w:eastAsia="zh-CN"/>
        </w:rPr>
        <w:t xml:space="preserve">, </w:t>
      </w:r>
      <w:r w:rsidR="001C20C5">
        <w:rPr>
          <w:b/>
          <w:kern w:val="2"/>
          <w:sz w:val="28"/>
          <w:szCs w:val="28"/>
          <w:lang w:eastAsia="zh-CN"/>
        </w:rPr>
        <w:t>9</w:t>
      </w:r>
      <w:r w:rsidR="001C20C5" w:rsidRPr="001C20C5">
        <w:rPr>
          <w:b/>
          <w:kern w:val="2"/>
          <w:sz w:val="28"/>
          <w:szCs w:val="28"/>
          <w:vertAlign w:val="superscript"/>
          <w:lang w:eastAsia="zh-CN"/>
        </w:rPr>
        <w:t>th</w:t>
      </w:r>
      <w:r w:rsidR="001C20C5">
        <w:rPr>
          <w:b/>
          <w:kern w:val="2"/>
          <w:sz w:val="28"/>
          <w:szCs w:val="28"/>
          <w:lang w:eastAsia="zh-CN"/>
        </w:rPr>
        <w:t xml:space="preserve"> – 13</w:t>
      </w:r>
      <w:r w:rsidR="001C20C5" w:rsidRPr="001C20C5">
        <w:rPr>
          <w:b/>
          <w:kern w:val="2"/>
          <w:sz w:val="28"/>
          <w:szCs w:val="28"/>
          <w:vertAlign w:val="superscript"/>
          <w:lang w:eastAsia="zh-CN"/>
        </w:rPr>
        <w:t>th</w:t>
      </w:r>
      <w:r w:rsidR="001C20C5">
        <w:rPr>
          <w:b/>
          <w:kern w:val="2"/>
          <w:sz w:val="28"/>
          <w:szCs w:val="28"/>
          <w:lang w:eastAsia="zh-CN"/>
        </w:rPr>
        <w:t xml:space="preserve"> Oct</w:t>
      </w:r>
      <w:r w:rsidR="008D5F88" w:rsidRPr="00D12A0B">
        <w:rPr>
          <w:b/>
          <w:kern w:val="2"/>
          <w:sz w:val="28"/>
          <w:szCs w:val="28"/>
          <w:lang w:eastAsia="zh-CN"/>
        </w:rPr>
        <w:t>, 2017</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r w:rsidR="00CA720A">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r w:rsidR="00A61AFE" w:rsidRPr="00CA720A">
        <w:rPr>
          <w:b/>
          <w:kern w:val="2"/>
          <w:sz w:val="26"/>
          <w:szCs w:val="26"/>
          <w:lang w:eastAsia="zh-CN"/>
        </w:rPr>
        <w:t xml:space="preserve">(Revision of </w:t>
      </w:r>
      <w:hyperlink r:id="rId14" w:history="1">
        <w:r w:rsidR="00CA720A" w:rsidRPr="00CA720A">
          <w:rPr>
            <w:rStyle w:val="Hyperlink"/>
            <w:kern w:val="2"/>
            <w:sz w:val="26"/>
            <w:szCs w:val="26"/>
            <w:lang w:eastAsia="zh-CN"/>
          </w:rPr>
          <w:t>R1-1714998</w:t>
        </w:r>
      </w:hyperlink>
      <w:r w:rsidR="00A61AFE" w:rsidRPr="00CA720A">
        <w:rPr>
          <w:b/>
          <w:kern w:val="2"/>
          <w:sz w:val="26"/>
          <w:szCs w:val="26"/>
          <w:lang w:eastAsia="zh-CN"/>
        </w:rPr>
        <w:t>)</w:t>
      </w:r>
    </w:p>
    <w:p w14:paraId="770D3F76" w14:textId="77777777" w:rsidR="008D5F88" w:rsidRDefault="008D5F88" w:rsidP="008D5F88">
      <w:pPr>
        <w:spacing w:before="120"/>
        <w:ind w:left="1555" w:hanging="1555"/>
        <w:rPr>
          <w:b/>
        </w:rPr>
      </w:pPr>
    </w:p>
    <w:p w14:paraId="0D76E0FD" w14:textId="7907B967" w:rsidR="008D5F88" w:rsidRPr="007A16F2" w:rsidRDefault="008D5F88" w:rsidP="008D5F88">
      <w:pPr>
        <w:spacing w:before="120" w:after="0"/>
        <w:ind w:left="1554" w:hanging="1554"/>
        <w:rPr>
          <w:rFonts w:eastAsia="MS PGothic"/>
          <w:b/>
          <w:lang w:eastAsia="zh-CN"/>
        </w:rPr>
      </w:pPr>
      <w:r w:rsidRPr="007A16F2">
        <w:rPr>
          <w:b/>
        </w:rPr>
        <w:t>Agenda Item:</w:t>
      </w:r>
      <w:r w:rsidRPr="007A16F2">
        <w:rPr>
          <w:b/>
        </w:rPr>
        <w:tab/>
      </w:r>
      <w:r w:rsidR="00A61AFE">
        <w:rPr>
          <w:b/>
          <w:lang w:eastAsia="zh-CN"/>
        </w:rPr>
        <w:t>6</w:t>
      </w:r>
      <w:r w:rsidRPr="00204290">
        <w:rPr>
          <w:b/>
          <w:lang w:eastAsia="zh-CN"/>
        </w:rPr>
        <w:t>.</w:t>
      </w:r>
      <w:r>
        <w:rPr>
          <w:b/>
          <w:lang w:eastAsia="zh-CN"/>
        </w:rPr>
        <w:t>2.1</w:t>
      </w:r>
    </w:p>
    <w:p w14:paraId="24A2004F" w14:textId="77777777" w:rsidR="008D5F88" w:rsidRPr="007A16F2" w:rsidRDefault="008D5F88" w:rsidP="008D5F88">
      <w:pPr>
        <w:spacing w:before="120" w:after="0"/>
        <w:ind w:left="1554" w:hanging="1554"/>
        <w:rPr>
          <w:b/>
          <w:lang w:eastAsia="zh-CN"/>
        </w:rPr>
      </w:pPr>
      <w:r w:rsidRPr="007A16F2">
        <w:rPr>
          <w:b/>
        </w:rPr>
        <w:t>Source:</w:t>
      </w:r>
      <w:r w:rsidRPr="007A16F2">
        <w:rPr>
          <w:b/>
        </w:rPr>
        <w:tab/>
      </w:r>
      <w:r>
        <w:rPr>
          <w:b/>
        </w:rPr>
        <w:t>Ericsson</w:t>
      </w:r>
    </w:p>
    <w:p w14:paraId="75F2AB97" w14:textId="62D3A590" w:rsidR="008D5F88" w:rsidRPr="007A16F2" w:rsidRDefault="008D5F88" w:rsidP="008D5F88">
      <w:pPr>
        <w:spacing w:before="120" w:after="0"/>
        <w:ind w:left="1554" w:hanging="1554"/>
        <w:rPr>
          <w:b/>
          <w:lang w:val="en-US" w:eastAsia="zh-CN"/>
        </w:rPr>
      </w:pPr>
      <w:r w:rsidRPr="007A16F2">
        <w:rPr>
          <w:b/>
        </w:rPr>
        <w:t>Title:</w:t>
      </w:r>
      <w:r w:rsidRPr="007A16F2">
        <w:rPr>
          <w:b/>
        </w:rPr>
        <w:tab/>
      </w:r>
      <w:r w:rsidR="000223CF" w:rsidRPr="000223CF">
        <w:rPr>
          <w:b/>
        </w:rPr>
        <w:t>Shortened TTI and short processing time - Collection of RAN1 agreements sorted per topic</w:t>
      </w:r>
    </w:p>
    <w:p w14:paraId="79ADB856" w14:textId="77777777" w:rsidR="008D5F88" w:rsidRPr="007A16F2" w:rsidRDefault="008D5F88" w:rsidP="008D5F88">
      <w:pPr>
        <w:spacing w:before="120" w:after="0"/>
        <w:ind w:left="1554" w:hanging="1554"/>
        <w:rPr>
          <w:b/>
        </w:rPr>
      </w:pPr>
      <w:r w:rsidRPr="007A16F2">
        <w:rPr>
          <w:b/>
          <w:bCs/>
        </w:rPr>
        <w:t>Document for:</w:t>
      </w:r>
      <w:r w:rsidRPr="007A16F2">
        <w:rPr>
          <w:b/>
          <w:bCs/>
        </w:rPr>
        <w:tab/>
      </w:r>
      <w:r>
        <w:rPr>
          <w:b/>
          <w:bCs/>
        </w:rPr>
        <w:t>Information</w:t>
      </w:r>
    </w:p>
    <w:p w14:paraId="01EFE9C7" w14:textId="77777777" w:rsidR="0029516E" w:rsidRDefault="0029516E" w:rsidP="0029516E">
      <w:pPr>
        <w:pStyle w:val="TT"/>
      </w:pPr>
      <w:r w:rsidRPr="0029516E">
        <w:t xml:space="preserve">Shortened TTI and short processing time </w:t>
      </w:r>
      <w:r>
        <w:t xml:space="preserve">- </w:t>
      </w:r>
      <w:r w:rsidRPr="0029516E">
        <w:t>Collection of RAN1 agreements sorted per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1134" w:rsidRPr="00F5326F" w14:paraId="71561A61" w14:textId="77777777" w:rsidTr="00F5326F">
        <w:tc>
          <w:tcPr>
            <w:tcW w:w="9857" w:type="dxa"/>
            <w:shd w:val="clear" w:color="auto" w:fill="auto"/>
          </w:tcPr>
          <w:p w14:paraId="4683C4CF" w14:textId="329E08F1" w:rsidR="00741134" w:rsidRPr="00F5326F" w:rsidRDefault="00741134" w:rsidP="00F5326F">
            <w:pPr>
              <w:rPr>
                <w:lang w:val="en-US"/>
              </w:rPr>
            </w:pPr>
            <w:r w:rsidRPr="00F5326F">
              <w:rPr>
                <w:lang w:val="en-US"/>
              </w:rPr>
              <w:t xml:space="preserve">This contribution lists RAN1 agreements made for Rel-15 Shortened TTI and processing time (WI code: </w:t>
            </w:r>
            <w:r w:rsidRPr="00D10253">
              <w:t>LTE_sTTIandPT</w:t>
            </w:r>
            <w:r w:rsidRPr="00F5326F">
              <w:rPr>
                <w:lang w:val="en-US"/>
              </w:rPr>
              <w:t xml:space="preserve">, WID in </w:t>
            </w:r>
            <w:hyperlink r:id="rId15" w:history="1">
              <w:r w:rsidR="003203FE" w:rsidRPr="003203FE">
                <w:rPr>
                  <w:rStyle w:val="Hyperlink"/>
                  <w:lang w:val="en-US"/>
                </w:rPr>
                <w:t>RP-171468</w:t>
              </w:r>
            </w:hyperlink>
            <w:r w:rsidRPr="00F5326F">
              <w:rPr>
                <w:lang w:val="en-US"/>
              </w:rPr>
              <w:t>) sorted by topic.</w:t>
            </w:r>
          </w:p>
          <w:p w14:paraId="4822045A" w14:textId="23C2C891" w:rsidR="00741134" w:rsidRPr="00F5326F" w:rsidRDefault="00741134" w:rsidP="00F5326F">
            <w:pPr>
              <w:rPr>
                <w:lang w:val="en-US"/>
              </w:rPr>
            </w:pPr>
            <w:r w:rsidRPr="00F5326F">
              <w:rPr>
                <w:lang w:val="en-US"/>
              </w:rPr>
              <w:t>Since the purpose of this contribution is to serve as input to RAN1 CR drafting, this contribution does not capture observations and other informative notes, only agreements</w:t>
            </w:r>
            <w:r w:rsidR="00FB2BCC">
              <w:rPr>
                <w:lang w:val="en-US"/>
              </w:rPr>
              <w:t>, working assumptions</w:t>
            </w:r>
            <w:r w:rsidRPr="00F5326F">
              <w:rPr>
                <w:lang w:val="en-US"/>
              </w:rPr>
              <w:t xml:space="preserve"> and conclusions with potential RAN1 specification impacts. </w:t>
            </w:r>
          </w:p>
          <w:p w14:paraId="5C0DD1A7" w14:textId="77777777" w:rsidR="00741134" w:rsidRPr="00F5326F" w:rsidRDefault="00741134" w:rsidP="00F5326F">
            <w:pPr>
              <w:rPr>
                <w:lang w:val="en-US"/>
              </w:rPr>
            </w:pPr>
            <w:r w:rsidRPr="00F5326F">
              <w:rPr>
                <w:lang w:val="en-US"/>
              </w:rPr>
              <w:t xml:space="preserve">Please note that </w:t>
            </w:r>
          </w:p>
          <w:p w14:paraId="1930CF28"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Some agreements have been combined or edited for better readability. </w:t>
            </w:r>
          </w:p>
          <w:p w14:paraId="0088030F"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Agreements, working assumptions and FFSs that have been made obsolete by later agreements are not included. </w:t>
            </w:r>
          </w:p>
          <w:p w14:paraId="3763B39A"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In case of inconsistency between agreements, it is usually safe to assume that later agreements override earlier agreements. </w:t>
            </w:r>
          </w:p>
          <w:p w14:paraId="17B133A3" w14:textId="77777777" w:rsidR="00741134" w:rsidRDefault="00741134" w:rsidP="00697D56">
            <w:pPr>
              <w:pStyle w:val="ListParagraph"/>
              <w:numPr>
                <w:ilvl w:val="0"/>
                <w:numId w:val="2"/>
              </w:numPr>
              <w:ind w:leftChars="0"/>
              <w:contextualSpacing/>
              <w:rPr>
                <w:lang w:val="en-US"/>
              </w:rPr>
            </w:pPr>
            <w:r w:rsidRPr="00F5326F">
              <w:rPr>
                <w:lang w:val="en-US"/>
              </w:rPr>
              <w:t>This document is just an interpretation of the RAN1 agreements, i.e. this document does in no way override the official RAN1 minutes.</w:t>
            </w:r>
          </w:p>
          <w:p w14:paraId="54A07A81" w14:textId="77777777" w:rsidR="00637FD5" w:rsidRDefault="00637FD5" w:rsidP="00697D56">
            <w:pPr>
              <w:pStyle w:val="ListParagraph"/>
              <w:numPr>
                <w:ilvl w:val="0"/>
                <w:numId w:val="2"/>
              </w:numPr>
              <w:ind w:leftChars="0"/>
              <w:contextualSpacing/>
              <w:rPr>
                <w:lang w:val="en-US"/>
              </w:rPr>
            </w:pPr>
            <w:r>
              <w:rPr>
                <w:lang w:val="en-US"/>
              </w:rPr>
              <w:t>Some FFSs have been removed if leaving the design too open for a constructive spec implementations while others have been kept, and in that case highlighted in yellow (</w:t>
            </w:r>
            <w:r w:rsidRPr="00637FD5">
              <w:rPr>
                <w:highlight w:val="yellow"/>
                <w:lang w:val="en-US"/>
              </w:rPr>
              <w:t>FFS</w:t>
            </w:r>
            <w:r>
              <w:rPr>
                <w:lang w:val="en-US"/>
              </w:rPr>
              <w:t>).</w:t>
            </w:r>
          </w:p>
          <w:p w14:paraId="3D05A416" w14:textId="5E4189F4" w:rsidR="00637FD5" w:rsidRDefault="00637FD5" w:rsidP="00697D56">
            <w:pPr>
              <w:pStyle w:val="ListParagraph"/>
              <w:numPr>
                <w:ilvl w:val="0"/>
                <w:numId w:val="2"/>
              </w:numPr>
              <w:ind w:leftChars="0"/>
              <w:contextualSpacing/>
              <w:rPr>
                <w:lang w:val="en-US"/>
              </w:rPr>
            </w:pPr>
            <w:r>
              <w:rPr>
                <w:lang w:val="en-US"/>
              </w:rPr>
              <w:t>Working assumptions have been kept (although not formal RAN1 agreements) and highlighted in dark yellow (</w:t>
            </w:r>
            <w:r w:rsidRPr="00637FD5">
              <w:rPr>
                <w:highlight w:val="darkYellow"/>
                <w:lang w:val="en-US"/>
              </w:rPr>
              <w:t>Working assumption</w:t>
            </w:r>
            <w:r>
              <w:rPr>
                <w:lang w:val="en-US"/>
              </w:rPr>
              <w:t>)</w:t>
            </w:r>
          </w:p>
          <w:p w14:paraId="13562CA3" w14:textId="09E75FE2" w:rsidR="00593E93" w:rsidRDefault="00593E93" w:rsidP="00697D56">
            <w:pPr>
              <w:pStyle w:val="ListParagraph"/>
              <w:numPr>
                <w:ilvl w:val="0"/>
                <w:numId w:val="2"/>
              </w:numPr>
              <w:ind w:leftChars="0"/>
              <w:contextualSpacing/>
              <w:rPr>
                <w:lang w:val="en-US"/>
              </w:rPr>
            </w:pPr>
            <w:r>
              <w:rPr>
                <w:lang w:val="en-US"/>
              </w:rPr>
              <w:t xml:space="preserve">Updates from </w:t>
            </w:r>
            <w:r w:rsidR="00467CEA">
              <w:rPr>
                <w:lang w:val="en-US"/>
              </w:rPr>
              <w:t xml:space="preserve">the </w:t>
            </w:r>
            <w:r>
              <w:rPr>
                <w:lang w:val="en-US"/>
              </w:rPr>
              <w:t xml:space="preserve">previous version of the document has been indicated with </w:t>
            </w:r>
            <w:r w:rsidR="00F27F69" w:rsidRPr="00F27F69">
              <w:rPr>
                <w:color w:val="FF0000"/>
                <w:lang w:val="en-US"/>
              </w:rPr>
              <w:t>red font</w:t>
            </w:r>
            <w:r>
              <w:rPr>
                <w:lang w:val="en-US"/>
              </w:rPr>
              <w:t>.</w:t>
            </w:r>
          </w:p>
          <w:p w14:paraId="4243F1FF" w14:textId="77777777" w:rsidR="00637FD5" w:rsidRDefault="00637FD5" w:rsidP="00637FD5">
            <w:pPr>
              <w:pStyle w:val="ListParagraph"/>
              <w:ind w:leftChars="0" w:hanging="840"/>
              <w:contextualSpacing/>
              <w:rPr>
                <w:lang w:val="en-US"/>
              </w:rPr>
            </w:pPr>
          </w:p>
          <w:p w14:paraId="06EDF17E" w14:textId="083AD14E" w:rsidR="00637FD5" w:rsidRPr="00F5326F" w:rsidRDefault="00F40B71" w:rsidP="00F40B71">
            <w:pPr>
              <w:pStyle w:val="ListParagraph"/>
              <w:ind w:leftChars="0" w:left="0" w:firstLine="0"/>
              <w:contextualSpacing/>
              <w:rPr>
                <w:lang w:val="en-US"/>
              </w:rPr>
            </w:pPr>
            <w:r>
              <w:rPr>
                <w:lang w:val="en-US"/>
              </w:rPr>
              <w:t xml:space="preserve">It is the intention </w:t>
            </w:r>
            <w:r w:rsidR="000B5F0A">
              <w:rPr>
                <w:lang w:val="en-US"/>
              </w:rPr>
              <w:t xml:space="preserve">that this document is a living document being </w:t>
            </w:r>
            <w:r>
              <w:rPr>
                <w:lang w:val="en-US"/>
              </w:rPr>
              <w:t>update</w:t>
            </w:r>
            <w:r w:rsidR="000721E7">
              <w:rPr>
                <w:lang w:val="en-US"/>
              </w:rPr>
              <w:t>d</w:t>
            </w:r>
            <w:r>
              <w:rPr>
                <w:lang w:val="en-US"/>
              </w:rPr>
              <w:t xml:space="preserve"> </w:t>
            </w:r>
            <w:r w:rsidR="000B5F0A">
              <w:rPr>
                <w:lang w:val="en-US"/>
              </w:rPr>
              <w:t xml:space="preserve">after each RAN1 meeting </w:t>
            </w:r>
            <w:r>
              <w:rPr>
                <w:lang w:val="en-US"/>
              </w:rPr>
              <w:t xml:space="preserve">using track changes </w:t>
            </w:r>
            <w:r w:rsidR="000B5F0A">
              <w:rPr>
                <w:lang w:val="en-US"/>
              </w:rPr>
              <w:t xml:space="preserve">to </w:t>
            </w:r>
            <w:r>
              <w:rPr>
                <w:lang w:val="en-US"/>
              </w:rPr>
              <w:t>share with the rapporteurs of the specifications</w:t>
            </w:r>
            <w:r w:rsidR="000B5F0A">
              <w:rPr>
                <w:lang w:val="en-US"/>
              </w:rPr>
              <w:t xml:space="preserve"> to track progre</w:t>
            </w:r>
            <w:r w:rsidR="000721E7">
              <w:rPr>
                <w:lang w:val="en-US"/>
              </w:rPr>
              <w:t>s</w:t>
            </w:r>
            <w:r w:rsidR="000B5F0A">
              <w:rPr>
                <w:lang w:val="en-US"/>
              </w:rPr>
              <w:t>s</w:t>
            </w:r>
            <w:r>
              <w:rPr>
                <w:lang w:val="en-US"/>
              </w:rPr>
              <w:t>.</w:t>
            </w:r>
          </w:p>
        </w:tc>
      </w:tr>
    </w:tbl>
    <w:p w14:paraId="0F3EF081" w14:textId="77777777" w:rsidR="002D7AFA" w:rsidRDefault="002D7AFA" w:rsidP="00EE5099">
      <w:pPr>
        <w:pStyle w:val="Heading1"/>
        <w:ind w:left="0" w:firstLine="0"/>
      </w:pPr>
    </w:p>
    <w:p w14:paraId="7C9D42AD" w14:textId="26C03650" w:rsidR="00261713" w:rsidRDefault="002D7AFA" w:rsidP="002D7AFA">
      <w:pPr>
        <w:pStyle w:val="Heading1"/>
      </w:pPr>
      <w:r>
        <w:br w:type="page"/>
      </w:r>
      <w:r w:rsidR="00261713">
        <w:lastRenderedPageBreak/>
        <w:t>1</w:t>
      </w:r>
      <w:r w:rsidR="00261713">
        <w:tab/>
        <w:t>RRC parameters</w:t>
      </w:r>
    </w:p>
    <w:p w14:paraId="36F05F8C" w14:textId="21C9C9F2" w:rsidR="00FF29FD" w:rsidRPr="00FF29FD" w:rsidRDefault="00FF29FD" w:rsidP="00FF29FD">
      <w:r>
        <w:t>The RRC configurations listed in this clause will to a large extent be overlapping with information provided in clause 2-4, considering that the RRC parameter information is difficult to completely separate from the associated agreement.</w:t>
      </w:r>
    </w:p>
    <w:p w14:paraId="24B4BCC9" w14:textId="50945C31" w:rsidR="00FF29FD" w:rsidRPr="00FF29FD" w:rsidRDefault="00FF29FD" w:rsidP="00FF29FD">
      <w:pPr>
        <w:pStyle w:val="Heading2"/>
      </w:pPr>
      <w:r>
        <w:t>1.1</w:t>
      </w:r>
      <w:r>
        <w:tab/>
      </w:r>
      <w:r w:rsidRPr="003A5CB8">
        <w:t>Shortened processing time for 1ms TTI</w:t>
      </w:r>
    </w:p>
    <w:tbl>
      <w:tblPr>
        <w:tblStyle w:val="TableGrid"/>
        <w:tblW w:w="9781" w:type="dxa"/>
        <w:tblLook w:val="04A0" w:firstRow="1" w:lastRow="0" w:firstColumn="1" w:lastColumn="0" w:noHBand="0" w:noVBand="1"/>
      </w:tblPr>
      <w:tblGrid>
        <w:gridCol w:w="9781"/>
      </w:tblGrid>
      <w:tr w:rsidR="003E351D" w14:paraId="33EA3DDC" w14:textId="77777777" w:rsidTr="003E351D">
        <w:tc>
          <w:tcPr>
            <w:tcW w:w="9781" w:type="dxa"/>
          </w:tcPr>
          <w:p w14:paraId="33156696" w14:textId="1C2D6348" w:rsidR="003E351D" w:rsidRDefault="001B775A" w:rsidP="003E351D">
            <w:r>
              <w:rPr>
                <w:rFonts w:eastAsia="MS Mincho"/>
                <w:lang w:val="en-US" w:eastAsia="ja-JP"/>
              </w:rPr>
              <w:t>Reduced p</w:t>
            </w:r>
            <w:r w:rsidR="003E351D" w:rsidRPr="00A36C89">
              <w:rPr>
                <w:rFonts w:eastAsia="MS Mincho"/>
                <w:lang w:val="en-US" w:eastAsia="ja-JP"/>
              </w:rPr>
              <w:t xml:space="preserve">rocessing time </w:t>
            </w:r>
            <w:r w:rsidR="003E351D">
              <w:rPr>
                <w:rFonts w:eastAsia="MS Mincho"/>
                <w:lang w:val="en-US" w:eastAsia="ja-JP"/>
              </w:rPr>
              <w:t xml:space="preserve">for one carrier is </w:t>
            </w:r>
            <w:r w:rsidR="003E351D" w:rsidRPr="00A36C89">
              <w:rPr>
                <w:rFonts w:eastAsia="MS Mincho"/>
                <w:lang w:val="en-US" w:eastAsia="ja-JP"/>
              </w:rPr>
              <w:t>RRC configured for the UE</w:t>
            </w:r>
            <w:r w:rsidR="003E351D">
              <w:rPr>
                <w:rFonts w:eastAsia="MS Mincho"/>
                <w:lang w:val="en-US" w:eastAsia="ja-JP"/>
              </w:rPr>
              <w:t xml:space="preserve"> </w:t>
            </w:r>
            <w:r w:rsidR="003E351D" w:rsidRPr="00226BC4">
              <w:rPr>
                <w:rFonts w:eastAsia="MS Mincho"/>
                <w:lang w:val="en-US" w:eastAsia="ja-JP"/>
              </w:rPr>
              <w:t xml:space="preserve">jointly </w:t>
            </w:r>
            <w:r w:rsidR="003E351D">
              <w:rPr>
                <w:rFonts w:eastAsia="MS Mincho"/>
                <w:lang w:val="en-US" w:eastAsia="ja-JP"/>
              </w:rPr>
              <w:t xml:space="preserve">for </w:t>
            </w:r>
            <w:r w:rsidR="003E351D" w:rsidRPr="00226BC4">
              <w:rPr>
                <w:rFonts w:eastAsia="MS Mincho"/>
                <w:lang w:val="en-US" w:eastAsia="ja-JP"/>
              </w:rPr>
              <w:t>UL grant and UL data and between DL data and DL HARQ feedback</w:t>
            </w:r>
            <w:r w:rsidR="003E351D">
              <w:rPr>
                <w:rFonts w:eastAsia="MS Mincho"/>
                <w:lang w:val="en-US" w:eastAsia="ja-JP"/>
              </w:rPr>
              <w:t>.</w:t>
            </w:r>
          </w:p>
        </w:tc>
      </w:tr>
      <w:tr w:rsidR="003E351D" w14:paraId="4AEB087A" w14:textId="77777777" w:rsidTr="003E351D">
        <w:tc>
          <w:tcPr>
            <w:tcW w:w="9781" w:type="dxa"/>
          </w:tcPr>
          <w:p w14:paraId="4582EDD6" w14:textId="1829A805" w:rsidR="003E351D" w:rsidRPr="003E351D" w:rsidRDefault="003E351D" w:rsidP="003E351D">
            <w:pPr>
              <w:pStyle w:val="BodyText"/>
              <w:spacing w:after="0"/>
              <w:rPr>
                <w:rFonts w:eastAsia="MS Mincho"/>
                <w:lang w:eastAsia="ja-JP"/>
              </w:rPr>
            </w:pPr>
            <w:r w:rsidRPr="00573C38">
              <w:rPr>
                <w:rFonts w:eastAsia="MS Mincho"/>
                <w:lang w:eastAsia="ja-JP"/>
              </w:rPr>
              <w:t>In case of FS1</w:t>
            </w:r>
            <w:r>
              <w:rPr>
                <w:rFonts w:eastAsia="MS Mincho"/>
                <w:lang w:eastAsia="ja-JP"/>
              </w:rPr>
              <w:t>,</w:t>
            </w:r>
            <w:r w:rsidRPr="00573C38">
              <w:rPr>
                <w:rFonts w:eastAsia="MS Mincho"/>
                <w:lang w:eastAsia="ja-JP"/>
              </w:rPr>
              <w:t xml:space="preserve"> PUCCH col</w:t>
            </w:r>
            <w:r>
              <w:rPr>
                <w:rFonts w:eastAsia="MS Mincho"/>
                <w:lang w:eastAsia="ja-JP"/>
              </w:rPr>
              <w:t xml:space="preserve">lisions between n+3 and n+4 UEs are solved by an </w:t>
            </w:r>
            <w:r w:rsidRPr="00573C38">
              <w:rPr>
                <w:rFonts w:eastAsia="MS Mincho"/>
                <w:lang w:eastAsia="ja-JP"/>
              </w:rPr>
              <w:t>RRC configured UE-specific starting offset</w:t>
            </w:r>
          </w:p>
        </w:tc>
      </w:tr>
      <w:tr w:rsidR="00775467" w14:paraId="0A90DE90" w14:textId="77777777" w:rsidTr="003E351D">
        <w:tc>
          <w:tcPr>
            <w:tcW w:w="9781" w:type="dxa"/>
          </w:tcPr>
          <w:p w14:paraId="7153BB13" w14:textId="77777777" w:rsidR="00775467" w:rsidRPr="002202DE" w:rsidRDefault="00775467" w:rsidP="00775467">
            <w:pPr>
              <w:rPr>
                <w:rFonts w:eastAsia="MS Mincho"/>
                <w:iCs/>
                <w:color w:val="FF0000"/>
                <w:lang w:val="en-US" w:eastAsia="ja-JP"/>
              </w:rPr>
            </w:pPr>
            <w:r w:rsidRPr="002202DE">
              <w:rPr>
                <w:rFonts w:eastAsia="MS Mincho"/>
                <w:color w:val="FF0000"/>
                <w:lang w:val="en-US" w:eastAsia="ja-JP"/>
              </w:rPr>
              <w:t xml:space="preserve">Shortened processing time for 1 ms TTI </w:t>
            </w:r>
            <w:r w:rsidRPr="002202DE">
              <w:rPr>
                <w:rFonts w:eastAsia="MS Mincho"/>
                <w:iCs/>
                <w:color w:val="FF0000"/>
                <w:lang w:val="en-US" w:eastAsia="ja-JP"/>
              </w:rPr>
              <w:t>is configured per CC. The cell carrying the PUCCH should be configured with n+3 timing.</w:t>
            </w:r>
          </w:p>
          <w:p w14:paraId="69FC2E80" w14:textId="343CCB41" w:rsidR="00775467" w:rsidRPr="00573C38" w:rsidRDefault="00775467" w:rsidP="00775467">
            <w:pPr>
              <w:pStyle w:val="BodyText"/>
              <w:spacing w:after="0"/>
              <w:rPr>
                <w:rFonts w:eastAsia="MS Mincho"/>
                <w:lang w:eastAsia="ja-JP"/>
              </w:rPr>
            </w:pPr>
            <w:r w:rsidRPr="002202DE">
              <w:rPr>
                <w:rFonts w:eastAsia="MS Mincho"/>
                <w:iCs/>
                <w:color w:val="FF0000"/>
                <w:lang w:val="en-US" w:eastAsia="ja-JP"/>
              </w:rPr>
              <w:t>NOTE: In case some issues might be encountered further restrictions can be considered</w:t>
            </w:r>
          </w:p>
        </w:tc>
      </w:tr>
      <w:tr w:rsidR="00775467" w14:paraId="157927D1" w14:textId="77777777" w:rsidTr="003E351D">
        <w:tc>
          <w:tcPr>
            <w:tcW w:w="9781" w:type="dxa"/>
          </w:tcPr>
          <w:p w14:paraId="23F1FCBA" w14:textId="23FED85B" w:rsidR="00775467" w:rsidRPr="00573C38" w:rsidRDefault="00775467" w:rsidP="00775467">
            <w:pPr>
              <w:pStyle w:val="BodyText"/>
              <w:spacing w:after="0"/>
              <w:rPr>
                <w:rFonts w:eastAsia="MS Mincho"/>
                <w:lang w:eastAsia="ja-JP"/>
              </w:rPr>
            </w:pPr>
            <w:r w:rsidRPr="008F2099">
              <w:rPr>
                <w:color w:val="FF0000"/>
                <w:lang w:val="en-US"/>
              </w:rPr>
              <w:t xml:space="preserve">Cross-carrier scheduling for short processing time is supported </w:t>
            </w:r>
            <w:r w:rsidRPr="008F2099">
              <w:rPr>
                <w:color w:val="FF0000"/>
              </w:rPr>
              <w:t>within the same PUCCH group. Both scheduling and scheduled cell shall be configured with short processing time</w:t>
            </w:r>
            <w:bookmarkStart w:id="0" w:name="_GoBack"/>
            <w:bookmarkEnd w:id="0"/>
          </w:p>
        </w:tc>
      </w:tr>
    </w:tbl>
    <w:p w14:paraId="3813E16E" w14:textId="617844FE" w:rsidR="00261713" w:rsidRDefault="00FF29FD" w:rsidP="00FF29FD">
      <w:pPr>
        <w:pStyle w:val="Heading2"/>
      </w:pPr>
      <w:r>
        <w:t>1.2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1B18DE" w14:paraId="1D798CBD" w14:textId="77777777" w:rsidTr="00EE5294">
        <w:tc>
          <w:tcPr>
            <w:tcW w:w="9631" w:type="dxa"/>
          </w:tcPr>
          <w:p w14:paraId="1FB45BA3" w14:textId="77777777" w:rsidR="001B18DE" w:rsidRDefault="001B18DE" w:rsidP="003E351D">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14:paraId="5E2D509D" w14:textId="77777777" w:rsidR="004B25E4" w:rsidRDefault="004B25E4" w:rsidP="00CA630A">
            <w:pPr>
              <w:numPr>
                <w:ilvl w:val="0"/>
                <w:numId w:val="42"/>
              </w:numPr>
              <w:spacing w:after="0"/>
              <w:rPr>
                <w:rFonts w:eastAsia="MS Mincho"/>
                <w:iCs/>
                <w:lang w:val="en-US" w:eastAsia="ja-JP"/>
              </w:rPr>
            </w:pPr>
            <w:r>
              <w:rPr>
                <w:rFonts w:eastAsia="MS Mincho"/>
                <w:iCs/>
                <w:lang w:val="en-US" w:eastAsia="ja-JP"/>
              </w:rPr>
              <w:t xml:space="preserve">sTTI operation is configured per CC </w:t>
            </w:r>
          </w:p>
          <w:p w14:paraId="19721532" w14:textId="5161164F" w:rsidR="002D1EE2" w:rsidRDefault="002D1EE2" w:rsidP="00CA630A">
            <w:pPr>
              <w:numPr>
                <w:ilvl w:val="0"/>
                <w:numId w:val="42"/>
              </w:numPr>
              <w:spacing w:after="0"/>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14A1A3C0" w14:textId="1813C86E" w:rsidR="000214DB" w:rsidRDefault="000214DB" w:rsidP="00CA630A">
            <w:pPr>
              <w:numPr>
                <w:ilvl w:val="0"/>
                <w:numId w:val="42"/>
              </w:numPr>
              <w:spacing w:after="0"/>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configured in a DL only SCell</w:t>
            </w:r>
          </w:p>
          <w:p w14:paraId="48A3E36C" w14:textId="77777777" w:rsidR="004B25E4" w:rsidRDefault="004B25E4" w:rsidP="00CA630A">
            <w:pPr>
              <w:numPr>
                <w:ilvl w:val="0"/>
                <w:numId w:val="42"/>
              </w:numPr>
              <w:spacing w:after="0"/>
              <w:rPr>
                <w:rFonts w:eastAsia="MS Mincho"/>
                <w:iCs/>
                <w:lang w:val="en-US" w:eastAsia="ja-JP"/>
              </w:rPr>
            </w:pPr>
            <w:r>
              <w:rPr>
                <w:rFonts w:eastAsia="MS Mincho"/>
                <w:iCs/>
                <w:lang w:val="en-US" w:eastAsia="ja-JP"/>
              </w:rPr>
              <w:t>T</w:t>
            </w:r>
            <w:r w:rsidRPr="001D59FC">
              <w:rPr>
                <w:rFonts w:eastAsia="MS Mincho"/>
                <w:iCs/>
                <w:lang w:val="en-US" w:eastAsia="ja-JP"/>
              </w:rPr>
              <w:t xml:space="preserve">he same DL sTTI length is configured for the serving cells within the same PUCCH group </w:t>
            </w:r>
          </w:p>
          <w:p w14:paraId="30BEA981" w14:textId="52589248" w:rsidR="004B25E4" w:rsidRPr="004B7271" w:rsidRDefault="004B25E4" w:rsidP="00CA630A">
            <w:pPr>
              <w:numPr>
                <w:ilvl w:val="0"/>
                <w:numId w:val="42"/>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r w:rsidR="00FF29FD" w14:paraId="2D9D80AA" w14:textId="77777777" w:rsidTr="00EE5294">
        <w:tc>
          <w:tcPr>
            <w:tcW w:w="9631" w:type="dxa"/>
          </w:tcPr>
          <w:p w14:paraId="41DF466C" w14:textId="1DECFF9F" w:rsidR="00FF29FD" w:rsidRPr="003E351D" w:rsidRDefault="003E351D" w:rsidP="003E351D">
            <w:pPr>
              <w:spacing w:after="0"/>
              <w:rPr>
                <w:rFonts w:eastAsia="MS Mincho"/>
                <w:iCs/>
                <w:lang w:val="en-US" w:eastAsia="ja-JP"/>
              </w:rPr>
            </w:pPr>
            <w:r w:rsidRPr="004B7271">
              <w:rPr>
                <w:rFonts w:eastAsia="MS Mincho"/>
                <w:iCs/>
                <w:lang w:val="en-US" w:eastAsia="ja-JP"/>
              </w:rPr>
              <w:t xml:space="preserve">For a cross-carrier </w:t>
            </w:r>
            <w:r w:rsidR="001667C3">
              <w:rPr>
                <w:rFonts w:eastAsia="MS Mincho"/>
                <w:iCs/>
                <w:lang w:val="en-US" w:eastAsia="ja-JP"/>
              </w:rPr>
              <w:t xml:space="preserve">(if supported) </w:t>
            </w:r>
            <w:r w:rsidRPr="004B7271">
              <w:rPr>
                <w:rFonts w:eastAsia="MS Mincho"/>
                <w:iCs/>
                <w:lang w:val="en-US" w:eastAsia="ja-JP"/>
              </w:rPr>
              <w:t>scheduled CC, the starting symbol index of the first potential sPDSCH is configured by RRC.</w:t>
            </w:r>
          </w:p>
        </w:tc>
      </w:tr>
      <w:tr w:rsidR="00FF29FD" w14:paraId="40C203CC" w14:textId="77777777" w:rsidTr="00EE5294">
        <w:tc>
          <w:tcPr>
            <w:tcW w:w="9631" w:type="dxa"/>
          </w:tcPr>
          <w:p w14:paraId="0E5DD506" w14:textId="478043A9" w:rsidR="00FF29FD" w:rsidRDefault="00D42113" w:rsidP="00726D15">
            <w:r w:rsidRPr="001D23AA">
              <w:rPr>
                <w:rFonts w:eastAsia="MS Mincho"/>
                <w:lang w:val="en-US" w:eastAsia="ja-JP"/>
              </w:rPr>
              <w:t>RRC configuration of sPDCCH search space and/or sPDCCH frequency region</w:t>
            </w:r>
          </w:p>
        </w:tc>
      </w:tr>
      <w:tr w:rsidR="00D42113" w14:paraId="1C8B5959" w14:textId="77777777" w:rsidTr="00EE5294">
        <w:tc>
          <w:tcPr>
            <w:tcW w:w="9631" w:type="dxa"/>
          </w:tcPr>
          <w:p w14:paraId="75B0D940" w14:textId="367D799A" w:rsidR="00D42113" w:rsidRPr="001D23AA" w:rsidRDefault="000214DB" w:rsidP="00726D15">
            <w:pPr>
              <w:rPr>
                <w:rFonts w:eastAsia="MS Mincho"/>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p>
        </w:tc>
      </w:tr>
      <w:tr w:rsidR="00A10B11" w14:paraId="4DEE58F5" w14:textId="77777777" w:rsidTr="00EE5294">
        <w:tc>
          <w:tcPr>
            <w:tcW w:w="9631" w:type="dxa"/>
          </w:tcPr>
          <w:p w14:paraId="4BD7992D" w14:textId="77777777" w:rsidR="00A10B11" w:rsidRPr="006A2B7E" w:rsidRDefault="00A10B11" w:rsidP="00CA630A">
            <w:pPr>
              <w:numPr>
                <w:ilvl w:val="0"/>
                <w:numId w:val="28"/>
              </w:numPr>
              <w:spacing w:after="0"/>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291C3BF3" w14:textId="77777777" w:rsidR="00A10B11" w:rsidRPr="006A2B7E" w:rsidRDefault="00A10B11" w:rsidP="00CA630A">
            <w:pPr>
              <w:numPr>
                <w:ilvl w:val="1"/>
                <w:numId w:val="28"/>
              </w:numPr>
              <w:spacing w:after="0"/>
              <w:rPr>
                <w:rFonts w:eastAsia="MS Mincho"/>
                <w:iCs/>
                <w:lang w:val="en-US" w:eastAsia="ja-JP"/>
              </w:rPr>
            </w:pPr>
            <w:r w:rsidRPr="006A2B7E">
              <w:rPr>
                <w:rFonts w:eastAsia="MS Mincho"/>
                <w:iCs/>
                <w:lang w:eastAsia="ja-JP"/>
              </w:rPr>
              <w:t xml:space="preserve">A set of RBs </w:t>
            </w:r>
          </w:p>
          <w:p w14:paraId="3B34A2A2" w14:textId="77777777" w:rsidR="00A10B11" w:rsidRPr="006A2B7E" w:rsidRDefault="00A10B11" w:rsidP="00CA630A">
            <w:pPr>
              <w:numPr>
                <w:ilvl w:val="2"/>
                <w:numId w:val="28"/>
              </w:numPr>
              <w:spacing w:after="0"/>
              <w:rPr>
                <w:rFonts w:eastAsia="MS Mincho"/>
                <w:iCs/>
                <w:lang w:val="en-US" w:eastAsia="ja-JP"/>
              </w:rPr>
            </w:pPr>
            <w:r w:rsidRPr="006A2B7E">
              <w:rPr>
                <w:rFonts w:eastAsia="MS Mincho"/>
                <w:iCs/>
                <w:lang w:eastAsia="ja-JP"/>
              </w:rPr>
              <w:t>EPDCCH PRB allocation is reused</w:t>
            </w:r>
          </w:p>
          <w:p w14:paraId="6D4FF405" w14:textId="77777777" w:rsidR="00A10B11" w:rsidRPr="005F57A6" w:rsidRDefault="00A10B11" w:rsidP="00CA630A">
            <w:pPr>
              <w:numPr>
                <w:ilvl w:val="1"/>
                <w:numId w:val="28"/>
              </w:numPr>
              <w:spacing w:after="0"/>
              <w:rPr>
                <w:rFonts w:eastAsia="MS Mincho"/>
                <w:iCs/>
                <w:lang w:val="en-US" w:eastAsia="ja-JP"/>
              </w:rPr>
            </w:pPr>
            <w:r w:rsidRPr="006A2B7E">
              <w:rPr>
                <w:rFonts w:eastAsia="MS Mincho"/>
                <w:iCs/>
                <w:lang w:eastAsia="ja-JP"/>
              </w:rPr>
              <w:t>Transmission scheme (e.g., CRS-based or DMRS-based)</w:t>
            </w:r>
          </w:p>
          <w:p w14:paraId="2F51557C" w14:textId="77777777" w:rsidR="00A10B11" w:rsidRPr="00843A34" w:rsidRDefault="00A10B11" w:rsidP="00CA630A">
            <w:pPr>
              <w:numPr>
                <w:ilvl w:val="2"/>
                <w:numId w:val="28"/>
              </w:numPr>
              <w:spacing w:after="0"/>
              <w:rPr>
                <w:rFonts w:eastAsia="MS Mincho"/>
                <w:iCs/>
                <w:lang w:val="en-US" w:eastAsia="ja-JP"/>
              </w:rPr>
            </w:pPr>
            <w:r w:rsidRPr="00767011">
              <w:rPr>
                <w:rFonts w:eastAsia="MS Mincho"/>
                <w:iCs/>
                <w:highlight w:val="yellow"/>
                <w:lang w:eastAsia="ja-JP"/>
              </w:rPr>
              <w:t>FFS</w:t>
            </w:r>
            <w:r>
              <w:rPr>
                <w:rFonts w:eastAsia="MS Mincho"/>
                <w:iCs/>
                <w:lang w:eastAsia="ja-JP"/>
              </w:rPr>
              <w:t>: Dependent on subframe type</w:t>
            </w:r>
          </w:p>
          <w:p w14:paraId="5E493EA7" w14:textId="77777777" w:rsidR="00A10B11" w:rsidRPr="00DA2267" w:rsidRDefault="00A10B11" w:rsidP="00CA630A">
            <w:pPr>
              <w:numPr>
                <w:ilvl w:val="1"/>
                <w:numId w:val="28"/>
              </w:numPr>
              <w:spacing w:after="0"/>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14:paraId="3AF566E2" w14:textId="77777777" w:rsidR="00A10B11" w:rsidRPr="00F7281D" w:rsidRDefault="00A10B11" w:rsidP="00CA630A">
            <w:pPr>
              <w:numPr>
                <w:ilvl w:val="1"/>
                <w:numId w:val="28"/>
              </w:numPr>
              <w:spacing w:after="0"/>
              <w:rPr>
                <w:rFonts w:eastAsia="MS Mincho"/>
                <w:iCs/>
                <w:lang w:val="en-US" w:eastAsia="ja-JP"/>
              </w:rPr>
            </w:pPr>
            <w:r w:rsidRPr="00E43889">
              <w:rPr>
                <w:rFonts w:eastAsia="MS Mincho"/>
                <w:iCs/>
                <w:highlight w:val="yellow"/>
                <w:lang w:eastAsia="ja-JP"/>
              </w:rPr>
              <w:t>FFS</w:t>
            </w:r>
            <w:r>
              <w:rPr>
                <w:rFonts w:eastAsia="MS Mincho"/>
                <w:iCs/>
                <w:lang w:eastAsia="ja-JP"/>
              </w:rPr>
              <w:t>: Localized or distributed sPDCCH candidate to sCCE mapping</w:t>
            </w:r>
          </w:p>
          <w:p w14:paraId="7378BA40" w14:textId="77777777" w:rsidR="00A10B11" w:rsidRPr="00D531E9" w:rsidRDefault="00A10B11" w:rsidP="00CA630A">
            <w:pPr>
              <w:numPr>
                <w:ilvl w:val="1"/>
                <w:numId w:val="28"/>
              </w:numPr>
              <w:spacing w:after="0"/>
              <w:rPr>
                <w:rFonts w:eastAsia="MS Mincho"/>
                <w:iCs/>
                <w:lang w:val="en-US" w:eastAsia="ja-JP"/>
              </w:rPr>
            </w:pPr>
            <w:r>
              <w:rPr>
                <w:rFonts w:eastAsia="MS Mincho"/>
                <w:iCs/>
                <w:lang w:eastAsia="ja-JP"/>
              </w:rPr>
              <w:t>Number of sPDCCH candidates/aggregation levels of the RB set</w:t>
            </w:r>
          </w:p>
          <w:p w14:paraId="798E1465" w14:textId="77777777" w:rsidR="00A10B11" w:rsidRPr="00367F3B" w:rsidRDefault="00A10B11" w:rsidP="00CA630A">
            <w:pPr>
              <w:numPr>
                <w:ilvl w:val="2"/>
                <w:numId w:val="28"/>
              </w:numPr>
              <w:spacing w:after="0"/>
              <w:rPr>
                <w:rFonts w:eastAsia="MS Mincho"/>
                <w:iCs/>
                <w:lang w:val="en-US" w:eastAsia="ja-JP"/>
              </w:rPr>
            </w:pPr>
            <w:r w:rsidRPr="00767011">
              <w:rPr>
                <w:rFonts w:eastAsia="MS Mincho"/>
                <w:iCs/>
                <w:highlight w:val="yellow"/>
                <w:lang w:eastAsia="ja-JP"/>
              </w:rPr>
              <w:t>FFS</w:t>
            </w:r>
            <w:r>
              <w:rPr>
                <w:rFonts w:eastAsia="MS Mincho"/>
                <w:iCs/>
                <w:lang w:eastAsia="ja-JP"/>
              </w:rPr>
              <w:t>: Same or different sPDCCH candidates for different sTTI index</w:t>
            </w:r>
          </w:p>
          <w:p w14:paraId="5AB15D4D" w14:textId="77777777" w:rsidR="00A10B11" w:rsidRPr="006A2B7E" w:rsidRDefault="00A10B11" w:rsidP="00CA630A">
            <w:pPr>
              <w:numPr>
                <w:ilvl w:val="1"/>
                <w:numId w:val="28"/>
              </w:numPr>
              <w:spacing w:after="0"/>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257C4018" w14:textId="77777777" w:rsidR="00A10B11" w:rsidRDefault="00A10B11" w:rsidP="00CA630A">
            <w:pPr>
              <w:numPr>
                <w:ilvl w:val="1"/>
                <w:numId w:val="28"/>
              </w:numPr>
              <w:spacing w:after="0"/>
              <w:rPr>
                <w:rFonts w:eastAsia="MS Mincho"/>
                <w:iCs/>
                <w:lang w:val="en-US" w:eastAsia="ja-JP"/>
              </w:rPr>
            </w:pPr>
            <w:r w:rsidRPr="006A2B7E">
              <w:rPr>
                <w:rFonts w:eastAsia="MS Mincho"/>
                <w:iCs/>
                <w:lang w:eastAsia="ja-JP"/>
              </w:rPr>
              <w:t>RS scrambling sequence (e.g., VCID) in case of DMRS-based transmission</w:t>
            </w:r>
          </w:p>
          <w:p w14:paraId="3A7C4EF8" w14:textId="07AA25E4" w:rsidR="00A10B11" w:rsidRPr="00A10B11" w:rsidRDefault="00A10B11" w:rsidP="00CA630A">
            <w:pPr>
              <w:numPr>
                <w:ilvl w:val="1"/>
                <w:numId w:val="28"/>
              </w:numPr>
              <w:spacing w:after="0"/>
              <w:rPr>
                <w:rFonts w:eastAsia="MS Mincho"/>
                <w:iCs/>
                <w:lang w:val="en-US" w:eastAsia="ja-JP"/>
              </w:rPr>
            </w:pPr>
            <w:r w:rsidRPr="00A10B11">
              <w:rPr>
                <w:rFonts w:eastAsia="MS Mincho"/>
                <w:iCs/>
                <w:highlight w:val="yellow"/>
                <w:lang w:eastAsia="ja-JP"/>
              </w:rPr>
              <w:t>FFS</w:t>
            </w:r>
            <w:r w:rsidRPr="00A10B11">
              <w:rPr>
                <w:rFonts w:eastAsia="MS Mincho"/>
                <w:iCs/>
                <w:lang w:eastAsia="ja-JP"/>
              </w:rPr>
              <w:t>: other information (if needed)</w:t>
            </w:r>
          </w:p>
        </w:tc>
      </w:tr>
      <w:tr w:rsidR="00397A81" w14:paraId="0DB5356C" w14:textId="77777777" w:rsidTr="00EE5294">
        <w:tc>
          <w:tcPr>
            <w:tcW w:w="9631" w:type="dxa"/>
          </w:tcPr>
          <w:p w14:paraId="191675E3" w14:textId="7BCF2D4C" w:rsidR="00397A81" w:rsidRPr="00767011" w:rsidRDefault="00397A81" w:rsidP="00726D15">
            <w:pPr>
              <w:rPr>
                <w:rFonts w:eastAsia="MS Mincho"/>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tc>
      </w:tr>
      <w:tr w:rsidR="000214DB" w14:paraId="3D9924FB" w14:textId="77777777" w:rsidTr="00EE5294">
        <w:tc>
          <w:tcPr>
            <w:tcW w:w="9631" w:type="dxa"/>
          </w:tcPr>
          <w:p w14:paraId="3126EE85" w14:textId="50B2B29F" w:rsidR="000214DB" w:rsidRPr="000214DB" w:rsidRDefault="000214DB" w:rsidP="0080488C">
            <w:pPr>
              <w:spacing w:after="0"/>
              <w:rPr>
                <w:rFonts w:eastAsia="MS Mincho"/>
                <w:iCs/>
                <w:lang w:val="en-US" w:eastAsia="ja-JP"/>
              </w:rPr>
            </w:pPr>
            <w:r w:rsidRPr="00912A6C">
              <w:rPr>
                <w:rFonts w:eastAsia="MS Mincho"/>
                <w:iCs/>
                <w:lang w:val="en-US" w:eastAsia="ja-JP"/>
              </w:rPr>
              <w:t xml:space="preserve">The number of OFDM symbols per RB set </w:t>
            </w:r>
            <w:r>
              <w:rPr>
                <w:rFonts w:eastAsia="MS Mincho"/>
                <w:iCs/>
                <w:lang w:val="en-US" w:eastAsia="ja-JP"/>
              </w:rPr>
              <w:t xml:space="preserve">for </w:t>
            </w:r>
            <w:r w:rsidRPr="00912A6C">
              <w:rPr>
                <w:rFonts w:eastAsia="MS Mincho"/>
                <w:iCs/>
                <w:lang w:val="en-US" w:eastAsia="ja-JP"/>
              </w:rPr>
              <w:t>CRS based sPDCCH</w:t>
            </w:r>
            <w:r>
              <w:rPr>
                <w:rFonts w:eastAsia="MS Mincho"/>
                <w:iCs/>
                <w:lang w:val="en-US" w:eastAsia="ja-JP"/>
              </w:rPr>
              <w:t xml:space="preserve"> is 1 or 2 configured by higher-layer signaling</w:t>
            </w:r>
            <w:r w:rsidR="00775467">
              <w:rPr>
                <w:rFonts w:eastAsia="MS Mincho"/>
                <w:iCs/>
                <w:lang w:val="en-US" w:eastAsia="ja-JP"/>
              </w:rPr>
              <w:t>.</w:t>
            </w:r>
          </w:p>
        </w:tc>
      </w:tr>
      <w:tr w:rsidR="00397A81" w14:paraId="4FC7C0ED" w14:textId="77777777" w:rsidTr="00EE5294">
        <w:tc>
          <w:tcPr>
            <w:tcW w:w="9631" w:type="dxa"/>
          </w:tcPr>
          <w:p w14:paraId="1A87334D" w14:textId="2089CAC2" w:rsidR="00397A81" w:rsidRDefault="005E6B65" w:rsidP="00726D15">
            <w:pPr>
              <w:rPr>
                <w:rFonts w:eastAsia="MS Mincho"/>
                <w:iCs/>
                <w:lang w:eastAsia="ja-JP"/>
              </w:rPr>
            </w:pPr>
            <w:r w:rsidRPr="003855CD">
              <w:rPr>
                <w:rFonts w:eastAsia="MS Mincho"/>
                <w:lang w:eastAsia="ja-JP"/>
              </w:rPr>
              <w:t>For sPUCCH carrying more than 2-bit ACK/NACK and SR (if any) in 2os/3os sTTI</w:t>
            </w:r>
            <w:r>
              <w:rPr>
                <w:rFonts w:eastAsia="MS Mincho"/>
                <w:lang w:eastAsia="ja-JP"/>
              </w:rPr>
              <w:t>,</w:t>
            </w:r>
            <w:r w:rsidRPr="00AA125A">
              <w:rPr>
                <w:rFonts w:eastAsia="MS Mincho"/>
                <w:iCs/>
                <w:lang w:val="en-US" w:eastAsia="ja-JP"/>
              </w:rPr>
              <w:t xml:space="preserve"> </w:t>
            </w:r>
            <w:r>
              <w:rPr>
                <w:rFonts w:eastAsia="MS Mincho"/>
                <w:iCs/>
                <w:lang w:val="en-US" w:eastAsia="ja-JP"/>
              </w:rPr>
              <w:t>t</w:t>
            </w:r>
            <w:r w:rsidRPr="00AA125A">
              <w:rPr>
                <w:rFonts w:eastAsia="MS Mincho"/>
                <w:iCs/>
                <w:lang w:val="en-US" w:eastAsia="ja-JP"/>
              </w:rPr>
              <w:t xml:space="preserve">he number of RB(s) is configured by higher layer signaling as a value from 1 to X, </w:t>
            </w:r>
            <w:r w:rsidRPr="00767011">
              <w:rPr>
                <w:rFonts w:eastAsia="MS Mincho"/>
                <w:iCs/>
                <w:highlight w:val="yellow"/>
                <w:lang w:val="en-US" w:eastAsia="ja-JP"/>
              </w:rPr>
              <w:t>FFS</w:t>
            </w:r>
            <w:r w:rsidRPr="00AA125A">
              <w:rPr>
                <w:rFonts w:eastAsia="MS Mincho"/>
                <w:iCs/>
                <w:lang w:val="en-US" w:eastAsia="ja-JP"/>
              </w:rPr>
              <w:t xml:space="preserve"> X</w:t>
            </w:r>
          </w:p>
        </w:tc>
      </w:tr>
      <w:tr w:rsidR="004B25E4" w14:paraId="2AC2BAF5" w14:textId="77777777" w:rsidTr="00EE5294">
        <w:tc>
          <w:tcPr>
            <w:tcW w:w="9631" w:type="dxa"/>
          </w:tcPr>
          <w:p w14:paraId="6B1549F2" w14:textId="6C0444E3" w:rsidR="004B25E4" w:rsidRPr="003855CD" w:rsidRDefault="004B25E4" w:rsidP="00726D15">
            <w:pPr>
              <w:rPr>
                <w:rFonts w:eastAsia="MS Mincho"/>
                <w:lang w:eastAsia="ja-JP"/>
              </w:rPr>
            </w:pPr>
            <w:r>
              <w:rPr>
                <w:rFonts w:eastAsia="MS Mincho"/>
                <w:lang w:val="en-US" w:eastAsia="ja-JP"/>
              </w:rPr>
              <w:t>Simultaneous transmission</w:t>
            </w:r>
            <w:r w:rsidRPr="009B4463">
              <w:rPr>
                <w:rFonts w:eastAsia="MS Mincho"/>
                <w:lang w:val="en-US" w:eastAsia="ja-JP"/>
              </w:rPr>
              <w:t xml:space="preserve"> </w:t>
            </w:r>
            <w:r>
              <w:rPr>
                <w:rFonts w:eastAsia="MS Mincho"/>
                <w:lang w:val="en-US" w:eastAsia="ja-JP"/>
              </w:rPr>
              <w:t>of</w:t>
            </w:r>
            <w:r w:rsidRPr="009B4463">
              <w:rPr>
                <w:rFonts w:eastAsia="MS Mincho"/>
                <w:lang w:val="en-US" w:eastAsia="ja-JP"/>
              </w:rPr>
              <w:t xml:space="preserve"> sPUSCH/sPUCCH</w:t>
            </w:r>
          </w:p>
        </w:tc>
      </w:tr>
      <w:tr w:rsidR="00F27F69" w14:paraId="1E9593A4" w14:textId="77777777" w:rsidTr="00EE5294">
        <w:tc>
          <w:tcPr>
            <w:tcW w:w="9631" w:type="dxa"/>
          </w:tcPr>
          <w:p w14:paraId="20BEA25E" w14:textId="77777777" w:rsidR="00F27F69" w:rsidRPr="003509EF" w:rsidRDefault="00F27F69" w:rsidP="00CA630A">
            <w:pPr>
              <w:numPr>
                <w:ilvl w:val="0"/>
                <w:numId w:val="43"/>
              </w:numPr>
              <w:spacing w:after="0"/>
              <w:rPr>
                <w:rFonts w:eastAsia="MS Mincho"/>
                <w:lang w:eastAsia="ja-JP"/>
              </w:rPr>
            </w:pPr>
            <w:r w:rsidRPr="003509EF">
              <w:rPr>
                <w:rFonts w:eastAsia="MS Mincho"/>
                <w:lang w:eastAsia="ja-JP"/>
              </w:rPr>
              <w:t>RAN2 specification should allow for different UL sTTI lengths to be configured for the serving cells across different PUCCH groups for which sTTI operation is configured. Such a configuration might be restricted in RAN1 specifications later on.</w:t>
            </w:r>
          </w:p>
          <w:p w14:paraId="4C67C03F" w14:textId="77777777" w:rsidR="00F27F69" w:rsidRPr="003509EF" w:rsidRDefault="00F27F69" w:rsidP="00CA630A">
            <w:pPr>
              <w:numPr>
                <w:ilvl w:val="1"/>
                <w:numId w:val="43"/>
              </w:numPr>
              <w:spacing w:after="0"/>
              <w:rPr>
                <w:rFonts w:eastAsia="MS Mincho"/>
                <w:lang w:eastAsia="ja-JP"/>
              </w:rPr>
            </w:pPr>
            <w:r w:rsidRPr="003509EF">
              <w:rPr>
                <w:rFonts w:eastAsia="MS Mincho"/>
                <w:lang w:eastAsia="ja-JP"/>
              </w:rPr>
              <w:lastRenderedPageBreak/>
              <w:t xml:space="preserve">NOTE: Power allocation and applicable band combinations for this case is </w:t>
            </w:r>
            <w:r w:rsidRPr="003509EF">
              <w:rPr>
                <w:rFonts w:eastAsia="MS Mincho"/>
                <w:highlight w:val="yellow"/>
                <w:lang w:eastAsia="ja-JP"/>
              </w:rPr>
              <w:t>FFS</w:t>
            </w:r>
          </w:p>
          <w:p w14:paraId="1AE6AD5D" w14:textId="4B712C5E" w:rsidR="00F27F69" w:rsidRPr="003509EF" w:rsidRDefault="00F27F69" w:rsidP="00726D15">
            <w:pPr>
              <w:numPr>
                <w:ilvl w:val="1"/>
                <w:numId w:val="43"/>
              </w:numPr>
              <w:spacing w:after="0"/>
              <w:rPr>
                <w:rFonts w:eastAsia="MS Mincho"/>
                <w:lang w:eastAsia="ja-JP"/>
              </w:rPr>
            </w:pPr>
            <w:r w:rsidRPr="003509EF">
              <w:rPr>
                <w:rFonts w:eastAsia="MS Mincho"/>
                <w:lang w:eastAsia="ja-JP"/>
              </w:rPr>
              <w:t>NOTE: No specific optimization for power allocation is intended</w:t>
            </w:r>
          </w:p>
        </w:tc>
      </w:tr>
      <w:tr w:rsidR="00E225AC" w14:paraId="4FEDEEF5" w14:textId="77777777" w:rsidTr="00EE5294">
        <w:tc>
          <w:tcPr>
            <w:tcW w:w="9631" w:type="dxa"/>
          </w:tcPr>
          <w:p w14:paraId="200737A1" w14:textId="25F58CBA" w:rsidR="00E225AC" w:rsidRPr="003509EF" w:rsidRDefault="00E225AC" w:rsidP="00E225AC">
            <w:pPr>
              <w:numPr>
                <w:ilvl w:val="0"/>
                <w:numId w:val="43"/>
              </w:numPr>
              <w:spacing w:after="0"/>
              <w:rPr>
                <w:rFonts w:eastAsia="MS Mincho"/>
                <w:lang w:eastAsia="ja-JP"/>
              </w:rPr>
            </w:pPr>
            <w:r w:rsidRPr="003509EF">
              <w:rPr>
                <w:rFonts w:eastAsia="MS Mincho" w:hint="eastAsia"/>
                <w:iCs/>
                <w:lang w:eastAsia="ja-JP"/>
              </w:rPr>
              <w:lastRenderedPageBreak/>
              <w:t>Support aggregation level L</w:t>
            </w:r>
            <w:r w:rsidRPr="003509EF">
              <w:rPr>
                <w:rFonts w:eastAsia="MS Mincho" w:hint="eastAsia"/>
                <w:iCs/>
                <w:lang w:eastAsia="ja-JP"/>
              </w:rPr>
              <w:t>∈</w:t>
            </w:r>
            <w:r w:rsidRPr="003509EF">
              <w:rPr>
                <w:rFonts w:eastAsia="MS Mincho" w:hint="eastAsia"/>
                <w:iCs/>
                <w:lang w:eastAsia="ja-JP"/>
              </w:rPr>
              <w:t>{1,2,4,8} for sPDCCH search space</w:t>
            </w:r>
          </w:p>
        </w:tc>
      </w:tr>
      <w:tr w:rsidR="00E225AC" w14:paraId="46C7E60C" w14:textId="77777777" w:rsidTr="00EE5294">
        <w:tc>
          <w:tcPr>
            <w:tcW w:w="9631" w:type="dxa"/>
          </w:tcPr>
          <w:p w14:paraId="7DD1353E" w14:textId="77777777" w:rsidR="00E225AC" w:rsidRPr="003509EF" w:rsidRDefault="00E225AC" w:rsidP="00E225AC">
            <w:pPr>
              <w:spacing w:after="0"/>
              <w:rPr>
                <w:rFonts w:eastAsia="MS Mincho"/>
                <w:iCs/>
                <w:lang w:eastAsia="ja-JP"/>
              </w:rPr>
            </w:pPr>
            <w:r w:rsidRPr="003509EF">
              <w:rPr>
                <w:rFonts w:eastAsia="MS Mincho"/>
                <w:iCs/>
                <w:lang w:eastAsia="ja-JP"/>
              </w:rPr>
              <w:t>A UE can be configured to monitor a</w:t>
            </w:r>
            <w:r w:rsidRPr="003509EF">
              <w:rPr>
                <w:rFonts w:eastAsia="MS Mincho" w:hint="eastAsia"/>
                <w:iCs/>
                <w:lang w:eastAsia="ja-JP"/>
              </w:rPr>
              <w:t xml:space="preserve">n sPDCCH RB set p </w:t>
            </w:r>
            <w:r w:rsidRPr="003509EF">
              <w:rPr>
                <w:rFonts w:eastAsia="MS Mincho"/>
                <w:iCs/>
                <w:lang w:eastAsia="ja-JP"/>
              </w:rPr>
              <w:t xml:space="preserve">with </w:t>
            </w:r>
            <w:r w:rsidRPr="003509EF">
              <w:rPr>
                <w:rFonts w:eastAsia="MS Mincho" w:hint="eastAsia"/>
                <w:iCs/>
                <w:lang w:eastAsia="ja-JP"/>
              </w:rPr>
              <w:t>M_p^((L))sPDCCH candidate(s) for sPDCCH search space at aggregation level L</w:t>
            </w:r>
            <w:r w:rsidRPr="003509EF">
              <w:rPr>
                <w:rFonts w:eastAsia="MS Mincho"/>
                <w:iCs/>
                <w:lang w:eastAsia="ja-JP"/>
              </w:rPr>
              <w:t xml:space="preserve"> within an sTTI</w:t>
            </w:r>
            <w:r w:rsidRPr="003509EF">
              <w:rPr>
                <w:rFonts w:eastAsia="MS Mincho" w:hint="eastAsia"/>
                <w:iCs/>
                <w:lang w:eastAsia="ja-JP"/>
              </w:rPr>
              <w:t>, where p</w:t>
            </w:r>
            <w:r w:rsidRPr="003509EF">
              <w:rPr>
                <w:rFonts w:eastAsia="MS Mincho" w:hint="eastAsia"/>
                <w:iCs/>
                <w:lang w:eastAsia="ja-JP"/>
              </w:rPr>
              <w:t>∈</w:t>
            </w:r>
            <w:r w:rsidRPr="003509EF">
              <w:rPr>
                <w:rFonts w:eastAsia="MS Mincho" w:hint="eastAsia"/>
                <w:iCs/>
                <w:lang w:eastAsia="ja-JP"/>
              </w:rPr>
              <w:t>{0,1} and M_p^((L))</w:t>
            </w:r>
            <w:r w:rsidRPr="003509EF">
              <w:rPr>
                <w:rFonts w:eastAsia="MS Mincho" w:hint="eastAsia"/>
                <w:iCs/>
                <w:lang w:eastAsia="ja-JP"/>
              </w:rPr>
              <w:t>∈</w:t>
            </w:r>
            <w:r w:rsidRPr="003509EF">
              <w:rPr>
                <w:rFonts w:eastAsia="MS Mincho" w:hint="eastAsia"/>
                <w:iCs/>
                <w:lang w:eastAsia="ja-JP"/>
              </w:rPr>
              <w:t>{0,1,</w:t>
            </w:r>
            <w:r w:rsidRPr="003509EF">
              <w:rPr>
                <w:rFonts w:eastAsia="MS Mincho" w:hint="eastAsia"/>
                <w:iCs/>
                <w:lang w:eastAsia="ja-JP"/>
              </w:rPr>
              <w:t>…</w:t>
            </w:r>
            <w:r w:rsidRPr="003509EF">
              <w:rPr>
                <w:rFonts w:eastAsia="MS Mincho" w:hint="eastAsia"/>
                <w:iCs/>
                <w:lang w:eastAsia="ja-JP"/>
              </w:rPr>
              <w:t>,M</w:t>
            </w:r>
            <w:r w:rsidRPr="003509EF">
              <w:rPr>
                <w:rFonts w:eastAsia="MS Mincho"/>
                <w:iCs/>
                <w:lang w:eastAsia="ja-JP"/>
              </w:rPr>
              <w:t>_total</w:t>
            </w:r>
            <w:r w:rsidRPr="003509EF">
              <w:rPr>
                <w:rFonts w:eastAsia="MS Mincho" w:hint="eastAsia"/>
                <w:iCs/>
                <w:lang w:eastAsia="ja-JP"/>
              </w:rPr>
              <w:t xml:space="preserve">}. </w:t>
            </w:r>
            <w:r w:rsidRPr="003509EF">
              <w:rPr>
                <w:rFonts w:eastAsia="MS Mincho"/>
                <w:iCs/>
                <w:lang w:eastAsia="ja-JP"/>
              </w:rPr>
              <w:t>M_total is the maximum allowable number of sPDCCH candidates to be monitored in an sTTI over all sPDCCH sets and aggregation levels.</w:t>
            </w:r>
            <w:r w:rsidRPr="003509EF">
              <w:rPr>
                <w:rFonts w:eastAsia="MS Mincho" w:hint="eastAsia"/>
                <w:iCs/>
                <w:lang w:eastAsia="ja-JP"/>
              </w:rPr>
              <w:t xml:space="preserve"> </w:t>
            </w:r>
          </w:p>
          <w:p w14:paraId="5DF49863" w14:textId="77777777" w:rsidR="00E225AC" w:rsidRPr="003509EF" w:rsidRDefault="00E225AC" w:rsidP="00E225AC">
            <w:pPr>
              <w:spacing w:after="0"/>
              <w:rPr>
                <w:rFonts w:eastAsia="MS Mincho"/>
                <w:iCs/>
                <w:lang w:eastAsia="ja-JP"/>
              </w:rPr>
            </w:pPr>
            <w:r w:rsidRPr="003509EF">
              <w:rPr>
                <w:rFonts w:eastAsia="MS Mincho"/>
                <w:iCs/>
                <w:lang w:eastAsia="ja-JP"/>
              </w:rPr>
              <w:t xml:space="preserve">- </w:t>
            </w:r>
            <w:r w:rsidRPr="003509EF">
              <w:rPr>
                <w:rFonts w:eastAsia="MS Mincho" w:hint="eastAsia"/>
                <w:iCs/>
                <w:highlight w:val="yellow"/>
                <w:lang w:eastAsia="ja-JP"/>
              </w:rPr>
              <w:t>FFS</w:t>
            </w:r>
            <w:r w:rsidRPr="003509EF">
              <w:rPr>
                <w:rFonts w:eastAsia="MS Mincho"/>
                <w:iCs/>
                <w:lang w:eastAsia="ja-JP"/>
              </w:rPr>
              <w:t>:</w:t>
            </w:r>
            <w:r w:rsidRPr="003509EF">
              <w:rPr>
                <w:rFonts w:eastAsia="MS Mincho" w:hint="eastAsia"/>
                <w:iCs/>
                <w:lang w:eastAsia="ja-JP"/>
              </w:rPr>
              <w:t xml:space="preserve"> </w:t>
            </w:r>
            <w:r w:rsidRPr="003509EF">
              <w:rPr>
                <w:rFonts w:eastAsia="MS Mincho"/>
                <w:iCs/>
                <w:lang w:eastAsia="ja-JP"/>
              </w:rPr>
              <w:t>T</w:t>
            </w:r>
            <w:r w:rsidRPr="003509EF">
              <w:rPr>
                <w:rFonts w:eastAsia="MS Mincho" w:hint="eastAsia"/>
                <w:iCs/>
                <w:lang w:eastAsia="ja-JP"/>
              </w:rPr>
              <w:t>he value of M</w:t>
            </w:r>
            <w:r w:rsidRPr="003509EF">
              <w:rPr>
                <w:rFonts w:eastAsia="MS Mincho"/>
                <w:iCs/>
                <w:lang w:eastAsia="ja-JP"/>
              </w:rPr>
              <w:t>_total</w:t>
            </w:r>
            <w:r w:rsidRPr="003509EF">
              <w:rPr>
                <w:rFonts w:eastAsia="MS Mincho" w:hint="eastAsia"/>
                <w:iCs/>
                <w:lang w:eastAsia="ja-JP"/>
              </w:rPr>
              <w:t>.</w:t>
            </w:r>
          </w:p>
          <w:p w14:paraId="2248328C" w14:textId="0B86FA64" w:rsidR="00E225AC" w:rsidRPr="003509EF" w:rsidRDefault="00E225AC" w:rsidP="00E225AC">
            <w:pPr>
              <w:spacing w:after="0"/>
              <w:rPr>
                <w:rFonts w:eastAsia="MS Mincho"/>
                <w:lang w:eastAsia="ja-JP"/>
              </w:rPr>
            </w:pPr>
            <w:r w:rsidRPr="003509EF">
              <w:rPr>
                <w:rFonts w:eastAsia="MS Mincho"/>
                <w:iCs/>
                <w:lang w:eastAsia="ja-JP"/>
              </w:rPr>
              <w:t xml:space="preserve">- </w:t>
            </w:r>
            <w:r w:rsidRPr="003509EF">
              <w:rPr>
                <w:rFonts w:eastAsia="MS Mincho"/>
                <w:iCs/>
                <w:highlight w:val="yellow"/>
                <w:lang w:eastAsia="ja-JP"/>
              </w:rPr>
              <w:t>FFS</w:t>
            </w:r>
            <w:r w:rsidRPr="003509EF">
              <w:rPr>
                <w:rFonts w:eastAsia="MS Mincho"/>
                <w:iCs/>
                <w:lang w:eastAsia="ja-JP"/>
              </w:rPr>
              <w:t>: The total number of RB sets configurable to a UE</w:t>
            </w:r>
          </w:p>
        </w:tc>
      </w:tr>
      <w:tr w:rsidR="00E225AC" w14:paraId="7734098B" w14:textId="77777777" w:rsidTr="00EE5294">
        <w:tc>
          <w:tcPr>
            <w:tcW w:w="9631" w:type="dxa"/>
          </w:tcPr>
          <w:p w14:paraId="1BB7DA07" w14:textId="225F12E2" w:rsidR="00E225AC" w:rsidRPr="003509EF" w:rsidRDefault="00E225AC" w:rsidP="00E225AC">
            <w:pPr>
              <w:spacing w:after="0"/>
              <w:rPr>
                <w:rFonts w:eastAsia="MS Mincho"/>
                <w:iCs/>
                <w:lang w:eastAsia="ja-JP"/>
              </w:rPr>
            </w:pPr>
            <w:r w:rsidRPr="003509EF">
              <w:rPr>
                <w:rFonts w:eastAsia="MS Mincho"/>
                <w:iCs/>
                <w:lang w:eastAsia="ja-JP"/>
              </w:rPr>
              <w:t>The configured aggregation levels to be monitored within an sPDCCH RB set in an sTTI can be any subset of the supported aggregation levels L for sPDCCH search space</w:t>
            </w:r>
          </w:p>
        </w:tc>
      </w:tr>
      <w:tr w:rsidR="00E225AC" w14:paraId="59EC0AB4" w14:textId="77777777" w:rsidTr="00EE5294">
        <w:tc>
          <w:tcPr>
            <w:tcW w:w="9631" w:type="dxa"/>
          </w:tcPr>
          <w:p w14:paraId="6672B73A" w14:textId="382343BA" w:rsidR="00E225AC" w:rsidRPr="003509EF" w:rsidRDefault="00E225AC" w:rsidP="00E225AC">
            <w:pPr>
              <w:spacing w:after="0"/>
              <w:rPr>
                <w:rFonts w:eastAsia="MS Mincho"/>
                <w:iCs/>
                <w:lang w:eastAsia="ja-JP"/>
              </w:rPr>
            </w:pPr>
            <w:r w:rsidRPr="003509EF">
              <w:rPr>
                <w:rFonts w:eastAsia="MS Mincho"/>
                <w:iCs/>
                <w:lang w:eastAsia="ja-JP"/>
              </w:rPr>
              <w:t xml:space="preserve">Support different number of sPDCCH candidates per aggregation level to be monitored for different sTTI index. </w:t>
            </w:r>
            <w:r w:rsidRPr="003509EF">
              <w:rPr>
                <w:rFonts w:eastAsia="MS Mincho"/>
                <w:iCs/>
                <w:highlight w:val="yellow"/>
                <w:lang w:eastAsia="ja-JP"/>
              </w:rPr>
              <w:t>FFS</w:t>
            </w:r>
            <w:r w:rsidRPr="003509EF">
              <w:rPr>
                <w:rFonts w:eastAsia="MS Mincho"/>
                <w:iCs/>
                <w:lang w:eastAsia="ja-JP"/>
              </w:rPr>
              <w:t xml:space="preserve"> configured per sub-set of the sTTI in a subframe, over different subframe types, or different RS overhead, details on configuration</w:t>
            </w:r>
          </w:p>
        </w:tc>
      </w:tr>
      <w:tr w:rsidR="00E225AC" w14:paraId="4195ADDF" w14:textId="77777777" w:rsidTr="00EE5294">
        <w:tc>
          <w:tcPr>
            <w:tcW w:w="9631" w:type="dxa"/>
          </w:tcPr>
          <w:p w14:paraId="7CB18704" w14:textId="263C22F3" w:rsidR="00E225AC" w:rsidRPr="003509EF" w:rsidRDefault="00E225AC" w:rsidP="00E225AC">
            <w:pPr>
              <w:spacing w:after="0"/>
              <w:rPr>
                <w:rFonts w:eastAsia="MS Mincho"/>
                <w:iCs/>
                <w:lang w:eastAsia="ja-JP"/>
              </w:rPr>
            </w:pPr>
            <w:r w:rsidRPr="003509EF">
              <w:rPr>
                <w:rFonts w:eastAsia="MS Mincho"/>
                <w:iCs/>
                <w:lang w:eastAsia="ja-JP"/>
              </w:rPr>
              <w:t>Whether the UE-specific search spaces for different UEs overlap is up to configuration</w:t>
            </w:r>
          </w:p>
        </w:tc>
      </w:tr>
      <w:tr w:rsidR="00E225AC" w14:paraId="7BE11324" w14:textId="77777777" w:rsidTr="00EE5294">
        <w:tc>
          <w:tcPr>
            <w:tcW w:w="9631" w:type="dxa"/>
          </w:tcPr>
          <w:p w14:paraId="6680F26C" w14:textId="04A83A3A" w:rsidR="00E225AC" w:rsidRPr="003509EF" w:rsidRDefault="00E225AC" w:rsidP="00E225AC">
            <w:pPr>
              <w:spacing w:after="0"/>
              <w:rPr>
                <w:rFonts w:eastAsia="MS Mincho"/>
                <w:iCs/>
                <w:lang w:eastAsia="ja-JP"/>
              </w:rPr>
            </w:pPr>
            <w:r w:rsidRPr="003509EF">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E225AC" w14:paraId="00DF6B54" w14:textId="77777777" w:rsidTr="00EE5294">
        <w:tc>
          <w:tcPr>
            <w:tcW w:w="9631" w:type="dxa"/>
          </w:tcPr>
          <w:p w14:paraId="16252DCA" w14:textId="77777777" w:rsidR="00E225AC" w:rsidRPr="003509EF" w:rsidRDefault="00E225AC" w:rsidP="00BB3283">
            <w:pPr>
              <w:numPr>
                <w:ilvl w:val="0"/>
                <w:numId w:val="56"/>
              </w:numPr>
              <w:spacing w:after="0"/>
              <w:rPr>
                <w:rFonts w:eastAsia="MS Mincho"/>
                <w:iCs/>
                <w:lang w:val="en-US" w:eastAsia="ja-JP"/>
              </w:rPr>
            </w:pPr>
            <w:r w:rsidRPr="003509EF">
              <w:rPr>
                <w:rFonts w:eastAsia="MS Mincho"/>
                <w:iCs/>
                <w:lang w:val="en-US" w:eastAsia="ja-JP"/>
              </w:rPr>
              <w:t xml:space="preserve">One of four sPUCCH resources configured by higher layer is indicated by a 2-bit field in sDCI1 at least for the following sPUCCH formats, </w:t>
            </w:r>
          </w:p>
          <w:p w14:paraId="2B5A61AC" w14:textId="1D7E265C" w:rsidR="00E225AC" w:rsidRPr="003509EF" w:rsidRDefault="00E225AC" w:rsidP="00BB3283">
            <w:pPr>
              <w:numPr>
                <w:ilvl w:val="1"/>
                <w:numId w:val="56"/>
              </w:numPr>
              <w:spacing w:after="0"/>
              <w:rPr>
                <w:rFonts w:eastAsia="MS Mincho"/>
                <w:iCs/>
                <w:lang w:val="en-US" w:eastAsia="ja-JP"/>
              </w:rPr>
            </w:pPr>
            <w:r w:rsidRPr="003509EF">
              <w:rPr>
                <w:rFonts w:eastAsia="MS Mincho"/>
                <w:iCs/>
                <w:lang w:val="en-US" w:eastAsia="ja-JP"/>
              </w:rPr>
              <w:t xml:space="preserve">2/3-OS sPUCCH format(s) carrying more than 2 bits ACK/NACK + SR (if any) </w:t>
            </w:r>
          </w:p>
          <w:p w14:paraId="0B925E75" w14:textId="5A59EAA8" w:rsidR="00E225AC" w:rsidRPr="003509EF" w:rsidRDefault="00E225AC" w:rsidP="00BB3283">
            <w:pPr>
              <w:numPr>
                <w:ilvl w:val="1"/>
                <w:numId w:val="56"/>
              </w:numPr>
              <w:spacing w:after="0"/>
              <w:rPr>
                <w:rFonts w:eastAsia="MS Mincho"/>
                <w:iCs/>
                <w:lang w:val="en-US" w:eastAsia="ja-JP"/>
              </w:rPr>
            </w:pPr>
            <w:r w:rsidRPr="003509EF">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3509EF">
              <w:rPr>
                <w:rFonts w:eastAsia="MS Mincho"/>
                <w:iCs/>
                <w:lang w:eastAsia="ja-JP"/>
              </w:rPr>
              <w:t>depending on the expected number of HARQ-ACK bits</w:t>
            </w:r>
            <w:r w:rsidRPr="003509EF">
              <w:rPr>
                <w:rFonts w:eastAsia="MS Mincho"/>
                <w:iCs/>
                <w:lang w:val="en-US" w:eastAsia="ja-JP"/>
              </w:rPr>
              <w:t>) configured by higher layer</w:t>
            </w:r>
            <w:r w:rsidRPr="003509EF">
              <w:rPr>
                <w:rFonts w:eastAsia="MS Mincho"/>
                <w:iCs/>
                <w:lang w:eastAsia="ja-JP"/>
              </w:rPr>
              <w:t>.</w:t>
            </w:r>
          </w:p>
          <w:p w14:paraId="75420FAE" w14:textId="77777777" w:rsidR="00BB3283" w:rsidRPr="003509EF" w:rsidRDefault="00BB3283" w:rsidP="00BB3283">
            <w:pPr>
              <w:numPr>
                <w:ilvl w:val="2"/>
                <w:numId w:val="62"/>
              </w:numPr>
              <w:spacing w:after="0"/>
              <w:rPr>
                <w:rFonts w:eastAsia="MS Mincho"/>
                <w:iCs/>
                <w:lang w:val="en-US" w:eastAsia="ja-JP"/>
              </w:rPr>
            </w:pPr>
            <w:r w:rsidRPr="003509EF">
              <w:rPr>
                <w:rFonts w:eastAsia="MS Mincho"/>
                <w:iCs/>
                <w:lang w:val="en-US" w:eastAsia="ja-JP"/>
              </w:rPr>
              <w:t>ACK/NACK information map to different sPUCCH resource</w:t>
            </w:r>
          </w:p>
          <w:p w14:paraId="468C0BDE" w14:textId="02608020" w:rsidR="00BB3283" w:rsidRPr="003509EF" w:rsidRDefault="00BB3283" w:rsidP="00BB3283">
            <w:pPr>
              <w:numPr>
                <w:ilvl w:val="3"/>
                <w:numId w:val="62"/>
              </w:numPr>
              <w:spacing w:after="0"/>
              <w:rPr>
                <w:rFonts w:eastAsia="MS Mincho"/>
                <w:iCs/>
                <w:lang w:val="en-US" w:eastAsia="ja-JP"/>
              </w:rPr>
            </w:pPr>
            <w:r w:rsidRPr="003509EF">
              <w:rPr>
                <w:rFonts w:eastAsia="MS Mincho"/>
                <w:iCs/>
                <w:lang w:val="en-US" w:eastAsia="ja-JP"/>
              </w:rPr>
              <w:t>NOTE: sPUCCH resource consist of RB index and cyclic shift</w:t>
            </w:r>
          </w:p>
          <w:p w14:paraId="65306DA2" w14:textId="77777777" w:rsidR="00E225AC" w:rsidRPr="003509EF" w:rsidRDefault="00E225AC" w:rsidP="00BB3283">
            <w:pPr>
              <w:numPr>
                <w:ilvl w:val="1"/>
                <w:numId w:val="56"/>
              </w:numPr>
              <w:spacing w:after="0"/>
              <w:rPr>
                <w:rFonts w:eastAsia="MS Mincho"/>
                <w:iCs/>
                <w:lang w:val="en-US" w:eastAsia="ja-JP"/>
              </w:rPr>
            </w:pPr>
            <w:r w:rsidRPr="003509EF">
              <w:rPr>
                <w:rFonts w:eastAsia="MS Mincho"/>
                <w:iCs/>
                <w:lang w:val="en-US" w:eastAsia="ja-JP"/>
              </w:rPr>
              <w:t xml:space="preserve">7-OS sPUCCH format(s) carrying more than 2 bits ACK/NACK + SR (if any) </w:t>
            </w:r>
          </w:p>
          <w:p w14:paraId="6C47283C" w14:textId="691852E1" w:rsidR="00E225AC" w:rsidRPr="003509EF" w:rsidRDefault="00E225AC" w:rsidP="00BB3283">
            <w:pPr>
              <w:numPr>
                <w:ilvl w:val="1"/>
                <w:numId w:val="56"/>
              </w:numPr>
              <w:spacing w:after="0"/>
              <w:rPr>
                <w:rFonts w:eastAsia="MS Mincho"/>
                <w:iCs/>
                <w:lang w:val="en-US" w:eastAsia="ja-JP"/>
              </w:rPr>
            </w:pPr>
            <w:r w:rsidRPr="003509EF">
              <w:rPr>
                <w:rFonts w:eastAsia="MS Mincho"/>
                <w:iCs/>
                <w:lang w:val="en-US" w:eastAsia="ja-JP"/>
              </w:rPr>
              <w:t>7-OS sPUCCH format carrying up to 2 bits ACK/NACK</w:t>
            </w:r>
          </w:p>
        </w:tc>
      </w:tr>
      <w:tr w:rsidR="00E225AC" w14:paraId="1E43E350" w14:textId="77777777" w:rsidTr="00EE5294">
        <w:tc>
          <w:tcPr>
            <w:tcW w:w="9631" w:type="dxa"/>
          </w:tcPr>
          <w:p w14:paraId="23D0A4C5" w14:textId="77777777" w:rsidR="00E225AC" w:rsidRPr="003509EF" w:rsidRDefault="00E225AC" w:rsidP="00E225AC">
            <w:pPr>
              <w:spacing w:after="0"/>
              <w:rPr>
                <w:rFonts w:eastAsia="MS Mincho"/>
                <w:iCs/>
                <w:lang w:val="en-US" w:eastAsia="ja-JP"/>
              </w:rPr>
            </w:pPr>
            <w:r w:rsidRPr="003509EF">
              <w:rPr>
                <w:rFonts w:eastAsia="MS Mincho"/>
                <w:iCs/>
                <w:lang w:eastAsia="ja-JP"/>
              </w:rPr>
              <w:t xml:space="preserve">1-slot </w:t>
            </w:r>
            <w:r w:rsidRPr="003509EF">
              <w:rPr>
                <w:rFonts w:eastAsia="MS Mincho"/>
                <w:iCs/>
                <w:lang w:val="en-US" w:eastAsia="ja-JP"/>
              </w:rPr>
              <w:t>sPUCCH format 4</w:t>
            </w:r>
          </w:p>
          <w:p w14:paraId="3EDF7979" w14:textId="59DE8505" w:rsidR="00E225AC" w:rsidRPr="003509EF" w:rsidRDefault="00E225AC" w:rsidP="00E225AC">
            <w:pPr>
              <w:pStyle w:val="ListParagraph"/>
              <w:numPr>
                <w:ilvl w:val="0"/>
                <w:numId w:val="43"/>
              </w:numPr>
              <w:ind w:leftChars="0"/>
              <w:rPr>
                <w:rFonts w:eastAsia="MS Mincho"/>
                <w:iCs/>
                <w:lang w:val="en-US" w:eastAsia="ja-JP"/>
              </w:rPr>
            </w:pPr>
            <w:r w:rsidRPr="003509EF">
              <w:rPr>
                <w:rFonts w:eastAsia="MS Mincho"/>
                <w:iCs/>
                <w:lang w:val="en-US" w:eastAsia="ja-JP"/>
              </w:rPr>
              <w:t>#RBs is signaled by higher layer signaling and can be configured between 1 to 8.</w:t>
            </w:r>
          </w:p>
        </w:tc>
      </w:tr>
      <w:tr w:rsidR="00E225AC" w14:paraId="44F98BEE" w14:textId="77777777" w:rsidTr="00EE5294">
        <w:tc>
          <w:tcPr>
            <w:tcW w:w="9631" w:type="dxa"/>
          </w:tcPr>
          <w:p w14:paraId="347A058D" w14:textId="77777777" w:rsidR="00E225AC" w:rsidRPr="003509EF" w:rsidRDefault="00E225AC" w:rsidP="00E225AC">
            <w:pPr>
              <w:numPr>
                <w:ilvl w:val="0"/>
                <w:numId w:val="56"/>
              </w:numPr>
              <w:spacing w:after="0"/>
              <w:rPr>
                <w:rFonts w:eastAsia="MS Mincho"/>
                <w:iCs/>
                <w:lang w:val="en-US" w:eastAsia="ja-JP"/>
              </w:rPr>
            </w:pPr>
            <w:r w:rsidRPr="003509EF">
              <w:rPr>
                <w:rFonts w:eastAsia="MS Mincho"/>
                <w:iCs/>
                <w:lang w:val="en-US" w:eastAsia="ja-JP"/>
              </w:rPr>
              <w:t xml:space="preserve">For UCI on sPUSCH: </w:t>
            </w:r>
          </w:p>
          <w:p w14:paraId="4833AEC4" w14:textId="77777777" w:rsidR="00E225AC" w:rsidRPr="003509EF" w:rsidRDefault="00E225AC" w:rsidP="00E225AC">
            <w:pPr>
              <w:numPr>
                <w:ilvl w:val="1"/>
                <w:numId w:val="56"/>
              </w:numPr>
              <w:spacing w:after="0"/>
              <w:rPr>
                <w:rFonts w:eastAsia="MS Mincho"/>
                <w:iCs/>
                <w:lang w:val="en-US" w:eastAsia="ja-JP"/>
              </w:rPr>
            </w:pPr>
            <w:r w:rsidRPr="003509EF">
              <w:rPr>
                <w:rFonts w:eastAsia="MS Mincho"/>
                <w:iCs/>
                <w:lang w:val="en-US" w:eastAsia="ja-JP"/>
              </w:rPr>
              <w:t>The beta offset values for sPUSCH and PUSCH are independently configured.</w:t>
            </w:r>
          </w:p>
          <w:p w14:paraId="017FC561" w14:textId="77777777" w:rsidR="00E225AC" w:rsidRPr="003509EF" w:rsidRDefault="00E225AC" w:rsidP="00E225AC">
            <w:pPr>
              <w:numPr>
                <w:ilvl w:val="1"/>
                <w:numId w:val="56"/>
              </w:numPr>
              <w:spacing w:after="0"/>
              <w:rPr>
                <w:rFonts w:eastAsia="MS Mincho"/>
                <w:iCs/>
                <w:lang w:val="en-US" w:eastAsia="ja-JP"/>
              </w:rPr>
            </w:pPr>
            <w:r w:rsidRPr="003509EF">
              <w:rPr>
                <w:rFonts w:eastAsia="MS Mincho"/>
                <w:iCs/>
                <w:lang w:val="en-US" w:eastAsia="ja-JP"/>
              </w:rPr>
              <w:t>The beta offset table for 1 ms operation is re-used</w:t>
            </w:r>
          </w:p>
          <w:p w14:paraId="08411CC6" w14:textId="7BD6FB9E" w:rsidR="00E225AC" w:rsidRPr="003509EF" w:rsidRDefault="00E225AC" w:rsidP="00E225AC">
            <w:pPr>
              <w:numPr>
                <w:ilvl w:val="1"/>
                <w:numId w:val="56"/>
              </w:numPr>
              <w:spacing w:after="0"/>
              <w:rPr>
                <w:rFonts w:eastAsia="MS Mincho"/>
                <w:iCs/>
                <w:lang w:val="en-US" w:eastAsia="ja-JP"/>
              </w:rPr>
            </w:pPr>
            <w:r w:rsidRPr="003509EF">
              <w:rPr>
                <w:rFonts w:eastAsia="MS Mincho"/>
                <w:iCs/>
                <w:highlight w:val="yellow"/>
                <w:lang w:val="en-US" w:eastAsia="ja-JP"/>
              </w:rPr>
              <w:t>FFS</w:t>
            </w:r>
            <w:r w:rsidRPr="003509EF">
              <w:rPr>
                <w:rFonts w:eastAsia="MS Mincho"/>
                <w:iCs/>
                <w:lang w:val="en-US" w:eastAsia="ja-JP"/>
              </w:rPr>
              <w:t>: If aperiodic CSI on sPUSCH is supported</w:t>
            </w:r>
          </w:p>
        </w:tc>
      </w:tr>
      <w:tr w:rsidR="00E225AC" w14:paraId="5DF7DF6D" w14:textId="77777777" w:rsidTr="00EE5294">
        <w:tc>
          <w:tcPr>
            <w:tcW w:w="9631" w:type="dxa"/>
          </w:tcPr>
          <w:p w14:paraId="3CD54D00" w14:textId="42DDF254" w:rsidR="00E225AC" w:rsidRPr="003509EF" w:rsidRDefault="00E225AC" w:rsidP="00E225AC">
            <w:pPr>
              <w:numPr>
                <w:ilvl w:val="0"/>
                <w:numId w:val="56"/>
              </w:numPr>
              <w:spacing w:after="0"/>
              <w:rPr>
                <w:rFonts w:eastAsia="MS Mincho"/>
                <w:iCs/>
                <w:lang w:val="en-US" w:eastAsia="ja-JP"/>
              </w:rPr>
            </w:pPr>
            <w:r w:rsidRPr="003509EF">
              <w:rPr>
                <w:rFonts w:eastAsia="MS Mincho"/>
                <w:lang w:val="en-US" w:eastAsia="ja-JP"/>
              </w:rPr>
              <w:t>The maximum number of supported UL and DL sTTI carriers is the same as in 1 ms TTI operation</w:t>
            </w:r>
          </w:p>
        </w:tc>
      </w:tr>
      <w:tr w:rsidR="00E225AC" w14:paraId="384CBEBE" w14:textId="77777777" w:rsidTr="00EE5294">
        <w:tc>
          <w:tcPr>
            <w:tcW w:w="9631" w:type="dxa"/>
          </w:tcPr>
          <w:p w14:paraId="5DDB11F5" w14:textId="0BB3E2BF" w:rsidR="00E225AC" w:rsidRPr="003509EF" w:rsidRDefault="00E225AC" w:rsidP="00E225AC">
            <w:pPr>
              <w:numPr>
                <w:ilvl w:val="0"/>
                <w:numId w:val="56"/>
              </w:numPr>
              <w:spacing w:after="0"/>
              <w:rPr>
                <w:rFonts w:eastAsia="MS Mincho"/>
                <w:lang w:val="en-US" w:eastAsia="ja-JP"/>
              </w:rPr>
            </w:pPr>
            <w:r w:rsidRPr="003509EF">
              <w:rPr>
                <w:rFonts w:eastAsia="MS Mincho"/>
                <w:iCs/>
                <w:lang w:eastAsia="ja-JP"/>
              </w:rPr>
              <w:t>In sTTI operation, there is no restriction for RB sets to be fully non-overlapping by specification</w:t>
            </w:r>
          </w:p>
        </w:tc>
      </w:tr>
      <w:tr w:rsidR="004C66DA" w14:paraId="5AA6E61A" w14:textId="77777777" w:rsidTr="00EE5294">
        <w:tc>
          <w:tcPr>
            <w:tcW w:w="9631" w:type="dxa"/>
          </w:tcPr>
          <w:p w14:paraId="0C7531BF" w14:textId="77777777" w:rsidR="004C66DA" w:rsidRPr="004C66DA" w:rsidRDefault="004C66DA" w:rsidP="004C66DA">
            <w:pPr>
              <w:spacing w:after="0"/>
              <w:rPr>
                <w:color w:val="FF0000"/>
                <w:lang w:val="en-US"/>
              </w:rPr>
            </w:pPr>
            <w:r w:rsidRPr="004C66DA">
              <w:rPr>
                <w:color w:val="FF0000"/>
                <w:lang w:val="en-US"/>
              </w:rPr>
              <w:t>No maximum size needs to be specified for an sPDCCH RB set.</w:t>
            </w:r>
          </w:p>
          <w:p w14:paraId="0702239D" w14:textId="77777777" w:rsidR="004C66DA" w:rsidRPr="004C66DA" w:rsidRDefault="004C66DA" w:rsidP="004C66DA">
            <w:pPr>
              <w:spacing w:after="0"/>
              <w:rPr>
                <w:color w:val="FF0000"/>
                <w:lang w:val="en-US"/>
              </w:rPr>
            </w:pPr>
            <w:r w:rsidRPr="004C66DA">
              <w:rPr>
                <w:color w:val="FF0000"/>
                <w:lang w:val="en-US"/>
              </w:rPr>
              <w:t>The overall search space (over all ALs and RB sets) configured to a UE is limited up to 16 sCCEs for 2/3os.</w:t>
            </w:r>
          </w:p>
          <w:p w14:paraId="0D10DACF" w14:textId="781CEC7D" w:rsidR="004C66DA" w:rsidRPr="003509EF" w:rsidRDefault="004C66DA" w:rsidP="004C66DA">
            <w:pPr>
              <w:numPr>
                <w:ilvl w:val="0"/>
                <w:numId w:val="56"/>
              </w:numPr>
              <w:spacing w:after="0"/>
              <w:rPr>
                <w:rFonts w:eastAsia="MS Mincho"/>
                <w:iCs/>
                <w:lang w:eastAsia="ja-JP"/>
              </w:rPr>
            </w:pPr>
            <w:r w:rsidRPr="004C66DA">
              <w:rPr>
                <w:color w:val="FF0000"/>
                <w:lang w:val="en-US"/>
              </w:rPr>
              <w:t xml:space="preserve">- </w:t>
            </w:r>
            <w:r w:rsidRPr="004C66DA">
              <w:rPr>
                <w:color w:val="FF0000"/>
                <w:highlight w:val="yellow"/>
                <w:lang w:val="en-US"/>
              </w:rPr>
              <w:t>FFS</w:t>
            </w:r>
            <w:r w:rsidRPr="004C66DA">
              <w:rPr>
                <w:color w:val="FF0000"/>
                <w:lang w:val="en-US"/>
              </w:rPr>
              <w:t xml:space="preserve"> for 7os</w:t>
            </w:r>
          </w:p>
        </w:tc>
      </w:tr>
      <w:tr w:rsidR="004C66DA" w14:paraId="4C168CC1" w14:textId="77777777" w:rsidTr="00EE5294">
        <w:tc>
          <w:tcPr>
            <w:tcW w:w="9631" w:type="dxa"/>
          </w:tcPr>
          <w:p w14:paraId="7327F39B" w14:textId="77777777" w:rsidR="004C66DA" w:rsidRPr="004C66DA" w:rsidRDefault="004C66DA" w:rsidP="004C66DA">
            <w:pPr>
              <w:spacing w:after="0"/>
              <w:rPr>
                <w:color w:val="FF0000"/>
              </w:rPr>
            </w:pPr>
            <w:r w:rsidRPr="004C66DA">
              <w:rPr>
                <w:color w:val="FF0000"/>
              </w:rPr>
              <w:t>The starting sCCE index of an sPDCCH search space at aggregation level L is configured by higher layer signalling.</w:t>
            </w:r>
          </w:p>
          <w:p w14:paraId="412F3BD1" w14:textId="5EB96D94" w:rsidR="004C66DA" w:rsidRPr="004C66DA" w:rsidRDefault="004C66DA" w:rsidP="004C66DA">
            <w:pPr>
              <w:spacing w:after="0"/>
              <w:rPr>
                <w:color w:val="FF0000"/>
              </w:rPr>
            </w:pPr>
            <w:r w:rsidRPr="004C66DA">
              <w:rPr>
                <w:color w:val="FF0000"/>
              </w:rPr>
              <w:t xml:space="preserve">- </w:t>
            </w:r>
            <w:r w:rsidRPr="004C66DA">
              <w:rPr>
                <w:color w:val="FF0000"/>
                <w:highlight w:val="yellow"/>
              </w:rPr>
              <w:t>FFS</w:t>
            </w:r>
            <w:r w:rsidRPr="004C66DA">
              <w:rPr>
                <w:color w:val="FF0000"/>
              </w:rPr>
              <w:t xml:space="preserve"> if the actual starting index is signalled, or if a parameter impacting the starting index</w:t>
            </w:r>
          </w:p>
        </w:tc>
      </w:tr>
      <w:tr w:rsidR="00540EEF" w14:paraId="35AA7575" w14:textId="77777777" w:rsidTr="00EE5294">
        <w:tc>
          <w:tcPr>
            <w:tcW w:w="9631" w:type="dxa"/>
          </w:tcPr>
          <w:p w14:paraId="460E8253" w14:textId="6768D208" w:rsidR="00540EEF" w:rsidRPr="004C66DA" w:rsidRDefault="00540EEF" w:rsidP="004C66DA">
            <w:pPr>
              <w:spacing w:after="0"/>
              <w:rPr>
                <w:color w:val="FF0000"/>
              </w:rPr>
            </w:pPr>
            <w:r w:rsidRPr="0007695F">
              <w:rPr>
                <w:iCs/>
                <w:color w:val="FF0000"/>
                <w:lang w:eastAsia="ko-KR"/>
              </w:rPr>
              <w:t>An RB set can be configured to apply to MBSFN, non-MBSFN subframes, or all subframes</w:t>
            </w:r>
          </w:p>
        </w:tc>
      </w:tr>
      <w:tr w:rsidR="008C0E85" w14:paraId="77893FEB" w14:textId="77777777" w:rsidTr="00EE5294">
        <w:tc>
          <w:tcPr>
            <w:tcW w:w="9631" w:type="dxa"/>
          </w:tcPr>
          <w:p w14:paraId="5F5C6B32" w14:textId="676603A5" w:rsidR="008C0E85" w:rsidRPr="0007695F" w:rsidRDefault="008C0E85" w:rsidP="004C66DA">
            <w:pPr>
              <w:spacing w:after="0"/>
              <w:rPr>
                <w:iCs/>
                <w:color w:val="FF0000"/>
                <w:lang w:eastAsia="ko-KR"/>
              </w:rPr>
            </w:pPr>
            <w:r w:rsidRPr="008C0E85">
              <w:rPr>
                <w:iCs/>
                <w:color w:val="FF0000"/>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tc>
      </w:tr>
      <w:tr w:rsidR="00807C6A" w14:paraId="4BB2C494" w14:textId="77777777" w:rsidTr="00EE5294">
        <w:tc>
          <w:tcPr>
            <w:tcW w:w="9631" w:type="dxa"/>
          </w:tcPr>
          <w:p w14:paraId="242C2D5F" w14:textId="77777777" w:rsidR="00807C6A" w:rsidRPr="001F3552" w:rsidRDefault="00807C6A" w:rsidP="00807C6A">
            <w:pPr>
              <w:rPr>
                <w:iCs/>
                <w:color w:val="FF0000"/>
              </w:rPr>
            </w:pPr>
            <w:r w:rsidRPr="001F3552">
              <w:rPr>
                <w:iCs/>
                <w:color w:val="FF0000"/>
              </w:rPr>
              <w:t>7-OS sPUCCH format selection:</w:t>
            </w:r>
          </w:p>
          <w:p w14:paraId="4DD5538D" w14:textId="77777777" w:rsidR="00807C6A" w:rsidRPr="001F3552" w:rsidRDefault="00807C6A" w:rsidP="00807C6A">
            <w:pPr>
              <w:rPr>
                <w:rFonts w:eastAsia="MS Mincho"/>
                <w:iCs/>
                <w:color w:val="FF0000"/>
                <w:lang w:eastAsia="ja-JP"/>
              </w:rPr>
            </w:pPr>
            <w:r w:rsidRPr="001F3552">
              <w:rPr>
                <w:rFonts w:eastAsia="MS Mincho"/>
                <w:iCs/>
                <w:color w:val="FF0000"/>
                <w:lang w:eastAsia="ja-JP"/>
              </w:rPr>
              <w:t xml:space="preserve">If sPF3 and sPF4 are configured: </w:t>
            </w:r>
          </w:p>
          <w:p w14:paraId="0BF3315A"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1-2 bits HARQ, sPUCCH format 1a/1b;</w:t>
            </w:r>
          </w:p>
          <w:p w14:paraId="0BB8F71B"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3-11 bits HARQ, sPUCCH format 3</w:t>
            </w:r>
          </w:p>
          <w:p w14:paraId="51EC7D21"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12 bits HARQ or more, sPUCCH format 4</w:t>
            </w:r>
          </w:p>
          <w:p w14:paraId="78894F46" w14:textId="77777777" w:rsidR="00807C6A" w:rsidRPr="001F3552" w:rsidRDefault="00807C6A" w:rsidP="00807C6A">
            <w:pPr>
              <w:rPr>
                <w:rFonts w:eastAsia="MS Mincho"/>
                <w:iCs/>
                <w:color w:val="FF0000"/>
                <w:lang w:eastAsia="ja-JP"/>
              </w:rPr>
            </w:pPr>
            <w:r w:rsidRPr="001F3552">
              <w:rPr>
                <w:rFonts w:eastAsia="MS Mincho"/>
                <w:iCs/>
                <w:color w:val="FF0000"/>
                <w:lang w:eastAsia="ja-JP"/>
              </w:rPr>
              <w:t>If only sPF4 is configured:</w:t>
            </w:r>
          </w:p>
          <w:p w14:paraId="46B32D09"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1-2 bits HARQ, sPUCCH format 1a/1b;</w:t>
            </w:r>
          </w:p>
          <w:p w14:paraId="62D38ECE"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3 bits HARQ or more, sPUCCH format 4</w:t>
            </w:r>
          </w:p>
          <w:p w14:paraId="691A5B30" w14:textId="77777777" w:rsidR="00807C6A" w:rsidRPr="001F3552" w:rsidRDefault="00807C6A" w:rsidP="00807C6A">
            <w:pPr>
              <w:rPr>
                <w:iCs/>
                <w:color w:val="FF0000"/>
              </w:rPr>
            </w:pPr>
            <w:r w:rsidRPr="001F3552">
              <w:rPr>
                <w:iCs/>
                <w:color w:val="FF0000"/>
              </w:rPr>
              <w:t>If only sPF3 is configured</w:t>
            </w:r>
          </w:p>
          <w:p w14:paraId="33291EEC" w14:textId="77777777" w:rsidR="00807C6A" w:rsidRPr="001F3552" w:rsidRDefault="00807C6A" w:rsidP="00807C6A">
            <w:pPr>
              <w:numPr>
                <w:ilvl w:val="0"/>
                <w:numId w:val="64"/>
              </w:numPr>
              <w:spacing w:after="0"/>
              <w:jc w:val="both"/>
              <w:rPr>
                <w:rFonts w:eastAsia="SimSun"/>
                <w:color w:val="FF0000"/>
                <w:lang w:eastAsia="zh-CN"/>
              </w:rPr>
            </w:pPr>
            <w:r w:rsidRPr="001F3552">
              <w:rPr>
                <w:rFonts w:eastAsia="SimSun"/>
                <w:color w:val="FF0000"/>
                <w:lang w:eastAsia="zh-CN"/>
              </w:rPr>
              <w:t>1-2 bits HARQ, sPUCCH format 1a/1b;</w:t>
            </w:r>
          </w:p>
          <w:p w14:paraId="41469444" w14:textId="6B3EDA8A" w:rsidR="00807C6A" w:rsidRPr="00807C6A" w:rsidRDefault="00807C6A" w:rsidP="004C66DA">
            <w:pPr>
              <w:numPr>
                <w:ilvl w:val="0"/>
                <w:numId w:val="64"/>
              </w:numPr>
              <w:spacing w:after="0"/>
              <w:jc w:val="both"/>
              <w:rPr>
                <w:rFonts w:eastAsia="SimSun"/>
                <w:color w:val="FF0000"/>
                <w:lang w:eastAsia="zh-CN"/>
              </w:rPr>
            </w:pPr>
            <w:r w:rsidRPr="001F3552">
              <w:rPr>
                <w:rFonts w:eastAsia="SimSun"/>
                <w:color w:val="FF0000"/>
                <w:lang w:eastAsia="zh-CN"/>
              </w:rPr>
              <w:lastRenderedPageBreak/>
              <w:t>3-11 bits HARQ, sPUCCH format 3</w:t>
            </w:r>
          </w:p>
        </w:tc>
      </w:tr>
      <w:tr w:rsidR="00762D48" w14:paraId="5480F2CD" w14:textId="77777777" w:rsidTr="00EE5294">
        <w:tc>
          <w:tcPr>
            <w:tcW w:w="9631" w:type="dxa"/>
          </w:tcPr>
          <w:p w14:paraId="443F893E" w14:textId="0638EC0B" w:rsidR="00762D48" w:rsidRPr="001F3552" w:rsidRDefault="00762D48" w:rsidP="00807C6A">
            <w:pPr>
              <w:rPr>
                <w:iCs/>
                <w:color w:val="FF0000"/>
              </w:rPr>
            </w:pPr>
            <w:r w:rsidRPr="001F3552">
              <w:rPr>
                <w:iCs/>
                <w:color w:val="FF0000"/>
              </w:rPr>
              <w:lastRenderedPageBreak/>
              <w:t>The periodicity of sSR sent on 7OS sPUCCH is set as one of from {0.5ms, 1ms, 2ms, 5ms, 10ms}</w:t>
            </w:r>
          </w:p>
        </w:tc>
      </w:tr>
      <w:tr w:rsidR="00762D48" w14:paraId="1AD945FF" w14:textId="77777777" w:rsidTr="00EE5294">
        <w:tc>
          <w:tcPr>
            <w:tcW w:w="9631" w:type="dxa"/>
          </w:tcPr>
          <w:p w14:paraId="0EE5A435" w14:textId="0393C4AF" w:rsidR="00762D48" w:rsidRPr="001F3552" w:rsidRDefault="00762D48" w:rsidP="00807C6A">
            <w:pPr>
              <w:rPr>
                <w:iCs/>
                <w:color w:val="FF0000"/>
              </w:rPr>
            </w:pPr>
            <w:r w:rsidRPr="001F3552">
              <w:rPr>
                <w:iCs/>
                <w:color w:val="FF0000"/>
              </w:rPr>
              <w:t>The periodicity of sSR sent on 2/3-OS sPUCCH is set as one of from {1 sTTI, 2 sTTI, 3 sTTI, 4 sTTI, 5 sTTI, 1ms, 5ms, 10 ms}</w:t>
            </w:r>
          </w:p>
        </w:tc>
      </w:tr>
      <w:tr w:rsidR="00912308" w14:paraId="4E49DB0A" w14:textId="77777777" w:rsidTr="00EE5294">
        <w:tc>
          <w:tcPr>
            <w:tcW w:w="9631" w:type="dxa"/>
          </w:tcPr>
          <w:p w14:paraId="0264E0C2" w14:textId="77777777" w:rsidR="00912308" w:rsidRPr="00912308" w:rsidRDefault="00912308" w:rsidP="00912308">
            <w:pPr>
              <w:rPr>
                <w:color w:val="FF0000"/>
              </w:rPr>
            </w:pPr>
            <w:r w:rsidRPr="00912308">
              <w:rPr>
                <w:color w:val="FF0000"/>
              </w:rPr>
              <w:t xml:space="preserve">For UCI on sPUSCH: </w:t>
            </w:r>
          </w:p>
          <w:p w14:paraId="60CC88A1" w14:textId="77777777" w:rsidR="00912308" w:rsidRDefault="00912308" w:rsidP="00912308">
            <w:pPr>
              <w:numPr>
                <w:ilvl w:val="0"/>
                <w:numId w:val="65"/>
              </w:numPr>
              <w:spacing w:after="0"/>
              <w:rPr>
                <w:color w:val="FF0000"/>
              </w:rPr>
            </w:pPr>
            <w:r w:rsidRPr="00912308">
              <w:rPr>
                <w:color w:val="FF0000"/>
              </w:rPr>
              <w:t>The HARQ-ACK offset values are independently configured for 7-OS sPUSCH and 2/3-OS sPUSCH.</w:t>
            </w:r>
          </w:p>
          <w:p w14:paraId="1D39D26A" w14:textId="37555C8E" w:rsidR="00912308" w:rsidRPr="00912308" w:rsidRDefault="00912308" w:rsidP="00912308">
            <w:pPr>
              <w:numPr>
                <w:ilvl w:val="0"/>
                <w:numId w:val="65"/>
              </w:numPr>
              <w:spacing w:after="0"/>
              <w:rPr>
                <w:color w:val="FF0000"/>
              </w:rPr>
            </w:pPr>
            <w:r w:rsidRPr="00912308">
              <w:rPr>
                <w:color w:val="FF0000"/>
              </w:rPr>
              <w:t>If CSI transmission on sPUSCH is supported, the beta offset values for CSI are independently configured for 7-OS sPUSCH and 2/3-OS sPUSCH.</w:t>
            </w:r>
          </w:p>
        </w:tc>
      </w:tr>
      <w:tr w:rsidR="00912308" w14:paraId="6A6AC3AB" w14:textId="77777777" w:rsidTr="00EE5294">
        <w:tc>
          <w:tcPr>
            <w:tcW w:w="9631" w:type="dxa"/>
          </w:tcPr>
          <w:p w14:paraId="7A96132E" w14:textId="0F91C980" w:rsidR="00912308" w:rsidRPr="00912308" w:rsidRDefault="00912308" w:rsidP="00912308">
            <w:pPr>
              <w:rPr>
                <w:color w:val="FF0000"/>
              </w:rPr>
            </w:pPr>
            <w:r w:rsidRPr="00912308">
              <w:rPr>
                <w:iCs/>
                <w:color w:val="FF0000"/>
              </w:rPr>
              <w:t xml:space="preserve">For sPUCCH, the parameter of </w:t>
            </w:r>
            <w:r w:rsidRPr="00912308">
              <w:rPr>
                <w:color w:val="FF0000"/>
                <w:position w:val="-14"/>
              </w:rPr>
              <w:object w:dxaOrig="1260" w:dyaOrig="380" w14:anchorId="1CE1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15.25pt" o:ole="">
                  <v:imagedata r:id="rId16" o:title=""/>
                </v:shape>
                <o:OLEObject Type="Embed" ProgID="Equation.3" ShapeID="_x0000_i1025" DrawAspect="Content" ObjectID="_1569521760" r:id="rId17"/>
              </w:object>
            </w:r>
            <w:r w:rsidRPr="00912308">
              <w:rPr>
                <w:iCs/>
                <w:color w:val="FF0000"/>
              </w:rPr>
              <w:t xml:space="preserve">  is defined relative to PUCCH format 1a (as in legacy) and separately configured for sTTI operation from 1ms TTI operation.</w:t>
            </w:r>
          </w:p>
        </w:tc>
      </w:tr>
      <w:tr w:rsidR="00912308" w14:paraId="3DB6AC4C" w14:textId="77777777" w:rsidTr="00EE5294">
        <w:tc>
          <w:tcPr>
            <w:tcW w:w="9631" w:type="dxa"/>
          </w:tcPr>
          <w:p w14:paraId="342A2323" w14:textId="77777777" w:rsidR="00912308" w:rsidRPr="00912308" w:rsidRDefault="00912308" w:rsidP="00912308">
            <w:pPr>
              <w:rPr>
                <w:iCs/>
                <w:color w:val="FF0000"/>
              </w:rPr>
            </w:pPr>
            <w:r w:rsidRPr="00912308">
              <w:rPr>
                <w:iCs/>
                <w:color w:val="FF0000"/>
              </w:rPr>
              <w:t>The delta_F values can be configured by higher layer signalling in the range</w:t>
            </w:r>
          </w:p>
          <w:p w14:paraId="4F92D6AC" w14:textId="77777777" w:rsidR="00912308" w:rsidRPr="00912308" w:rsidRDefault="00912308" w:rsidP="00912308">
            <w:pPr>
              <w:rPr>
                <w:iCs/>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912308" w:rsidRPr="00912308" w14:paraId="098DFCA4" w14:textId="77777777" w:rsidTr="00293D66">
              <w:trPr>
                <w:jc w:val="center"/>
              </w:trPr>
              <w:tc>
                <w:tcPr>
                  <w:tcW w:w="3085" w:type="dxa"/>
                  <w:shd w:val="clear" w:color="auto" w:fill="D9E2F3"/>
                </w:tcPr>
                <w:p w14:paraId="4F425FF9" w14:textId="77777777" w:rsidR="00912308" w:rsidRPr="00912308" w:rsidRDefault="00912308" w:rsidP="00912308">
                  <w:pPr>
                    <w:rPr>
                      <w:color w:val="FF0000"/>
                    </w:rPr>
                  </w:pPr>
                  <w:r w:rsidRPr="00912308">
                    <w:rPr>
                      <w:color w:val="FF0000"/>
                    </w:rPr>
                    <w:t>sPUCCH format</w:t>
                  </w:r>
                </w:p>
              </w:tc>
              <w:tc>
                <w:tcPr>
                  <w:tcW w:w="2453" w:type="dxa"/>
                  <w:shd w:val="clear" w:color="auto" w:fill="D9E2F3"/>
                </w:tcPr>
                <w:p w14:paraId="4068A4FB" w14:textId="77777777" w:rsidR="00912308" w:rsidRPr="00912308" w:rsidRDefault="00912308" w:rsidP="00912308">
                  <w:pPr>
                    <w:jc w:val="center"/>
                    <w:rPr>
                      <w:color w:val="FF0000"/>
                    </w:rPr>
                  </w:pPr>
                  <w:r w:rsidRPr="00912308">
                    <w:rPr>
                      <w:color w:val="FF0000"/>
                    </w:rPr>
                    <w:t>Proposed parameter range</w:t>
                  </w:r>
                </w:p>
              </w:tc>
            </w:tr>
            <w:tr w:rsidR="00912308" w:rsidRPr="00912308" w14:paraId="6345FBC9" w14:textId="77777777" w:rsidTr="00293D66">
              <w:trPr>
                <w:jc w:val="center"/>
              </w:trPr>
              <w:tc>
                <w:tcPr>
                  <w:tcW w:w="3085" w:type="dxa"/>
                  <w:shd w:val="clear" w:color="auto" w:fill="auto"/>
                </w:tcPr>
                <w:p w14:paraId="2721CFAF" w14:textId="77777777" w:rsidR="00912308" w:rsidRPr="00912308" w:rsidRDefault="00912308" w:rsidP="00912308">
                  <w:pPr>
                    <w:rPr>
                      <w:color w:val="FF0000"/>
                    </w:rPr>
                  </w:pPr>
                  <w:r w:rsidRPr="00912308">
                    <w:rPr>
                      <w:color w:val="FF0000"/>
                    </w:rPr>
                    <w:t>2/3os sPUCCH, format 1a</w:t>
                  </w:r>
                </w:p>
              </w:tc>
              <w:tc>
                <w:tcPr>
                  <w:tcW w:w="2453" w:type="dxa"/>
                  <w:shd w:val="clear" w:color="auto" w:fill="auto"/>
                </w:tcPr>
                <w:p w14:paraId="57293794" w14:textId="77777777" w:rsidR="00912308" w:rsidRPr="00912308" w:rsidRDefault="00912308" w:rsidP="00912308">
                  <w:pPr>
                    <w:jc w:val="center"/>
                    <w:rPr>
                      <w:color w:val="FF0000"/>
                    </w:rPr>
                  </w:pPr>
                  <w:r w:rsidRPr="00912308">
                    <w:rPr>
                      <w:color w:val="FF0000"/>
                    </w:rPr>
                    <w:t>5,6,7,8,9,10,11,12</w:t>
                  </w:r>
                </w:p>
              </w:tc>
            </w:tr>
            <w:tr w:rsidR="00912308" w:rsidRPr="00912308" w14:paraId="3634DE2D" w14:textId="77777777" w:rsidTr="00293D66">
              <w:trPr>
                <w:jc w:val="center"/>
              </w:trPr>
              <w:tc>
                <w:tcPr>
                  <w:tcW w:w="3085" w:type="dxa"/>
                  <w:shd w:val="clear" w:color="auto" w:fill="auto"/>
                </w:tcPr>
                <w:p w14:paraId="0ED931C1" w14:textId="77777777" w:rsidR="00912308" w:rsidRPr="00912308" w:rsidRDefault="00912308" w:rsidP="00912308">
                  <w:pPr>
                    <w:rPr>
                      <w:color w:val="FF0000"/>
                      <w:lang w:val="sv-SE"/>
                    </w:rPr>
                  </w:pPr>
                  <w:r w:rsidRPr="00912308">
                    <w:rPr>
                      <w:color w:val="FF0000"/>
                      <w:lang w:val="sv-SE"/>
                    </w:rPr>
                    <w:t>7os sPUCCH, format 1a</w:t>
                  </w:r>
                </w:p>
              </w:tc>
              <w:tc>
                <w:tcPr>
                  <w:tcW w:w="2453" w:type="dxa"/>
                  <w:shd w:val="clear" w:color="auto" w:fill="auto"/>
                </w:tcPr>
                <w:p w14:paraId="3D566386" w14:textId="77777777" w:rsidR="00912308" w:rsidRPr="00912308" w:rsidRDefault="00912308" w:rsidP="00912308">
                  <w:pPr>
                    <w:jc w:val="center"/>
                    <w:rPr>
                      <w:color w:val="FF0000"/>
                    </w:rPr>
                  </w:pPr>
                  <w:r w:rsidRPr="00912308">
                    <w:rPr>
                      <w:color w:val="FF0000"/>
                    </w:rPr>
                    <w:t>1,2,3,4,5,6,7,8</w:t>
                  </w:r>
                </w:p>
              </w:tc>
            </w:tr>
            <w:tr w:rsidR="00912308" w:rsidRPr="00912308" w14:paraId="5DEDEB53" w14:textId="77777777" w:rsidTr="00293D66">
              <w:trPr>
                <w:jc w:val="center"/>
              </w:trPr>
              <w:tc>
                <w:tcPr>
                  <w:tcW w:w="3085" w:type="dxa"/>
                  <w:shd w:val="clear" w:color="auto" w:fill="auto"/>
                </w:tcPr>
                <w:p w14:paraId="253C3DAA" w14:textId="77777777" w:rsidR="00912308" w:rsidRPr="00912308" w:rsidRDefault="00912308" w:rsidP="00912308">
                  <w:pPr>
                    <w:rPr>
                      <w:color w:val="FF0000"/>
                    </w:rPr>
                  </w:pPr>
                  <w:r w:rsidRPr="00912308">
                    <w:rPr>
                      <w:color w:val="FF0000"/>
                    </w:rPr>
                    <w:t>2/3os sPUCCH, format 1b</w:t>
                  </w:r>
                </w:p>
              </w:tc>
              <w:tc>
                <w:tcPr>
                  <w:tcW w:w="2453" w:type="dxa"/>
                  <w:shd w:val="clear" w:color="auto" w:fill="auto"/>
                </w:tcPr>
                <w:p w14:paraId="13166A05" w14:textId="77777777" w:rsidR="00912308" w:rsidRPr="00912308" w:rsidRDefault="00912308" w:rsidP="00912308">
                  <w:pPr>
                    <w:jc w:val="center"/>
                    <w:rPr>
                      <w:color w:val="FF0000"/>
                    </w:rPr>
                  </w:pPr>
                  <w:r w:rsidRPr="00912308">
                    <w:rPr>
                      <w:color w:val="FF0000"/>
                    </w:rPr>
                    <w:t>6,7,8,9,10,11,12,13</w:t>
                  </w:r>
                </w:p>
              </w:tc>
            </w:tr>
            <w:tr w:rsidR="00912308" w:rsidRPr="00912308" w14:paraId="0DA0F31A" w14:textId="77777777" w:rsidTr="00293D66">
              <w:trPr>
                <w:jc w:val="center"/>
              </w:trPr>
              <w:tc>
                <w:tcPr>
                  <w:tcW w:w="3085" w:type="dxa"/>
                  <w:shd w:val="clear" w:color="auto" w:fill="auto"/>
                </w:tcPr>
                <w:p w14:paraId="0B69C11F" w14:textId="77777777" w:rsidR="00912308" w:rsidRPr="00912308" w:rsidRDefault="00912308" w:rsidP="00912308">
                  <w:pPr>
                    <w:rPr>
                      <w:color w:val="FF0000"/>
                      <w:lang w:val="sv-SE"/>
                    </w:rPr>
                  </w:pPr>
                  <w:r w:rsidRPr="00912308">
                    <w:rPr>
                      <w:color w:val="FF0000"/>
                      <w:lang w:val="sv-SE"/>
                    </w:rPr>
                    <w:t>7os sPUCCH, format 1b</w:t>
                  </w:r>
                </w:p>
              </w:tc>
              <w:tc>
                <w:tcPr>
                  <w:tcW w:w="2453" w:type="dxa"/>
                  <w:shd w:val="clear" w:color="auto" w:fill="auto"/>
                </w:tcPr>
                <w:p w14:paraId="7322804D" w14:textId="77777777" w:rsidR="00912308" w:rsidRPr="00912308" w:rsidRDefault="00912308" w:rsidP="00912308">
                  <w:pPr>
                    <w:jc w:val="center"/>
                    <w:rPr>
                      <w:color w:val="FF0000"/>
                    </w:rPr>
                  </w:pPr>
                  <w:r w:rsidRPr="00912308">
                    <w:rPr>
                      <w:color w:val="FF0000"/>
                    </w:rPr>
                    <w:t>3,4,5,6,7,8,9,10</w:t>
                  </w:r>
                </w:p>
              </w:tc>
            </w:tr>
            <w:tr w:rsidR="00912308" w:rsidRPr="00912308" w14:paraId="5FD28211" w14:textId="77777777" w:rsidTr="00293D66">
              <w:trPr>
                <w:jc w:val="center"/>
              </w:trPr>
              <w:tc>
                <w:tcPr>
                  <w:tcW w:w="3085" w:type="dxa"/>
                  <w:shd w:val="clear" w:color="auto" w:fill="auto"/>
                </w:tcPr>
                <w:p w14:paraId="729AD9ED" w14:textId="77777777" w:rsidR="00912308" w:rsidRPr="00912308" w:rsidRDefault="00912308" w:rsidP="00912308">
                  <w:pPr>
                    <w:rPr>
                      <w:color w:val="FF0000"/>
                    </w:rPr>
                  </w:pPr>
                  <w:r w:rsidRPr="00912308">
                    <w:rPr>
                      <w:color w:val="FF0000"/>
                    </w:rPr>
                    <w:t>7os sPUCCH, format 3</w:t>
                  </w:r>
                </w:p>
              </w:tc>
              <w:tc>
                <w:tcPr>
                  <w:tcW w:w="2453" w:type="dxa"/>
                  <w:shd w:val="clear" w:color="auto" w:fill="auto"/>
                </w:tcPr>
                <w:p w14:paraId="39A73CC1" w14:textId="77777777" w:rsidR="00912308" w:rsidRPr="00912308" w:rsidRDefault="00912308" w:rsidP="00912308">
                  <w:pPr>
                    <w:jc w:val="center"/>
                    <w:rPr>
                      <w:color w:val="FF0000"/>
                    </w:rPr>
                  </w:pPr>
                  <w:r w:rsidRPr="00912308">
                    <w:rPr>
                      <w:color w:val="FF0000"/>
                    </w:rPr>
                    <w:t>4,5,6,7,8,9,10,11</w:t>
                  </w:r>
                </w:p>
              </w:tc>
            </w:tr>
            <w:tr w:rsidR="00912308" w:rsidRPr="00912308" w14:paraId="383A4A61" w14:textId="77777777" w:rsidTr="00293D66">
              <w:trPr>
                <w:jc w:val="center"/>
              </w:trPr>
              <w:tc>
                <w:tcPr>
                  <w:tcW w:w="3085" w:type="dxa"/>
                  <w:shd w:val="clear" w:color="auto" w:fill="auto"/>
                </w:tcPr>
                <w:p w14:paraId="29D4AABB" w14:textId="77777777" w:rsidR="00912308" w:rsidRPr="00912308" w:rsidRDefault="00912308" w:rsidP="00912308">
                  <w:pPr>
                    <w:rPr>
                      <w:color w:val="FF0000"/>
                    </w:rPr>
                  </w:pPr>
                  <w:r w:rsidRPr="00912308">
                    <w:rPr>
                      <w:color w:val="FF0000"/>
                    </w:rPr>
                    <w:t>2/3os sPUCCH, format 4 (RM)</w:t>
                  </w:r>
                </w:p>
              </w:tc>
              <w:tc>
                <w:tcPr>
                  <w:tcW w:w="2453" w:type="dxa"/>
                  <w:shd w:val="clear" w:color="auto" w:fill="auto"/>
                </w:tcPr>
                <w:p w14:paraId="5EA698A1" w14:textId="77777777" w:rsidR="00912308" w:rsidRPr="00912308" w:rsidRDefault="00912308" w:rsidP="00912308">
                  <w:pPr>
                    <w:jc w:val="center"/>
                    <w:rPr>
                      <w:color w:val="FF0000"/>
                    </w:rPr>
                  </w:pPr>
                  <w:r w:rsidRPr="00912308">
                    <w:rPr>
                      <w:color w:val="FF0000"/>
                    </w:rPr>
                    <w:t>15,16,17,18,19,20,21,22</w:t>
                  </w:r>
                </w:p>
              </w:tc>
            </w:tr>
            <w:tr w:rsidR="00912308" w:rsidRPr="00912308" w14:paraId="748E6853" w14:textId="77777777" w:rsidTr="00293D66">
              <w:trPr>
                <w:jc w:val="center"/>
              </w:trPr>
              <w:tc>
                <w:tcPr>
                  <w:tcW w:w="3085" w:type="dxa"/>
                  <w:shd w:val="clear" w:color="auto" w:fill="auto"/>
                </w:tcPr>
                <w:p w14:paraId="2F4448AD" w14:textId="77777777" w:rsidR="00912308" w:rsidRPr="00912308" w:rsidRDefault="00912308" w:rsidP="00912308">
                  <w:pPr>
                    <w:rPr>
                      <w:color w:val="FF0000"/>
                    </w:rPr>
                  </w:pPr>
                  <w:r w:rsidRPr="00912308">
                    <w:rPr>
                      <w:color w:val="FF0000"/>
                    </w:rPr>
                    <w:t>2/3os sPUCCH, format 4 (TBCC)</w:t>
                  </w:r>
                </w:p>
              </w:tc>
              <w:tc>
                <w:tcPr>
                  <w:tcW w:w="2453" w:type="dxa"/>
                  <w:shd w:val="clear" w:color="auto" w:fill="auto"/>
                </w:tcPr>
                <w:p w14:paraId="69A4DBBA" w14:textId="77777777" w:rsidR="00912308" w:rsidRPr="00912308" w:rsidRDefault="00912308" w:rsidP="00912308">
                  <w:pPr>
                    <w:jc w:val="center"/>
                    <w:rPr>
                      <w:color w:val="FF0000"/>
                    </w:rPr>
                  </w:pPr>
                  <w:r w:rsidRPr="00912308">
                    <w:rPr>
                      <w:color w:val="FF0000"/>
                    </w:rPr>
                    <w:t>13,14,15,16,17,18,19,20</w:t>
                  </w:r>
                </w:p>
              </w:tc>
            </w:tr>
            <w:tr w:rsidR="00912308" w:rsidRPr="00912308" w14:paraId="5D0F2407" w14:textId="77777777" w:rsidTr="00293D66">
              <w:trPr>
                <w:jc w:val="center"/>
              </w:trPr>
              <w:tc>
                <w:tcPr>
                  <w:tcW w:w="3085" w:type="dxa"/>
                  <w:shd w:val="clear" w:color="auto" w:fill="auto"/>
                </w:tcPr>
                <w:p w14:paraId="16453EBA" w14:textId="77777777" w:rsidR="00912308" w:rsidRPr="00912308" w:rsidRDefault="00912308" w:rsidP="00912308">
                  <w:pPr>
                    <w:rPr>
                      <w:color w:val="FF0000"/>
                    </w:rPr>
                  </w:pPr>
                  <w:r w:rsidRPr="00912308">
                    <w:rPr>
                      <w:color w:val="FF0000"/>
                    </w:rPr>
                    <w:t>7os sPUCCH, format 4 (RM)</w:t>
                  </w:r>
                </w:p>
              </w:tc>
              <w:tc>
                <w:tcPr>
                  <w:tcW w:w="2453" w:type="dxa"/>
                  <w:shd w:val="clear" w:color="auto" w:fill="auto"/>
                </w:tcPr>
                <w:p w14:paraId="798421BC" w14:textId="77777777" w:rsidR="00912308" w:rsidRPr="00912308" w:rsidRDefault="00912308" w:rsidP="00912308">
                  <w:pPr>
                    <w:jc w:val="center"/>
                    <w:rPr>
                      <w:color w:val="FF0000"/>
                    </w:rPr>
                  </w:pPr>
                  <w:r w:rsidRPr="00912308">
                    <w:rPr>
                      <w:color w:val="FF0000"/>
                    </w:rPr>
                    <w:t>13,14,15,16,17,18,19,20</w:t>
                  </w:r>
                </w:p>
              </w:tc>
            </w:tr>
            <w:tr w:rsidR="00912308" w:rsidRPr="00912308" w14:paraId="202F0015" w14:textId="77777777" w:rsidTr="00293D66">
              <w:trPr>
                <w:jc w:val="center"/>
              </w:trPr>
              <w:tc>
                <w:tcPr>
                  <w:tcW w:w="3085" w:type="dxa"/>
                  <w:shd w:val="clear" w:color="auto" w:fill="auto"/>
                </w:tcPr>
                <w:p w14:paraId="28E60EC4" w14:textId="77777777" w:rsidR="00912308" w:rsidRPr="00912308" w:rsidRDefault="00912308" w:rsidP="00912308">
                  <w:pPr>
                    <w:rPr>
                      <w:color w:val="FF0000"/>
                    </w:rPr>
                  </w:pPr>
                  <w:r w:rsidRPr="00912308">
                    <w:rPr>
                      <w:color w:val="FF0000"/>
                    </w:rPr>
                    <w:t>7os sPUCCH, format 4 (TBCC)</w:t>
                  </w:r>
                </w:p>
              </w:tc>
              <w:tc>
                <w:tcPr>
                  <w:tcW w:w="2453" w:type="dxa"/>
                  <w:shd w:val="clear" w:color="auto" w:fill="auto"/>
                </w:tcPr>
                <w:p w14:paraId="1CD13019" w14:textId="77777777" w:rsidR="00912308" w:rsidRPr="00912308" w:rsidRDefault="00912308" w:rsidP="00912308">
                  <w:pPr>
                    <w:jc w:val="center"/>
                    <w:rPr>
                      <w:color w:val="FF0000"/>
                    </w:rPr>
                  </w:pPr>
                  <w:r w:rsidRPr="00912308">
                    <w:rPr>
                      <w:color w:val="FF0000"/>
                    </w:rPr>
                    <w:t>10,11,12,13,14,15,16,17</w:t>
                  </w:r>
                </w:p>
              </w:tc>
            </w:tr>
          </w:tbl>
          <w:p w14:paraId="05FFB45B" w14:textId="43F7FB13" w:rsidR="00912308" w:rsidRPr="00912308" w:rsidRDefault="00912308" w:rsidP="00912308">
            <w:pPr>
              <w:rPr>
                <w:iCs/>
                <w:color w:val="FF0000"/>
              </w:rPr>
            </w:pPr>
          </w:p>
        </w:tc>
      </w:tr>
      <w:tr w:rsidR="004055AD" w14:paraId="1818061C" w14:textId="77777777" w:rsidTr="00EE5294">
        <w:tc>
          <w:tcPr>
            <w:tcW w:w="9631" w:type="dxa"/>
          </w:tcPr>
          <w:p w14:paraId="5C2BD1AF" w14:textId="43088E8A" w:rsidR="004055AD" w:rsidRPr="004055AD" w:rsidRDefault="004055AD" w:rsidP="00912308">
            <w:pPr>
              <w:rPr>
                <w:iCs/>
              </w:rPr>
            </w:pPr>
            <w:r w:rsidRPr="004055AD">
              <w:rPr>
                <w:color w:val="FF0000"/>
                <w:position w:val="-10"/>
              </w:rPr>
              <w:object w:dxaOrig="859" w:dyaOrig="300" w14:anchorId="6CAF2A59">
                <v:shape id="_x0000_i1026" type="#_x0000_t75" style="width:35.1pt;height:12.9pt" o:ole="">
                  <v:imagedata r:id="rId18" o:title=""/>
                </v:shape>
                <o:OLEObject Type="Embed" ProgID="Equation.3" ShapeID="_x0000_i1026" DrawAspect="Content" ObjectID="_1569521761" r:id="rId19"/>
              </w:object>
            </w:r>
            <w:r w:rsidRPr="004055AD">
              <w:rPr>
                <w:iCs/>
                <w:color w:val="FF0000"/>
              </w:rPr>
              <w:t xml:space="preserve"> is separately configured for sTTI operation using the same parameter range as for 1 ms operation.</w:t>
            </w:r>
          </w:p>
        </w:tc>
      </w:tr>
      <w:tr w:rsidR="00AD5AF4" w14:paraId="02F0FB8C" w14:textId="77777777" w:rsidTr="00EE5294">
        <w:tc>
          <w:tcPr>
            <w:tcW w:w="9631" w:type="dxa"/>
          </w:tcPr>
          <w:p w14:paraId="71EECAFA" w14:textId="77777777" w:rsidR="00AD5AF4" w:rsidRPr="00AD5AF4" w:rsidRDefault="00AD5AF4" w:rsidP="00AD5AF4">
            <w:pPr>
              <w:spacing w:after="0"/>
              <w:rPr>
                <w:rFonts w:eastAsia="MS Mincho"/>
                <w:iCs/>
                <w:color w:val="FF0000"/>
                <w:lang w:eastAsia="ja-JP"/>
              </w:rPr>
            </w:pPr>
            <w:r w:rsidRPr="00AD5AF4">
              <w:rPr>
                <w:rFonts w:eastAsia="MS Mincho"/>
                <w:iCs/>
                <w:color w:val="FF0000"/>
                <w:lang w:eastAsia="ja-JP"/>
              </w:rPr>
              <w:t>DL transmission modes for sTTI and 1ms TTI are configured independently.</w:t>
            </w:r>
          </w:p>
          <w:p w14:paraId="2B58A64F" w14:textId="70EDBD99" w:rsidR="00AD5AF4" w:rsidRPr="004055AD" w:rsidRDefault="00AD5AF4" w:rsidP="00AD5AF4">
            <w:pPr>
              <w:rPr>
                <w:color w:val="FF0000"/>
              </w:rPr>
            </w:pPr>
            <w:r w:rsidRPr="00AD5AF4">
              <w:rPr>
                <w:rFonts w:eastAsia="MS Mincho"/>
                <w:iCs/>
                <w:color w:val="FF0000"/>
                <w:lang w:eastAsia="ja-JP"/>
              </w:rPr>
              <w:t>- NOTE: This does not require sTTI specific CSI reporting</w:t>
            </w:r>
          </w:p>
        </w:tc>
      </w:tr>
      <w:tr w:rsidR="00F91CBC" w14:paraId="00EEFA63" w14:textId="77777777" w:rsidTr="00EE5294">
        <w:tc>
          <w:tcPr>
            <w:tcW w:w="9631" w:type="dxa"/>
          </w:tcPr>
          <w:p w14:paraId="3E27337C" w14:textId="370C1799" w:rsidR="00F91CBC" w:rsidRPr="00AD5AF4" w:rsidRDefault="00F91CBC" w:rsidP="00F91CBC">
            <w:pPr>
              <w:spacing w:after="0"/>
              <w:rPr>
                <w:rFonts w:eastAsia="MS Mincho"/>
                <w:iCs/>
                <w:color w:val="FF0000"/>
                <w:lang w:eastAsia="ja-JP"/>
              </w:rPr>
            </w:pPr>
            <w:r w:rsidRPr="0076478C">
              <w:rPr>
                <w:rFonts w:eastAsia="MS Mincho"/>
                <w:iCs/>
                <w:color w:val="FF0000"/>
                <w:lang w:eastAsia="ja-JP"/>
              </w:rPr>
              <w:t>UL transmission modes for sTTI and 1ms TTI are configured independently.</w:t>
            </w:r>
          </w:p>
        </w:tc>
      </w:tr>
      <w:tr w:rsidR="00114721" w14:paraId="66A14EDA" w14:textId="77777777" w:rsidTr="00EE5294">
        <w:tc>
          <w:tcPr>
            <w:tcW w:w="9631" w:type="dxa"/>
          </w:tcPr>
          <w:p w14:paraId="029D465F" w14:textId="555ADEB5" w:rsidR="00114721" w:rsidRPr="0076478C" w:rsidRDefault="00114721" w:rsidP="00F91CBC">
            <w:pPr>
              <w:spacing w:after="0"/>
              <w:rPr>
                <w:rFonts w:eastAsia="MS Mincho"/>
                <w:iCs/>
                <w:color w:val="FF0000"/>
                <w:lang w:eastAsia="ja-JP"/>
              </w:rPr>
            </w:pPr>
            <w:r w:rsidRPr="00114721">
              <w:rPr>
                <w:iCs/>
                <w:color w:val="FF0000"/>
                <w:lang w:eastAsia="x-none"/>
              </w:rPr>
              <w:t xml:space="preserve">The minimum processing time assumption for </w:t>
            </w:r>
            <w:r>
              <w:rPr>
                <w:iCs/>
                <w:color w:val="FF0000"/>
                <w:lang w:eastAsia="x-none"/>
              </w:rPr>
              <w:t>2/3os</w:t>
            </w:r>
            <w:r w:rsidRPr="00114721">
              <w:rPr>
                <w:iCs/>
                <w:color w:val="FF0000"/>
                <w:lang w:eastAsia="x-none"/>
              </w:rPr>
              <w:t xml:space="preserve"> sTTI operation is configured by RRC.</w:t>
            </w:r>
          </w:p>
        </w:tc>
      </w:tr>
    </w:tbl>
    <w:p w14:paraId="6DBC1917" w14:textId="5AF5BF91" w:rsidR="00261713" w:rsidRDefault="00261713" w:rsidP="00261713">
      <w:pPr>
        <w:pStyle w:val="Heading1"/>
      </w:pPr>
      <w:r w:rsidRPr="00261713">
        <w:t>2</w:t>
      </w:r>
      <w:r w:rsidRPr="00261713">
        <w:tab/>
        <w:t>UE capabilities</w:t>
      </w:r>
    </w:p>
    <w:p w14:paraId="20C2F665" w14:textId="55F5C144" w:rsidR="009E20DA" w:rsidRDefault="009E20DA" w:rsidP="009E20DA">
      <w:pPr>
        <w:pStyle w:val="Heading2"/>
      </w:pPr>
      <w:r>
        <w:t>2.1</w:t>
      </w:r>
      <w:r>
        <w:tab/>
      </w:r>
      <w:r w:rsidRPr="003A5CB8">
        <w:t>Shortened processing time for 1ms TTI</w:t>
      </w:r>
    </w:p>
    <w:tbl>
      <w:tblPr>
        <w:tblStyle w:val="TableGrid"/>
        <w:tblW w:w="0" w:type="auto"/>
        <w:tblLook w:val="04A0" w:firstRow="1" w:lastRow="0" w:firstColumn="1" w:lastColumn="0" w:noHBand="0" w:noVBand="1"/>
      </w:tblPr>
      <w:tblGrid>
        <w:gridCol w:w="9631"/>
      </w:tblGrid>
      <w:tr w:rsidR="009E20DA" w14:paraId="39EBF51C" w14:textId="77777777" w:rsidTr="009E20DA">
        <w:tc>
          <w:tcPr>
            <w:tcW w:w="9781" w:type="dxa"/>
          </w:tcPr>
          <w:p w14:paraId="7F82044D" w14:textId="2C2705D2" w:rsidR="009E20DA" w:rsidRDefault="009E20DA" w:rsidP="009E20DA">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tc>
      </w:tr>
      <w:tr w:rsidR="00997442" w14:paraId="527EA73C" w14:textId="77777777" w:rsidTr="009E20DA">
        <w:tc>
          <w:tcPr>
            <w:tcW w:w="9781" w:type="dxa"/>
          </w:tcPr>
          <w:p w14:paraId="41A7F762" w14:textId="77777777" w:rsidR="00997442" w:rsidRDefault="00997442" w:rsidP="009E20DA">
            <w:p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14:paraId="6682073A" w14:textId="3B56F600" w:rsidR="005D78FB" w:rsidRDefault="005D78FB" w:rsidP="005D78FB">
            <w:pPr>
              <w:pStyle w:val="ListParagraph"/>
              <w:numPr>
                <w:ilvl w:val="1"/>
                <w:numId w:val="62"/>
              </w:numPr>
              <w:ind w:leftChars="0"/>
              <w:rPr>
                <w:rFonts w:eastAsia="MS Mincho"/>
                <w:color w:val="FF0000"/>
                <w:lang w:val="en-US" w:eastAsia="ja-JP"/>
              </w:rPr>
            </w:pPr>
            <w:r w:rsidRPr="005D78FB">
              <w:rPr>
                <w:rFonts w:eastAsia="MS Mincho"/>
                <w:color w:val="FF0000"/>
                <w:lang w:val="en-US" w:eastAsia="ja-JP"/>
              </w:rPr>
              <w:t>(change of wording from previous agreement)</w:t>
            </w:r>
          </w:p>
          <w:p w14:paraId="122828A2" w14:textId="77777777" w:rsidR="002202DE" w:rsidRPr="002202DE" w:rsidRDefault="002202DE" w:rsidP="002202DE">
            <w:pPr>
              <w:rPr>
                <w:rFonts w:eastAsia="MS Mincho"/>
                <w:color w:val="FF0000"/>
                <w:lang w:val="en-US" w:eastAsia="ja-JP"/>
              </w:rPr>
            </w:pPr>
          </w:p>
          <w:p w14:paraId="347047C9" w14:textId="5928D8A9" w:rsidR="005D78FB" w:rsidRDefault="005D78FB" w:rsidP="009E20DA">
            <w:pPr>
              <w:rPr>
                <w:rFonts w:eastAsia="MS Mincho"/>
                <w:lang w:val="en-US" w:eastAsia="ja-JP"/>
              </w:rPr>
            </w:pPr>
            <w:r w:rsidRPr="005D78FB">
              <w:rPr>
                <w:rFonts w:eastAsia="MS Mincho"/>
                <w:color w:val="FF0000"/>
                <w:lang w:val="en-US" w:eastAsia="ja-JP"/>
              </w:rPr>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r w:rsidRPr="00C309A5">
              <w:rPr>
                <w:rFonts w:eastAsia="MS Mincho"/>
                <w:lang w:val="en-US" w:eastAsia="ja-JP"/>
              </w:rPr>
              <w:t>.</w:t>
            </w:r>
          </w:p>
        </w:tc>
      </w:tr>
      <w:tr w:rsidR="008A6CAA" w14:paraId="74A14135" w14:textId="77777777" w:rsidTr="009E20DA">
        <w:tc>
          <w:tcPr>
            <w:tcW w:w="9781" w:type="dxa"/>
          </w:tcPr>
          <w:p w14:paraId="12056931" w14:textId="694F883C" w:rsidR="008A6CAA" w:rsidRDefault="008A6CAA" w:rsidP="009E20DA">
            <w:pPr>
              <w:rPr>
                <w:rFonts w:eastAsia="MS Mincho"/>
                <w:lang w:val="en-US" w:eastAsia="ja-JP"/>
              </w:rPr>
            </w:pPr>
            <w:r w:rsidRPr="00EF0DE2">
              <w:rPr>
                <w:rFonts w:eastAsia="MS Mincho"/>
                <w:iCs/>
                <w:lang w:val="en-US" w:eastAsia="ja-JP"/>
              </w:rPr>
              <w:lastRenderedPageBreak/>
              <w:t>UE capability signaling on the maximum number of CSI processes</w:t>
            </w:r>
            <w:r>
              <w:rPr>
                <w:rFonts w:eastAsia="MS Mincho"/>
                <w:iCs/>
                <w:lang w:val="en-US" w:eastAsia="ja-JP"/>
              </w:rPr>
              <w:t xml:space="preserve"> configured in TM10</w:t>
            </w:r>
            <w:r w:rsidRPr="00EF0DE2">
              <w:rPr>
                <w:rFonts w:eastAsia="MS Mincho"/>
                <w:iCs/>
                <w:lang w:val="en-US" w:eastAsia="ja-JP"/>
              </w:rPr>
              <w:t xml:space="preserve"> a UE can update with shortened processing time</w:t>
            </w:r>
          </w:p>
        </w:tc>
      </w:tr>
    </w:tbl>
    <w:p w14:paraId="5FEDD23A" w14:textId="3848FEEA" w:rsidR="009E20DA" w:rsidRPr="009E20DA" w:rsidRDefault="009E20DA" w:rsidP="009E20DA">
      <w:pPr>
        <w:pStyle w:val="Heading2"/>
      </w:pPr>
      <w:r>
        <w:t>2.2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AC01C3" w14:paraId="28A18829" w14:textId="77777777" w:rsidTr="00E225AC">
        <w:tc>
          <w:tcPr>
            <w:tcW w:w="9631" w:type="dxa"/>
          </w:tcPr>
          <w:p w14:paraId="7380A0B0" w14:textId="00C9EED1" w:rsidR="00AC01C3" w:rsidRPr="009B4463" w:rsidRDefault="00BE0639" w:rsidP="00AC01C3">
            <w:pPr>
              <w:spacing w:after="0"/>
              <w:rPr>
                <w:rFonts w:eastAsia="MS Mincho"/>
                <w:lang w:val="en-US" w:eastAsia="ja-JP"/>
              </w:rPr>
            </w:pPr>
            <w:r>
              <w:rPr>
                <w:rFonts w:eastAsia="MS Mincho"/>
                <w:lang w:val="en-US" w:eastAsia="ja-JP"/>
              </w:rPr>
              <w:t>UE capability on capability of d</w:t>
            </w:r>
            <w:r w:rsidR="00AC01C3" w:rsidRPr="00ED58A2">
              <w:rPr>
                <w:rFonts w:eastAsia="MS Mincho"/>
                <w:lang w:val="en-US" w:eastAsia="ja-JP"/>
              </w:rPr>
              <w:t>ecoding PDSCH and sPDSCH assigned with C-RNTI/SPS C-RNTI in the same subframe for a given carrier</w:t>
            </w:r>
          </w:p>
        </w:tc>
      </w:tr>
      <w:tr w:rsidR="00D75907" w14:paraId="794A7050" w14:textId="77777777" w:rsidTr="00E225AC">
        <w:tc>
          <w:tcPr>
            <w:tcW w:w="9631" w:type="dxa"/>
          </w:tcPr>
          <w:p w14:paraId="37C3A3F9" w14:textId="77777777" w:rsidR="00D75907" w:rsidRPr="003509EF" w:rsidRDefault="00D75907" w:rsidP="00CA630A">
            <w:pPr>
              <w:numPr>
                <w:ilvl w:val="0"/>
                <w:numId w:val="44"/>
              </w:numPr>
              <w:spacing w:after="0"/>
              <w:rPr>
                <w:rFonts w:eastAsia="MS Mincho"/>
                <w:lang w:val="en-US" w:eastAsia="ja-JP"/>
              </w:rPr>
            </w:pPr>
            <w:r w:rsidRPr="003509EF">
              <w:rPr>
                <w:rFonts w:eastAsia="MS Mincho"/>
                <w:lang w:val="en-US" w:eastAsia="ja-JP"/>
              </w:rPr>
              <w:t xml:space="preserve">Define separate UE capability per sTTI length combination {DL,UL}: </w:t>
            </w:r>
          </w:p>
          <w:p w14:paraId="67766B7C" w14:textId="77777777" w:rsidR="00D75907" w:rsidRPr="003509EF" w:rsidRDefault="00D75907" w:rsidP="00CA630A">
            <w:pPr>
              <w:numPr>
                <w:ilvl w:val="1"/>
                <w:numId w:val="44"/>
              </w:numPr>
              <w:spacing w:after="0"/>
              <w:rPr>
                <w:rFonts w:eastAsia="MS Mincho"/>
                <w:lang w:val="en-US" w:eastAsia="ja-JP"/>
              </w:rPr>
            </w:pPr>
            <w:r w:rsidRPr="003509EF">
              <w:rPr>
                <w:rFonts w:eastAsia="MS Mincho"/>
                <w:lang w:val="en-US" w:eastAsia="ja-JP"/>
              </w:rPr>
              <w:t>{2,2},{2,7},{7,7},{7,7}+{2,7},{2,2}+{2,7},{7,7}+{2,2}</w:t>
            </w:r>
          </w:p>
          <w:p w14:paraId="450660B1" w14:textId="77777777" w:rsidR="00D75907" w:rsidRPr="003509EF" w:rsidRDefault="00D75907" w:rsidP="00CA630A">
            <w:pPr>
              <w:numPr>
                <w:ilvl w:val="2"/>
                <w:numId w:val="44"/>
              </w:numPr>
              <w:spacing w:after="0"/>
              <w:rPr>
                <w:rFonts w:eastAsia="MS Mincho"/>
                <w:lang w:val="en-US" w:eastAsia="ja-JP"/>
              </w:rPr>
            </w:pPr>
            <w:r w:rsidRPr="003509EF">
              <w:rPr>
                <w:rFonts w:eastAsia="MS Mincho"/>
                <w:lang w:val="en-US" w:eastAsia="ja-JP"/>
              </w:rPr>
              <w:t>NOTE: The last two combinations only apply if different UL sTTI lengths in different PUCCH groups are supported.</w:t>
            </w:r>
          </w:p>
          <w:p w14:paraId="02685313" w14:textId="77777777" w:rsidR="00D75907" w:rsidRPr="003509EF" w:rsidRDefault="00D75907" w:rsidP="00CA630A">
            <w:pPr>
              <w:numPr>
                <w:ilvl w:val="1"/>
                <w:numId w:val="44"/>
              </w:numPr>
              <w:spacing w:after="0"/>
              <w:rPr>
                <w:rFonts w:eastAsia="MS Mincho"/>
                <w:lang w:val="en-US" w:eastAsia="ja-JP"/>
              </w:rPr>
            </w:pPr>
            <w:r w:rsidRPr="003509EF">
              <w:rPr>
                <w:rFonts w:eastAsia="MS Mincho"/>
                <w:lang w:val="en-US" w:eastAsia="ja-JP"/>
              </w:rPr>
              <w:t>For each combination above, define separate UE capability on the maximum number of DL CCs and UL CCs for sTTI operation</w:t>
            </w:r>
          </w:p>
          <w:p w14:paraId="787345D2" w14:textId="2535220F" w:rsidR="00D75907" w:rsidRPr="003509EF" w:rsidRDefault="00D75907" w:rsidP="00CA630A">
            <w:pPr>
              <w:numPr>
                <w:ilvl w:val="0"/>
                <w:numId w:val="44"/>
              </w:numPr>
              <w:spacing w:after="0"/>
              <w:rPr>
                <w:rFonts w:eastAsia="MS Mincho"/>
                <w:lang w:val="en-US" w:eastAsia="ja-JP"/>
              </w:rPr>
            </w:pPr>
            <w:r w:rsidRPr="003509EF">
              <w:rPr>
                <w:rFonts w:eastAsia="MS Mincho"/>
                <w:highlight w:val="yellow"/>
                <w:lang w:val="en-US" w:eastAsia="ja-JP"/>
              </w:rPr>
              <w:t>FFS</w:t>
            </w:r>
            <w:r w:rsidRPr="003509EF">
              <w:rPr>
                <w:rFonts w:eastAsia="MS Mincho"/>
                <w:lang w:val="en-US" w:eastAsia="ja-JP"/>
              </w:rPr>
              <w:t>: Define separate UE capability per band/band combination</w:t>
            </w:r>
          </w:p>
        </w:tc>
      </w:tr>
      <w:tr w:rsidR="008F1EB9" w14:paraId="20D7861D" w14:textId="77777777" w:rsidTr="00E225AC">
        <w:tc>
          <w:tcPr>
            <w:tcW w:w="9631" w:type="dxa"/>
          </w:tcPr>
          <w:p w14:paraId="1685AA00" w14:textId="0740BE49" w:rsidR="008F1EB9" w:rsidRPr="003509EF" w:rsidRDefault="008F1EB9" w:rsidP="00CA630A">
            <w:pPr>
              <w:numPr>
                <w:ilvl w:val="0"/>
                <w:numId w:val="44"/>
              </w:numPr>
              <w:spacing w:after="0"/>
              <w:rPr>
                <w:rFonts w:eastAsia="MS Mincho"/>
                <w:lang w:val="en-US" w:eastAsia="ja-JP"/>
              </w:rPr>
            </w:pPr>
            <w:r w:rsidRPr="003509EF">
              <w:rPr>
                <w:rFonts w:eastAsia="MS Mincho"/>
                <w:lang w:val="en-US" w:eastAsia="ja-JP"/>
              </w:rPr>
              <w:t>If UE is indicating the capability of and is configured with simultaneous transmission, it applies to both sPUSCH/sPUCCH and PUSCH/PUCCH</w:t>
            </w:r>
          </w:p>
        </w:tc>
      </w:tr>
      <w:tr w:rsidR="00E225AC" w14:paraId="0B914F44" w14:textId="77777777" w:rsidTr="00E225AC">
        <w:tc>
          <w:tcPr>
            <w:tcW w:w="9631" w:type="dxa"/>
          </w:tcPr>
          <w:p w14:paraId="5AB19FFD" w14:textId="77777777" w:rsidR="00E225AC" w:rsidRPr="003509EF" w:rsidRDefault="00E225AC" w:rsidP="00E225AC">
            <w:pPr>
              <w:numPr>
                <w:ilvl w:val="0"/>
                <w:numId w:val="45"/>
              </w:numPr>
              <w:spacing w:after="0"/>
              <w:rPr>
                <w:rFonts w:eastAsia="MS Mincho"/>
                <w:iCs/>
                <w:lang w:val="en-US" w:eastAsia="ja-JP"/>
              </w:rPr>
            </w:pPr>
            <w:r w:rsidRPr="003509EF">
              <w:rPr>
                <w:rFonts w:eastAsia="MS Mincho"/>
                <w:iCs/>
                <w:lang w:val="en-US" w:eastAsia="ja-JP"/>
              </w:rPr>
              <w:t>In case of switching from 1ms PDSCH scheduled within TTIs n-W</w:t>
            </w:r>
            <w:r w:rsidRPr="003509EF">
              <w:rPr>
                <w:rFonts w:eastAsia="MS Mincho"/>
                <w:iCs/>
                <w:vertAlign w:val="subscript"/>
                <w:lang w:val="en-US" w:eastAsia="ja-JP"/>
              </w:rPr>
              <w:t>DL</w:t>
            </w:r>
            <w:r w:rsidRPr="003509EF">
              <w:rPr>
                <w:rFonts w:eastAsia="MS Mincho"/>
                <w:iCs/>
                <w:lang w:val="en-US" w:eastAsia="ja-JP"/>
              </w:rPr>
              <w:t xml:space="preserve"> to n-1(i.e. including all CCs) to an sPDSCH in TTI/subframe n</w:t>
            </w:r>
            <w:r w:rsidRPr="003509EF">
              <w:rPr>
                <w:rFonts w:eastAsia="MS Mincho"/>
                <w:iCs/>
                <w:lang w:eastAsia="ja-JP"/>
              </w:rPr>
              <w:t xml:space="preserve"> (i.e. including all CCs)</w:t>
            </w:r>
            <w:r w:rsidRPr="003509EF">
              <w:rPr>
                <w:rFonts w:eastAsia="MS Mincho"/>
                <w:iCs/>
                <w:lang w:val="en-US" w:eastAsia="ja-JP"/>
              </w:rPr>
              <w:t>:</w:t>
            </w:r>
          </w:p>
          <w:p w14:paraId="6B5393B6"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Whether the UE skips processing PDSCH(s) is up to the UE implementation.</w:t>
            </w:r>
          </w:p>
          <w:p w14:paraId="00568F0D"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13BAA8C9"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DL</w:t>
            </w:r>
            <w:r w:rsidRPr="003509EF">
              <w:rPr>
                <w:rFonts w:eastAsia="MS Mincho"/>
                <w:iCs/>
                <w:lang w:val="en-US" w:eastAsia="ja-JP"/>
              </w:rPr>
              <w:t xml:space="preserve"> is a UE capability with the value range of 0 to k-1, where k is the DL HARQ processing time. The UE indicates a separate capability per DL sTTI length.</w:t>
            </w:r>
          </w:p>
          <w:p w14:paraId="7AE9F04C"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The UE should attempt to skip the processing of as small number of PDSCH(s) as possible.</w:t>
            </w:r>
          </w:p>
          <w:p w14:paraId="7BB4948A" w14:textId="77777777" w:rsidR="00E225AC" w:rsidRPr="003509EF" w:rsidRDefault="00E225AC" w:rsidP="00E225AC">
            <w:pPr>
              <w:numPr>
                <w:ilvl w:val="0"/>
                <w:numId w:val="45"/>
              </w:numPr>
              <w:spacing w:after="0"/>
              <w:rPr>
                <w:rFonts w:eastAsia="MS Mincho"/>
                <w:iCs/>
                <w:lang w:val="en-US" w:eastAsia="ja-JP"/>
              </w:rPr>
            </w:pPr>
            <w:r w:rsidRPr="003509EF">
              <w:rPr>
                <w:rFonts w:eastAsia="MS Mincho"/>
                <w:iCs/>
                <w:lang w:val="en-US" w:eastAsia="ja-JP"/>
              </w:rPr>
              <w:t>In case of switching from the reception of PUSCH grants within TTIs n-W</w:t>
            </w:r>
            <w:r w:rsidRPr="003509EF">
              <w:rPr>
                <w:rFonts w:eastAsia="MS Mincho"/>
                <w:iCs/>
                <w:vertAlign w:val="subscript"/>
                <w:lang w:val="en-US" w:eastAsia="ja-JP"/>
              </w:rPr>
              <w:t>UL</w:t>
            </w:r>
            <w:r w:rsidRPr="003509EF">
              <w:rPr>
                <w:rFonts w:eastAsia="MS Mincho"/>
                <w:iCs/>
                <w:lang w:val="en-US" w:eastAsia="ja-JP"/>
              </w:rPr>
              <w:t xml:space="preserve"> to n-1 (i.e. including all CCs) to the sPUSCH grant in TTI/subframe n (i.e. including all CCs):</w:t>
            </w:r>
          </w:p>
          <w:p w14:paraId="59B36AFE"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 xml:space="preserve">Whether the UE skips processing/transmission of PUSCH(s) is up to the UE implementation. </w:t>
            </w:r>
          </w:p>
          <w:p w14:paraId="531C6BA9"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As in case of eLAA procedures, also in case of skipping, the UE should request data from higher layers based on the issued PUSCH grant(s)</w:t>
            </w:r>
          </w:p>
          <w:p w14:paraId="045B26FD" w14:textId="77777777" w:rsidR="00E225AC" w:rsidRPr="003509EF" w:rsidRDefault="00E225AC" w:rsidP="00E225AC">
            <w:pPr>
              <w:numPr>
                <w:ilvl w:val="1"/>
                <w:numId w:val="45"/>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UL</w:t>
            </w:r>
            <w:r w:rsidRPr="003509EF">
              <w:rPr>
                <w:rFonts w:eastAsia="MS Mincho"/>
                <w:iCs/>
                <w:lang w:val="en-US" w:eastAsia="ja-JP"/>
              </w:rPr>
              <w:t xml:space="preserve"> is a UE capability with the value range of 0 to k-1, where k is the 1ms TTI UL scheduling time. The UE indicates a separate capability per UL sTTI length.</w:t>
            </w:r>
          </w:p>
          <w:p w14:paraId="72503F17" w14:textId="37F35D4D" w:rsidR="00E225AC" w:rsidRPr="003509EF" w:rsidRDefault="00E225AC" w:rsidP="00E225AC">
            <w:pPr>
              <w:numPr>
                <w:ilvl w:val="0"/>
                <w:numId w:val="44"/>
              </w:numPr>
              <w:spacing w:after="0"/>
              <w:rPr>
                <w:rFonts w:eastAsia="MS Mincho"/>
                <w:lang w:val="en-US" w:eastAsia="ja-JP"/>
              </w:rPr>
            </w:pPr>
            <w:r w:rsidRPr="003509EF">
              <w:rPr>
                <w:rFonts w:eastAsia="MS Mincho"/>
                <w:iCs/>
                <w:lang w:val="en-US" w:eastAsia="ja-JP"/>
              </w:rPr>
              <w:t>The UE should attempt to skip the processing/transmission of as small number of PUSCH(s) as possible.</w:t>
            </w:r>
          </w:p>
        </w:tc>
      </w:tr>
      <w:tr w:rsidR="004055AD" w14:paraId="01106D28" w14:textId="77777777" w:rsidTr="00E225AC">
        <w:tc>
          <w:tcPr>
            <w:tcW w:w="9631" w:type="dxa"/>
          </w:tcPr>
          <w:p w14:paraId="73CC561C" w14:textId="6E384A1B" w:rsidR="004055AD" w:rsidRPr="003509EF" w:rsidRDefault="004055AD" w:rsidP="004055AD">
            <w:pPr>
              <w:spacing w:after="0"/>
              <w:rPr>
                <w:rFonts w:eastAsia="MS Mincho"/>
                <w:iCs/>
                <w:lang w:val="en-US" w:eastAsia="ja-JP"/>
              </w:rPr>
            </w:pPr>
            <w:r w:rsidRPr="004055AD">
              <w:rPr>
                <w:iCs/>
                <w:color w:val="FF0000"/>
              </w:rPr>
              <w:t>Tx diversity in sPUCCH format 1/1a/1b/3 is defined as in legacy PUCCH and is a separate UE capability between 1 ms and sTTI.</w:t>
            </w:r>
          </w:p>
        </w:tc>
      </w:tr>
      <w:tr w:rsidR="00F91CBC" w14:paraId="2CF4A4A5" w14:textId="77777777" w:rsidTr="00E225AC">
        <w:tc>
          <w:tcPr>
            <w:tcW w:w="9631" w:type="dxa"/>
          </w:tcPr>
          <w:p w14:paraId="3C4B39C9" w14:textId="405D1280" w:rsidR="00F91CBC" w:rsidRPr="004055AD" w:rsidRDefault="00F91CBC" w:rsidP="004055AD">
            <w:pPr>
              <w:spacing w:after="0"/>
              <w:rPr>
                <w:iCs/>
                <w:color w:val="FF0000"/>
              </w:rPr>
            </w:pPr>
            <w:r w:rsidRPr="00F91CBC">
              <w:rPr>
                <w:rFonts w:eastAsia="MS Mincho"/>
                <w:iCs/>
                <w:color w:val="FF0000"/>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066187" w14:paraId="728264D7" w14:textId="77777777" w:rsidTr="00E225AC">
        <w:tc>
          <w:tcPr>
            <w:tcW w:w="9631" w:type="dxa"/>
          </w:tcPr>
          <w:p w14:paraId="0423F533" w14:textId="0F63789B" w:rsidR="00066187" w:rsidRPr="00F91CBC" w:rsidRDefault="00066187" w:rsidP="004055AD">
            <w:pPr>
              <w:spacing w:after="0"/>
              <w:rPr>
                <w:rFonts w:eastAsia="MS Mincho"/>
                <w:iCs/>
                <w:color w:val="FF0000"/>
                <w:lang w:eastAsia="ja-JP"/>
              </w:rPr>
            </w:pPr>
            <w:r w:rsidRPr="00066187">
              <w:rPr>
                <w:iCs/>
                <w:color w:val="FF0000"/>
              </w:rPr>
              <w:t>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w:t>
            </w:r>
          </w:p>
        </w:tc>
      </w:tr>
      <w:tr w:rsidR="00114721" w14:paraId="52E23353" w14:textId="77777777" w:rsidTr="00E225AC">
        <w:tc>
          <w:tcPr>
            <w:tcW w:w="9631" w:type="dxa"/>
          </w:tcPr>
          <w:p w14:paraId="02A01D11" w14:textId="77777777" w:rsidR="00114721" w:rsidRPr="00114721" w:rsidRDefault="00114721" w:rsidP="00114721">
            <w:pPr>
              <w:numPr>
                <w:ilvl w:val="0"/>
                <w:numId w:val="67"/>
              </w:numPr>
              <w:spacing w:after="0"/>
              <w:rPr>
                <w:iCs/>
                <w:color w:val="FF0000"/>
                <w:lang w:eastAsia="x-none"/>
              </w:rPr>
            </w:pPr>
            <w:r w:rsidRPr="00114721">
              <w:rPr>
                <w:iCs/>
                <w:color w:val="FF0000"/>
                <w:lang w:eastAsia="x-none"/>
              </w:rPr>
              <w:t>For subslot TTI operation related to timing advance operation, the UE signals its capability for 2/3os sTTI between set 1 and set 2 for:</w:t>
            </w:r>
          </w:p>
          <w:p w14:paraId="5387CBCC" w14:textId="77777777" w:rsidR="00114721" w:rsidRPr="00114721" w:rsidRDefault="00114721" w:rsidP="00114721">
            <w:pPr>
              <w:numPr>
                <w:ilvl w:val="0"/>
                <w:numId w:val="68"/>
              </w:numPr>
              <w:spacing w:after="0"/>
              <w:rPr>
                <w:iCs/>
                <w:color w:val="FF0000"/>
                <w:lang w:eastAsia="x-none"/>
              </w:rPr>
            </w:pPr>
            <w:r w:rsidRPr="00114721">
              <w:rPr>
                <w:iCs/>
                <w:color w:val="FF0000"/>
                <w:lang w:eastAsia="x-none"/>
              </w:rPr>
              <w:t>1 os CRS based sPDCCH</w:t>
            </w:r>
          </w:p>
          <w:p w14:paraId="1BA23AEA" w14:textId="77777777" w:rsidR="00114721" w:rsidRPr="00114721" w:rsidRDefault="00114721" w:rsidP="00114721">
            <w:pPr>
              <w:numPr>
                <w:ilvl w:val="0"/>
                <w:numId w:val="68"/>
              </w:numPr>
              <w:spacing w:after="0"/>
              <w:rPr>
                <w:iCs/>
                <w:color w:val="FF0000"/>
                <w:lang w:eastAsia="x-none"/>
              </w:rPr>
            </w:pPr>
            <w:r w:rsidRPr="00114721">
              <w:rPr>
                <w:iCs/>
                <w:color w:val="FF0000"/>
                <w:lang w:eastAsia="x-none"/>
              </w:rPr>
              <w:t xml:space="preserve">2 os CRS based sPDCCH </w:t>
            </w:r>
          </w:p>
          <w:p w14:paraId="39BAD968" w14:textId="77777777" w:rsidR="00114721" w:rsidRPr="00114721" w:rsidRDefault="00114721" w:rsidP="00114721">
            <w:pPr>
              <w:numPr>
                <w:ilvl w:val="0"/>
                <w:numId w:val="68"/>
              </w:numPr>
              <w:spacing w:after="0"/>
              <w:rPr>
                <w:iCs/>
                <w:color w:val="FF0000"/>
                <w:lang w:eastAsia="x-none"/>
              </w:rPr>
            </w:pPr>
            <w:r w:rsidRPr="00114721">
              <w:rPr>
                <w:iCs/>
                <w:color w:val="FF0000"/>
                <w:lang w:eastAsia="x-none"/>
              </w:rPr>
              <w:t xml:space="preserve">DMRS based sPDCCH </w:t>
            </w:r>
          </w:p>
          <w:p w14:paraId="50333FAD" w14:textId="77777777" w:rsidR="00114721" w:rsidRPr="00114721" w:rsidRDefault="00114721" w:rsidP="00114721">
            <w:pPr>
              <w:ind w:left="360"/>
              <w:rPr>
                <w:iCs/>
                <w:color w:val="FF0000"/>
                <w:lang w:eastAsia="x-none"/>
              </w:rPr>
            </w:pPr>
            <w:r w:rsidRPr="00114721">
              <w:rPr>
                <w:iCs/>
                <w:color w:val="FF0000"/>
                <w:lang w:eastAsia="x-none"/>
              </w:rPr>
              <w:t>FFS: UE capability dependent on RS type for data.</w:t>
            </w:r>
          </w:p>
          <w:p w14:paraId="591EA1F8" w14:textId="77777777" w:rsidR="00114721" w:rsidRPr="00114721" w:rsidRDefault="00114721" w:rsidP="00114721">
            <w:pPr>
              <w:numPr>
                <w:ilvl w:val="0"/>
                <w:numId w:val="69"/>
              </w:numPr>
              <w:spacing w:after="0"/>
              <w:rPr>
                <w:iCs/>
                <w:color w:val="FF0000"/>
                <w:lang w:eastAsia="x-none"/>
              </w:rPr>
            </w:pPr>
            <w:r w:rsidRPr="00114721">
              <w:rPr>
                <w:iCs/>
                <w:color w:val="FF0000"/>
                <w:lang w:eastAsia="x-none"/>
              </w:rPr>
              <w:t>The maximum timing advance supported is:</w:t>
            </w:r>
          </w:p>
          <w:p w14:paraId="073883EF" w14:textId="77777777" w:rsidR="00114721" w:rsidRPr="00114721" w:rsidRDefault="00114721" w:rsidP="00114721">
            <w:pPr>
              <w:numPr>
                <w:ilvl w:val="1"/>
                <w:numId w:val="69"/>
              </w:numPr>
              <w:spacing w:after="0"/>
              <w:rPr>
                <w:iCs/>
                <w:color w:val="FF0000"/>
                <w:lang w:eastAsia="x-none"/>
              </w:rPr>
            </w:pPr>
            <w:r w:rsidRPr="00114721">
              <w:rPr>
                <w:iCs/>
                <w:color w:val="FF0000"/>
                <w:lang w:eastAsia="x-none"/>
              </w:rPr>
              <w:t>1 ms, short processing time: 200 us</w:t>
            </w:r>
          </w:p>
          <w:p w14:paraId="1E2A1D53" w14:textId="77777777" w:rsidR="00114721" w:rsidRPr="00114721" w:rsidRDefault="00114721" w:rsidP="00114721">
            <w:pPr>
              <w:numPr>
                <w:ilvl w:val="1"/>
                <w:numId w:val="69"/>
              </w:numPr>
              <w:spacing w:after="0"/>
              <w:rPr>
                <w:iCs/>
                <w:color w:val="FF0000"/>
                <w:lang w:eastAsia="x-none"/>
              </w:rPr>
            </w:pPr>
            <w:r w:rsidRPr="00114721">
              <w:rPr>
                <w:iCs/>
                <w:color w:val="FF0000"/>
                <w:lang w:eastAsia="x-none"/>
              </w:rPr>
              <w:t>7os: 310 us</w:t>
            </w:r>
          </w:p>
          <w:p w14:paraId="50B3C727" w14:textId="77777777" w:rsidR="00114721" w:rsidRPr="00114721" w:rsidRDefault="00114721" w:rsidP="00114721">
            <w:pPr>
              <w:numPr>
                <w:ilvl w:val="1"/>
                <w:numId w:val="69"/>
              </w:numPr>
              <w:spacing w:after="0"/>
              <w:rPr>
                <w:iCs/>
                <w:color w:val="FF0000"/>
                <w:lang w:eastAsia="x-none"/>
              </w:rPr>
            </w:pPr>
            <w:r w:rsidRPr="00114721">
              <w:rPr>
                <w:iCs/>
                <w:color w:val="FF0000"/>
                <w:lang w:eastAsia="x-none"/>
              </w:rPr>
              <w:t>2/3os:</w:t>
            </w:r>
          </w:p>
          <w:p w14:paraId="1BEC0062" w14:textId="77777777" w:rsidR="00114721" w:rsidRPr="00114721" w:rsidRDefault="00114721" w:rsidP="00114721">
            <w:pPr>
              <w:numPr>
                <w:ilvl w:val="2"/>
                <w:numId w:val="69"/>
              </w:numPr>
              <w:spacing w:after="0"/>
              <w:rPr>
                <w:iCs/>
                <w:color w:val="FF0000"/>
                <w:lang w:eastAsia="x-none"/>
              </w:rPr>
            </w:pPr>
            <w:r w:rsidRPr="00114721">
              <w:rPr>
                <w:iCs/>
                <w:color w:val="FF0000"/>
                <w:lang w:eastAsia="x-none"/>
              </w:rPr>
              <w:t>TA1: 67 us</w:t>
            </w:r>
          </w:p>
          <w:p w14:paraId="56E3F5EA" w14:textId="77777777" w:rsidR="00114721" w:rsidRDefault="00114721" w:rsidP="00114721">
            <w:pPr>
              <w:numPr>
                <w:ilvl w:val="2"/>
                <w:numId w:val="69"/>
              </w:numPr>
              <w:spacing w:after="0"/>
              <w:rPr>
                <w:iCs/>
                <w:color w:val="FF0000"/>
                <w:lang w:eastAsia="x-none"/>
              </w:rPr>
            </w:pPr>
            <w:r w:rsidRPr="00114721">
              <w:rPr>
                <w:iCs/>
                <w:color w:val="FF0000"/>
                <w:lang w:eastAsia="x-none"/>
              </w:rPr>
              <w:t>TA2: 167 us</w:t>
            </w:r>
          </w:p>
          <w:p w14:paraId="29AC5268" w14:textId="5CCD9BEF" w:rsidR="00114721" w:rsidRPr="00114721" w:rsidRDefault="00114721" w:rsidP="00114721">
            <w:pPr>
              <w:numPr>
                <w:ilvl w:val="1"/>
                <w:numId w:val="69"/>
              </w:numPr>
              <w:spacing w:after="0"/>
              <w:rPr>
                <w:iCs/>
                <w:color w:val="FF0000"/>
                <w:lang w:eastAsia="x-none"/>
              </w:rPr>
            </w:pPr>
            <w:r w:rsidRPr="00114721">
              <w:rPr>
                <w:iCs/>
                <w:color w:val="FF0000"/>
                <w:lang w:val="en-US" w:eastAsia="x-none"/>
              </w:rPr>
              <w:t>In all above TTI length configurations</w:t>
            </w:r>
            <w:r w:rsidRPr="00114721">
              <w:rPr>
                <w:color w:val="FF0000"/>
              </w:rPr>
              <w:t xml:space="preserve"> and processing time configurations</w:t>
            </w:r>
            <w:r w:rsidRPr="00114721">
              <w:rPr>
                <w:iCs/>
                <w:color w:val="FF0000"/>
                <w:lang w:val="en-US" w:eastAsia="x-none"/>
              </w:rPr>
              <w:t>, the gap betwe</w:t>
            </w:r>
            <w:r w:rsidRPr="00114721">
              <w:rPr>
                <w:iCs/>
                <w:color w:val="FF0000"/>
                <w:lang w:eastAsia="x-none"/>
              </w:rPr>
              <w:t>en first UL and latest DL carrier is less than TA</w:t>
            </w:r>
            <w:r w:rsidRPr="00114721">
              <w:rPr>
                <w:iCs/>
                <w:color w:val="FF0000"/>
                <w:vertAlign w:val="subscript"/>
                <w:lang w:eastAsia="x-none"/>
              </w:rPr>
              <w:t>max</w:t>
            </w:r>
            <w:r w:rsidRPr="00114721">
              <w:rPr>
                <w:iCs/>
                <w:color w:val="FF0000"/>
                <w:lang w:eastAsia="x-none"/>
              </w:rPr>
              <w:t xml:space="preserve"> given above (expected impact on 3GPP TS 36.133). Details FFS.</w:t>
            </w:r>
          </w:p>
        </w:tc>
      </w:tr>
    </w:tbl>
    <w:p w14:paraId="0F6E67CD" w14:textId="77777777" w:rsidR="002D7AFA" w:rsidRDefault="00261713" w:rsidP="002D7AFA">
      <w:pPr>
        <w:pStyle w:val="Heading1"/>
      </w:pPr>
      <w:r>
        <w:lastRenderedPageBreak/>
        <w:t>3</w:t>
      </w:r>
      <w:r w:rsidR="002D7AFA">
        <w:t xml:space="preserve"> </w:t>
      </w:r>
      <w:r w:rsidR="002D7AFA">
        <w:tab/>
      </w:r>
      <w:r w:rsidR="002D7AFA" w:rsidRPr="003A5CB8">
        <w:t>Shortened processing time for 1ms TTI</w:t>
      </w:r>
    </w:p>
    <w:p w14:paraId="1990D261" w14:textId="77777777" w:rsidR="00A6077B" w:rsidRDefault="00A6077B" w:rsidP="002D7AFA">
      <w:pPr>
        <w:pStyle w:val="Heading2"/>
      </w:pPr>
      <w:r>
        <w:t>3.1</w:t>
      </w:r>
      <w:r>
        <w:tab/>
        <w:t>Applicability</w:t>
      </w:r>
    </w:p>
    <w:tbl>
      <w:tblPr>
        <w:tblStyle w:val="TableGrid"/>
        <w:tblW w:w="0" w:type="auto"/>
        <w:tblLook w:val="04A0" w:firstRow="1" w:lastRow="0" w:firstColumn="1" w:lastColumn="0" w:noHBand="0" w:noVBand="1"/>
      </w:tblPr>
      <w:tblGrid>
        <w:gridCol w:w="9631"/>
      </w:tblGrid>
      <w:tr w:rsidR="005960BF" w14:paraId="2EC47D56" w14:textId="77777777" w:rsidTr="00310D6A">
        <w:tc>
          <w:tcPr>
            <w:tcW w:w="9781" w:type="dxa"/>
          </w:tcPr>
          <w:p w14:paraId="63E3A1D6" w14:textId="393B8E54" w:rsidR="005960BF" w:rsidRDefault="005960BF" w:rsidP="00310D6A">
            <w:r w:rsidRPr="005D4280">
              <w:rPr>
                <w:lang w:val="en-US"/>
              </w:rPr>
              <w:t>PSS/SSS, PBCH, PCFICH and PRACH, Random access, SIB and Paging procedures are not modified</w:t>
            </w:r>
            <w:r w:rsidR="000F7DE3">
              <w:rPr>
                <w:lang w:val="en-US"/>
              </w:rPr>
              <w:t>.</w:t>
            </w:r>
          </w:p>
        </w:tc>
      </w:tr>
      <w:tr w:rsidR="00DC4E64" w14:paraId="3628B7A7" w14:textId="77777777" w:rsidTr="00310D6A">
        <w:tc>
          <w:tcPr>
            <w:tcW w:w="9781" w:type="dxa"/>
          </w:tcPr>
          <w:p w14:paraId="32C877D5" w14:textId="77777777" w:rsidR="00DC4E64" w:rsidRPr="0040442B" w:rsidRDefault="00DC4E64" w:rsidP="00CA630A">
            <w:pPr>
              <w:numPr>
                <w:ilvl w:val="0"/>
                <w:numId w:val="32"/>
              </w:numPr>
              <w:spacing w:after="0"/>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14:paraId="4FAA078F" w14:textId="77777777" w:rsidR="00DC4E64" w:rsidRPr="0078136A" w:rsidRDefault="00DC4E64" w:rsidP="00CA630A">
            <w:pPr>
              <w:numPr>
                <w:ilvl w:val="1"/>
                <w:numId w:val="32"/>
              </w:numPr>
              <w:spacing w:after="0"/>
              <w:rPr>
                <w:rFonts w:eastAsia="MS Mincho"/>
                <w:lang w:val="en-US" w:eastAsia="ja-JP"/>
              </w:rPr>
            </w:pPr>
            <w:r w:rsidRPr="0078136A">
              <w:rPr>
                <w:rFonts w:eastAsia="MS Mincho"/>
                <w:lang w:val="en-US" w:eastAsia="ja-JP"/>
              </w:rPr>
              <w:t>A maximum TA is reduced to x ms, where x &lt;= 0.33ms</w:t>
            </w:r>
            <w:r>
              <w:rPr>
                <w:rFonts w:eastAsia="MS Mincho"/>
                <w:lang w:val="en-US" w:eastAsia="ja-JP"/>
              </w:rPr>
              <w:t xml:space="preserve"> (exact value </w:t>
            </w:r>
            <w:r w:rsidRPr="00767011">
              <w:rPr>
                <w:rFonts w:eastAsia="MS Mincho"/>
                <w:highlight w:val="yellow"/>
                <w:lang w:val="en-US" w:eastAsia="ja-JP"/>
              </w:rPr>
              <w:t>FFS</w:t>
            </w:r>
            <w:r>
              <w:rPr>
                <w:rFonts w:eastAsia="MS Mincho"/>
                <w:lang w:val="en-US" w:eastAsia="ja-JP"/>
              </w:rPr>
              <w:t>)</w:t>
            </w:r>
            <w:r w:rsidRPr="0078136A">
              <w:rPr>
                <w:rFonts w:eastAsia="MS Mincho"/>
                <w:lang w:val="en-US" w:eastAsia="ja-JP"/>
              </w:rPr>
              <w:t xml:space="preserve">; </w:t>
            </w:r>
          </w:p>
          <w:p w14:paraId="6B1C424F" w14:textId="2208CCF7" w:rsidR="00DC4E64" w:rsidRPr="00787AC3" w:rsidRDefault="00787AC3" w:rsidP="00CA630A">
            <w:pPr>
              <w:numPr>
                <w:ilvl w:val="1"/>
                <w:numId w:val="32"/>
              </w:numPr>
              <w:spacing w:after="0"/>
              <w:rPr>
                <w:rFonts w:eastAsia="MS Mincho"/>
                <w:lang w:val="en-US" w:eastAsia="ja-JP"/>
              </w:rPr>
            </w:pPr>
            <w:r>
              <w:rPr>
                <w:rFonts w:eastAsia="MS Mincho"/>
                <w:lang w:val="en-US" w:eastAsia="ja-JP"/>
              </w:rPr>
              <w:t>Only</w:t>
            </w:r>
            <w:r w:rsidR="00DC4E64">
              <w:rPr>
                <w:rFonts w:eastAsia="MS Mincho"/>
                <w:lang w:val="en-US" w:eastAsia="ja-JP"/>
              </w:rPr>
              <w:t xml:space="preserve"> when scheduled by </w:t>
            </w:r>
            <w:r w:rsidR="00DC4E64" w:rsidRPr="0040442B">
              <w:rPr>
                <w:rFonts w:eastAsia="MS Mincho"/>
                <w:lang w:val="en-US" w:eastAsia="ja-JP"/>
              </w:rPr>
              <w:t xml:space="preserve">PDCCH </w:t>
            </w:r>
          </w:p>
        </w:tc>
      </w:tr>
      <w:tr w:rsidR="000762C7" w14:paraId="3F98F9F6" w14:textId="77777777" w:rsidTr="00310D6A">
        <w:tc>
          <w:tcPr>
            <w:tcW w:w="9781" w:type="dxa"/>
          </w:tcPr>
          <w:p w14:paraId="6ABA2157" w14:textId="77777777" w:rsidR="000762C7" w:rsidRPr="00AC259C" w:rsidRDefault="000762C7" w:rsidP="00CA630A">
            <w:pPr>
              <w:numPr>
                <w:ilvl w:val="0"/>
                <w:numId w:val="32"/>
              </w:numPr>
              <w:spacing w:after="0"/>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482E9F10" w14:textId="0221C7F8" w:rsidR="000762C7" w:rsidRPr="00705156" w:rsidRDefault="000762C7" w:rsidP="00CA630A">
            <w:pPr>
              <w:numPr>
                <w:ilvl w:val="1"/>
                <w:numId w:val="32"/>
              </w:numPr>
              <w:spacing w:after="0"/>
              <w:rPr>
                <w:rFonts w:eastAsia="MS Mincho"/>
                <w:lang w:val="en-US" w:eastAsia="ja-JP"/>
              </w:rPr>
            </w:pPr>
            <w:r w:rsidRPr="00705156">
              <w:rPr>
                <w:rFonts w:eastAsia="MS Mincho"/>
                <w:lang w:val="en-US" w:eastAsia="ja-JP"/>
              </w:rPr>
              <w:t>Note: It is not expected that the eNB will often change between n+3 and n+4 scheduling timing</w:t>
            </w:r>
          </w:p>
        </w:tc>
      </w:tr>
      <w:tr w:rsidR="00430790" w14:paraId="27928627" w14:textId="77777777" w:rsidTr="00310D6A">
        <w:tc>
          <w:tcPr>
            <w:tcW w:w="9781" w:type="dxa"/>
          </w:tcPr>
          <w:p w14:paraId="4C7E626B" w14:textId="3B31537F" w:rsidR="00430790" w:rsidRDefault="00430790" w:rsidP="00A5142B">
            <w:pPr>
              <w:spacing w:after="0"/>
              <w:rPr>
                <w:kern w:val="2"/>
                <w:lang w:eastAsia="zh-CN"/>
              </w:rPr>
            </w:pPr>
            <w:r w:rsidRPr="006B6452">
              <w:rPr>
                <w:rFonts w:eastAsia="MS Mincho"/>
                <w:iCs/>
                <w:lang w:eastAsia="ja-JP"/>
              </w:rPr>
              <w:t>To adopt the shortened processing timing for the 1ms operation, only PDCCH based scheduling is supported.</w:t>
            </w:r>
          </w:p>
        </w:tc>
      </w:tr>
      <w:tr w:rsidR="004E5182" w14:paraId="1C5B656D" w14:textId="77777777" w:rsidTr="00310D6A">
        <w:tc>
          <w:tcPr>
            <w:tcW w:w="9781" w:type="dxa"/>
          </w:tcPr>
          <w:p w14:paraId="6703EB01" w14:textId="3A6B0CEF" w:rsidR="004E5182" w:rsidRPr="001B775A" w:rsidRDefault="004E5182" w:rsidP="001B775A">
            <w:pPr>
              <w:rPr>
                <w:rFonts w:ascii="Arial" w:hAnsi="Arial" w:cs="Arial"/>
              </w:rPr>
            </w:pPr>
            <w:r>
              <w:rPr>
                <w:rFonts w:eastAsia="MS Mincho"/>
                <w:lang w:val="en-US" w:eastAsia="ja-JP"/>
              </w:rPr>
              <w:t>No consensus to support a minimum processing time of n+2</w:t>
            </w:r>
          </w:p>
        </w:tc>
      </w:tr>
    </w:tbl>
    <w:p w14:paraId="430929FA" w14:textId="44BB7CA9" w:rsidR="002D7AFA" w:rsidRDefault="00261713" w:rsidP="002D7AFA">
      <w:pPr>
        <w:pStyle w:val="Heading2"/>
      </w:pPr>
      <w:r>
        <w:t>3</w:t>
      </w:r>
      <w:r w:rsidR="002D7AFA">
        <w:t>.</w:t>
      </w:r>
      <w:r w:rsidR="00A6077B">
        <w:t>2</w:t>
      </w:r>
      <w:r w:rsidR="002D7AFA">
        <w:tab/>
      </w:r>
      <w:r w:rsidR="002D7AFA" w:rsidRPr="002D7AFA">
        <w:t>Configuration of shortened processing time for 1ms TTI</w:t>
      </w:r>
    </w:p>
    <w:tbl>
      <w:tblPr>
        <w:tblStyle w:val="TableGrid"/>
        <w:tblW w:w="0" w:type="auto"/>
        <w:tblLook w:val="04A0" w:firstRow="1" w:lastRow="0" w:firstColumn="1" w:lastColumn="0" w:noHBand="0" w:noVBand="1"/>
      </w:tblPr>
      <w:tblGrid>
        <w:gridCol w:w="9631"/>
      </w:tblGrid>
      <w:tr w:rsidR="00E37323" w14:paraId="09EF4ED0" w14:textId="77777777" w:rsidTr="002202DE">
        <w:tc>
          <w:tcPr>
            <w:tcW w:w="9631" w:type="dxa"/>
          </w:tcPr>
          <w:p w14:paraId="471BA0A9" w14:textId="3CAF25C1" w:rsidR="00E37323" w:rsidRDefault="00E37323" w:rsidP="00E37323">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tc>
      </w:tr>
      <w:tr w:rsidR="00E37323" w14:paraId="75772B6E" w14:textId="77777777" w:rsidTr="002202DE">
        <w:tc>
          <w:tcPr>
            <w:tcW w:w="9631" w:type="dxa"/>
          </w:tcPr>
          <w:p w14:paraId="39E73208" w14:textId="502FA7D8" w:rsidR="00E37323" w:rsidRPr="00AF22F2" w:rsidRDefault="00AF22F2" w:rsidP="00AF22F2">
            <w:pPr>
              <w:spacing w:after="0"/>
              <w:rPr>
                <w:rFonts w:eastAsia="MS Mincho"/>
                <w:lang w:val="en-US" w:eastAsia="ja-JP"/>
              </w:rPr>
            </w:pPr>
            <w:r w:rsidRPr="00226BC4">
              <w:rPr>
                <w:rFonts w:eastAsia="MS Mincho"/>
                <w:lang w:val="en-US" w:eastAsia="ja-JP"/>
              </w:rPr>
              <w:t xml:space="preserve">For 1ms TTI, shortened processing times between UL grant and UL data and between DL data and DL HARQ feedback </w:t>
            </w:r>
            <w:r>
              <w:rPr>
                <w:rFonts w:eastAsia="MS Mincho"/>
                <w:lang w:val="en-US" w:eastAsia="ja-JP"/>
              </w:rPr>
              <w:t xml:space="preserve">for one carrier </w:t>
            </w:r>
            <w:r w:rsidRPr="00226BC4">
              <w:rPr>
                <w:rFonts w:eastAsia="MS Mincho"/>
                <w:lang w:val="en-US" w:eastAsia="ja-JP"/>
              </w:rPr>
              <w:t>are jointly configured.</w:t>
            </w:r>
          </w:p>
        </w:tc>
      </w:tr>
      <w:tr w:rsidR="002202DE" w14:paraId="3FA4AD1D" w14:textId="77777777" w:rsidTr="002202DE">
        <w:tc>
          <w:tcPr>
            <w:tcW w:w="9631" w:type="dxa"/>
          </w:tcPr>
          <w:p w14:paraId="0176B20C" w14:textId="77777777" w:rsidR="002202DE" w:rsidRPr="002202DE" w:rsidRDefault="002202DE" w:rsidP="002202DE">
            <w:pPr>
              <w:rPr>
                <w:rFonts w:eastAsia="MS Mincho"/>
                <w:iCs/>
                <w:color w:val="FF0000"/>
                <w:lang w:val="en-US" w:eastAsia="ja-JP"/>
              </w:rPr>
            </w:pPr>
            <w:r w:rsidRPr="002202DE">
              <w:rPr>
                <w:rFonts w:eastAsia="MS Mincho"/>
                <w:color w:val="FF0000"/>
                <w:lang w:val="en-US" w:eastAsia="ja-JP"/>
              </w:rPr>
              <w:t xml:space="preserve">Shortened processing time for 1 ms TTI </w:t>
            </w:r>
            <w:r w:rsidRPr="002202DE">
              <w:rPr>
                <w:rFonts w:eastAsia="MS Mincho"/>
                <w:iCs/>
                <w:color w:val="FF0000"/>
                <w:lang w:val="en-US" w:eastAsia="ja-JP"/>
              </w:rPr>
              <w:t>is configured per CC. The cell carrying the PUCCH should be configured with n+3 timing.</w:t>
            </w:r>
          </w:p>
          <w:p w14:paraId="4C1AEA8B" w14:textId="41991FA5" w:rsidR="002202DE" w:rsidRDefault="002202DE" w:rsidP="002202DE">
            <w:pPr>
              <w:spacing w:after="0"/>
              <w:rPr>
                <w:rFonts w:eastAsia="MS Mincho"/>
                <w:lang w:val="en-US" w:eastAsia="ja-JP"/>
              </w:rPr>
            </w:pPr>
            <w:r w:rsidRPr="002202DE">
              <w:rPr>
                <w:rFonts w:eastAsia="MS Mincho"/>
                <w:iCs/>
                <w:color w:val="FF0000"/>
                <w:lang w:val="en-US" w:eastAsia="ja-JP"/>
              </w:rPr>
              <w:t>NOTE: In case some issues might be encountered further restrictions can be considered</w:t>
            </w:r>
          </w:p>
        </w:tc>
      </w:tr>
      <w:tr w:rsidR="008F2099" w14:paraId="4F56B45D" w14:textId="77777777" w:rsidTr="002202DE">
        <w:tc>
          <w:tcPr>
            <w:tcW w:w="9631" w:type="dxa"/>
          </w:tcPr>
          <w:p w14:paraId="05F62784" w14:textId="4C524394" w:rsidR="008F2099" w:rsidRPr="002202DE" w:rsidRDefault="008F2099" w:rsidP="002202DE">
            <w:pPr>
              <w:rPr>
                <w:rFonts w:eastAsia="MS Mincho"/>
                <w:color w:val="FF0000"/>
                <w:lang w:val="en-US" w:eastAsia="ja-JP"/>
              </w:rPr>
            </w:pPr>
            <w:r w:rsidRPr="008F2099">
              <w:rPr>
                <w:color w:val="FF0000"/>
                <w:lang w:val="en-US"/>
              </w:rPr>
              <w:t xml:space="preserve">Cross-carrier scheduling for short processing time is supported </w:t>
            </w:r>
            <w:r w:rsidRPr="008F2099">
              <w:rPr>
                <w:color w:val="FF0000"/>
              </w:rPr>
              <w:t>within the same PUCCH group. Both scheduling and scheduled cell shall be configured with short processing time</w:t>
            </w:r>
          </w:p>
        </w:tc>
      </w:tr>
    </w:tbl>
    <w:p w14:paraId="519C3E93" w14:textId="600A88FE" w:rsidR="002D7AFA" w:rsidRDefault="00261713" w:rsidP="002D7AFA">
      <w:pPr>
        <w:pStyle w:val="Heading2"/>
      </w:pPr>
      <w:r>
        <w:t>3</w:t>
      </w:r>
      <w:r w:rsidR="002D7AFA">
        <w:t>.</w:t>
      </w:r>
      <w:r w:rsidR="00A6077B">
        <w:t>3</w:t>
      </w:r>
      <w:r w:rsidR="002D7AFA">
        <w:tab/>
      </w:r>
      <w:r w:rsidR="002D7AFA" w:rsidRPr="002D7AFA">
        <w:t>Handling collisions between n+4 and n+3</w:t>
      </w:r>
    </w:p>
    <w:tbl>
      <w:tblPr>
        <w:tblStyle w:val="TableGrid"/>
        <w:tblW w:w="0" w:type="auto"/>
        <w:tblLook w:val="04A0" w:firstRow="1" w:lastRow="0" w:firstColumn="1" w:lastColumn="0" w:noHBand="0" w:noVBand="1"/>
      </w:tblPr>
      <w:tblGrid>
        <w:gridCol w:w="9631"/>
      </w:tblGrid>
      <w:tr w:rsidR="00896379" w14:paraId="167652B0" w14:textId="77777777" w:rsidTr="00896379">
        <w:tc>
          <w:tcPr>
            <w:tcW w:w="9781" w:type="dxa"/>
          </w:tcPr>
          <w:p w14:paraId="1AB7C110" w14:textId="544EF58A" w:rsidR="00896379" w:rsidRPr="0082247E" w:rsidRDefault="00896379" w:rsidP="00896379">
            <w:r w:rsidRPr="0082247E">
              <w:t xml:space="preserve">For FS1, the UE is not expected to receive </w:t>
            </w:r>
            <w:r w:rsidRPr="0082247E">
              <w:rPr>
                <w:lang w:val="en-US"/>
              </w:rPr>
              <w:t>DL assignments for the same</w:t>
            </w:r>
            <w:r w:rsidRPr="0082247E">
              <w:t xml:space="preserve"> carrier where HARQ-ACK would occur in the same subframe</w:t>
            </w:r>
          </w:p>
        </w:tc>
      </w:tr>
      <w:tr w:rsidR="00896379" w14:paraId="350D400A" w14:textId="77777777" w:rsidTr="00896379">
        <w:tc>
          <w:tcPr>
            <w:tcW w:w="9781" w:type="dxa"/>
          </w:tcPr>
          <w:p w14:paraId="3B8EC1E5" w14:textId="77777777" w:rsidR="00896379" w:rsidRPr="00B40571" w:rsidRDefault="00896379" w:rsidP="0082247E">
            <w:pPr>
              <w:spacing w:after="0"/>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14:paraId="45F4CCFD" w14:textId="77777777" w:rsidR="00896379" w:rsidRDefault="00896379" w:rsidP="00CA630A">
            <w:pPr>
              <w:numPr>
                <w:ilvl w:val="0"/>
                <w:numId w:val="34"/>
              </w:numPr>
              <w:spacing w:after="0"/>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14:paraId="39DED7E5" w14:textId="47B6AC17" w:rsidR="00896379" w:rsidRPr="00896379" w:rsidRDefault="00896379" w:rsidP="00CA630A">
            <w:pPr>
              <w:numPr>
                <w:ilvl w:val="1"/>
                <w:numId w:val="34"/>
              </w:numPr>
              <w:spacing w:after="0"/>
              <w:rPr>
                <w:rFonts w:eastAsia="MS Mincho"/>
                <w:lang w:val="en-US" w:eastAsia="ja-JP"/>
              </w:rPr>
            </w:pPr>
            <w:r w:rsidRPr="00896379">
              <w:rPr>
                <w:rFonts w:eastAsia="MS Mincho"/>
                <w:lang w:val="en-US" w:eastAsia="ja-JP"/>
              </w:rPr>
              <w:t>Note: If the UE receives conflicting UL grants with N+3 and N+4 timing scheduling PUSCH for the same UL subframe of a carrier, the UE behavior is left up to UE implementation</w:t>
            </w:r>
          </w:p>
        </w:tc>
      </w:tr>
      <w:tr w:rsidR="00AC36C8" w14:paraId="238A16CC" w14:textId="77777777" w:rsidTr="00896379">
        <w:tc>
          <w:tcPr>
            <w:tcW w:w="9781" w:type="dxa"/>
          </w:tcPr>
          <w:p w14:paraId="2D83A583" w14:textId="77777777" w:rsidR="00AC36C8" w:rsidRDefault="00AC36C8" w:rsidP="00AC36C8">
            <w:pPr>
              <w:spacing w:after="0"/>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14:paraId="07C4CA1B" w14:textId="588CD2E6" w:rsidR="00AC36C8" w:rsidRPr="00AC36C8" w:rsidRDefault="00AC36C8" w:rsidP="00CA630A">
            <w:pPr>
              <w:numPr>
                <w:ilvl w:val="0"/>
                <w:numId w:val="34"/>
              </w:numPr>
              <w:spacing w:after="0"/>
              <w:rPr>
                <w:rFonts w:eastAsia="MS Mincho"/>
                <w:lang w:val="en-US" w:eastAsia="ja-JP"/>
              </w:rPr>
            </w:pPr>
            <w:r w:rsidRPr="00AC36C8">
              <w:rPr>
                <w:rFonts w:eastAsia="MS Mincho"/>
                <w:lang w:eastAsia="ja-JP"/>
              </w:rPr>
              <w:t>Note: This might not imply specification changes</w:t>
            </w:r>
          </w:p>
        </w:tc>
      </w:tr>
      <w:tr w:rsidR="00AC36C8" w14:paraId="17E445E1" w14:textId="77777777" w:rsidTr="00896379">
        <w:tc>
          <w:tcPr>
            <w:tcW w:w="9781" w:type="dxa"/>
          </w:tcPr>
          <w:p w14:paraId="523D61F8" w14:textId="2B5999F6" w:rsidR="00AC36C8" w:rsidRDefault="00AC36C8" w:rsidP="00AC36C8">
            <w:pPr>
              <w:spacing w:after="0"/>
              <w:rPr>
                <w:rFonts w:eastAsia="MS Mincho"/>
                <w:lang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w:t>
            </w:r>
          </w:p>
        </w:tc>
      </w:tr>
      <w:tr w:rsidR="00770A73" w14:paraId="5A6A3C6D" w14:textId="77777777" w:rsidTr="00896379">
        <w:tc>
          <w:tcPr>
            <w:tcW w:w="9781" w:type="dxa"/>
          </w:tcPr>
          <w:p w14:paraId="389D0C25" w14:textId="77777777" w:rsidR="00770A73" w:rsidRPr="00573C38" w:rsidRDefault="00770A73" w:rsidP="001716CD">
            <w:pPr>
              <w:pStyle w:val="BodyText"/>
              <w:spacing w:after="0"/>
              <w:rPr>
                <w:rFonts w:eastAsia="MS Mincho"/>
                <w:lang w:eastAsia="ja-JP"/>
              </w:rPr>
            </w:pPr>
            <w:r w:rsidRPr="00573C38">
              <w:rPr>
                <w:rFonts w:eastAsia="MS Mincho"/>
                <w:lang w:eastAsia="ja-JP"/>
              </w:rPr>
              <w:t>In case of FS1 to solve PUCCH collisions between n+3 and n+4 UEs:</w:t>
            </w:r>
          </w:p>
          <w:p w14:paraId="24B54D7B" w14:textId="7BE7CC84" w:rsidR="00770A73" w:rsidRPr="00550525" w:rsidRDefault="00770A73" w:rsidP="00CA630A">
            <w:pPr>
              <w:numPr>
                <w:ilvl w:val="0"/>
                <w:numId w:val="36"/>
              </w:numPr>
              <w:spacing w:after="0"/>
              <w:rPr>
                <w:rFonts w:eastAsia="MS Mincho"/>
                <w:lang w:val="en-US" w:eastAsia="ja-JP"/>
              </w:rPr>
            </w:pPr>
            <w:r w:rsidRPr="00573C38">
              <w:rPr>
                <w:rFonts w:eastAsia="MS Mincho"/>
                <w:lang w:eastAsia="ja-JP"/>
              </w:rPr>
              <w:t>RRC configured UE-specific starting offset</w:t>
            </w:r>
          </w:p>
        </w:tc>
      </w:tr>
      <w:tr w:rsidR="006D2DEE" w14:paraId="642BBADB" w14:textId="77777777" w:rsidTr="00896379">
        <w:tc>
          <w:tcPr>
            <w:tcW w:w="9781" w:type="dxa"/>
          </w:tcPr>
          <w:p w14:paraId="7CAC5C1D" w14:textId="77777777" w:rsidR="006D2DEE" w:rsidRPr="00CD69F9" w:rsidRDefault="006D2DEE" w:rsidP="006D2DEE">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14:paraId="520D52BB" w14:textId="7B56CEB3" w:rsidR="006D2DEE" w:rsidRPr="00573C38" w:rsidRDefault="006D2DEE" w:rsidP="006D2DEE">
            <w:pPr>
              <w:pStyle w:val="BodyText"/>
              <w:rPr>
                <w:rFonts w:eastAsia="MS Mincho"/>
                <w:lang w:eastAsia="ja-JP"/>
              </w:rPr>
            </w:pPr>
            <w:r>
              <w:rPr>
                <w:rFonts w:eastAsia="MS Mincho"/>
                <w:lang w:eastAsia="ja-JP"/>
              </w:rPr>
              <w:t>Note: This might not have specification impact</w:t>
            </w:r>
          </w:p>
        </w:tc>
      </w:tr>
      <w:tr w:rsidR="00DB3D1A" w14:paraId="1497D212" w14:textId="77777777" w:rsidTr="00896379">
        <w:tc>
          <w:tcPr>
            <w:tcW w:w="9781" w:type="dxa"/>
          </w:tcPr>
          <w:p w14:paraId="6D634696" w14:textId="1F62AD78" w:rsidR="00DB3D1A" w:rsidRPr="009C6F76" w:rsidRDefault="00DB3D1A" w:rsidP="006D2DEE">
            <w:pPr>
              <w:rPr>
                <w:rFonts w:eastAsia="MS Mincho"/>
                <w:lang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tc>
      </w:tr>
      <w:tr w:rsidR="00910F25" w14:paraId="4190D0DB" w14:textId="77777777" w:rsidTr="00896379">
        <w:tc>
          <w:tcPr>
            <w:tcW w:w="9781" w:type="dxa"/>
          </w:tcPr>
          <w:p w14:paraId="6BA938FF" w14:textId="77777777" w:rsidR="00910F25" w:rsidRDefault="00910F25" w:rsidP="00CA630A">
            <w:pPr>
              <w:numPr>
                <w:ilvl w:val="0"/>
                <w:numId w:val="40"/>
              </w:numPr>
              <w:spacing w:after="0"/>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14:paraId="7C5770D7" w14:textId="5BE646A1" w:rsidR="00910F25" w:rsidRPr="00910F25" w:rsidRDefault="00910F25" w:rsidP="00CA630A">
            <w:pPr>
              <w:numPr>
                <w:ilvl w:val="0"/>
                <w:numId w:val="40"/>
              </w:numPr>
              <w:spacing w:after="0"/>
              <w:rPr>
                <w:rFonts w:eastAsia="MS Mincho"/>
                <w:iCs/>
                <w:lang w:val="en-US" w:eastAsia="ja-JP"/>
              </w:rPr>
            </w:pPr>
            <w:r>
              <w:rPr>
                <w:rFonts w:eastAsia="MS Mincho"/>
                <w:iCs/>
                <w:lang w:val="en-US" w:eastAsia="ja-JP"/>
              </w:rPr>
              <w:lastRenderedPageBreak/>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tc>
      </w:tr>
    </w:tbl>
    <w:p w14:paraId="1BB6C742" w14:textId="788C99B7" w:rsidR="00AC36C8" w:rsidRDefault="00AC36C8" w:rsidP="00AC36C8">
      <w:pPr>
        <w:pStyle w:val="Heading2"/>
      </w:pPr>
      <w:r>
        <w:lastRenderedPageBreak/>
        <w:t>3.4</w:t>
      </w:r>
      <w:r>
        <w:tab/>
        <w:t>FS2</w:t>
      </w:r>
    </w:p>
    <w:p w14:paraId="44F1FE16" w14:textId="31CD45AF" w:rsidR="00997652" w:rsidRPr="00997652" w:rsidRDefault="00997652" w:rsidP="00997652">
      <w:pPr>
        <w:pStyle w:val="Heading3"/>
      </w:pPr>
      <w:r>
        <w:t>3.4.1</w:t>
      </w:r>
      <w:r>
        <w:tab/>
        <w:t>UL scheduling timing</w:t>
      </w:r>
    </w:p>
    <w:tbl>
      <w:tblPr>
        <w:tblStyle w:val="TableGrid"/>
        <w:tblW w:w="0" w:type="auto"/>
        <w:tblLook w:val="04A0" w:firstRow="1" w:lastRow="0" w:firstColumn="1" w:lastColumn="0" w:noHBand="0" w:noVBand="1"/>
      </w:tblPr>
      <w:tblGrid>
        <w:gridCol w:w="9631"/>
      </w:tblGrid>
      <w:tr w:rsidR="00AC36C8" w14:paraId="56977A12" w14:textId="77777777" w:rsidTr="00AC36C8">
        <w:tc>
          <w:tcPr>
            <w:tcW w:w="9781" w:type="dxa"/>
          </w:tcPr>
          <w:p w14:paraId="0C32EAD2" w14:textId="77777777" w:rsidR="00AC36C8" w:rsidRPr="00D717BD" w:rsidRDefault="00AC36C8" w:rsidP="00CA630A">
            <w:pPr>
              <w:numPr>
                <w:ilvl w:val="0"/>
                <w:numId w:val="35"/>
              </w:numPr>
              <w:spacing w:after="0"/>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14:paraId="48FA6DE2" w14:textId="77777777" w:rsidR="00AC36C8" w:rsidRPr="00D717BD" w:rsidRDefault="00AC36C8" w:rsidP="00CA630A">
            <w:pPr>
              <w:numPr>
                <w:ilvl w:val="1"/>
                <w:numId w:val="35"/>
              </w:numPr>
              <w:spacing w:after="0"/>
              <w:rPr>
                <w:rFonts w:eastAsia="MS Mincho"/>
                <w:lang w:val="en-US" w:eastAsia="ja-JP"/>
              </w:rPr>
            </w:pPr>
            <w:r w:rsidRPr="00D717BD">
              <w:rPr>
                <w:rFonts w:eastAsia="MS Mincho"/>
                <w:lang w:val="en-US" w:eastAsia="ja-JP"/>
              </w:rPr>
              <w:t>Note: The timings highlighted in red are only applicable to special subframe configuration 10</w:t>
            </w:r>
          </w:p>
          <w:p w14:paraId="6E408A24" w14:textId="79E039E9" w:rsidR="00AC36C8" w:rsidRDefault="00AC36C8" w:rsidP="00AC36C8">
            <w:pPr>
              <w:rPr>
                <w:rFonts w:eastAsia="MS Mincho"/>
                <w:lang w:val="en-US" w:eastAsia="ja-JP"/>
              </w:rPr>
            </w:pPr>
          </w:p>
          <w:tbl>
            <w:tblPr>
              <w:tblStyle w:val="TableGrid"/>
              <w:tblW w:w="0" w:type="auto"/>
              <w:tblLook w:val="04A0" w:firstRow="1" w:lastRow="0" w:firstColumn="1" w:lastColumn="0" w:noHBand="0" w:noVBand="1"/>
            </w:tblPr>
            <w:tblGrid>
              <w:gridCol w:w="1366"/>
              <w:gridCol w:w="806"/>
              <w:gridCol w:w="807"/>
              <w:gridCol w:w="802"/>
              <w:gridCol w:w="802"/>
              <w:gridCol w:w="802"/>
              <w:gridCol w:w="807"/>
              <w:gridCol w:w="807"/>
              <w:gridCol w:w="802"/>
              <w:gridCol w:w="802"/>
              <w:gridCol w:w="802"/>
            </w:tblGrid>
            <w:tr w:rsidR="00812D97" w14:paraId="4E0FF439" w14:textId="03FA061E" w:rsidTr="00A01D6A">
              <w:tc>
                <w:tcPr>
                  <w:tcW w:w="1366" w:type="dxa"/>
                  <w:vMerge w:val="restart"/>
                </w:tcPr>
                <w:p w14:paraId="61BF0E50" w14:textId="16F747C1" w:rsidR="00812D97" w:rsidRDefault="00812D97" w:rsidP="00812D97">
                  <w:pPr>
                    <w:pStyle w:val="TAH"/>
                    <w:rPr>
                      <w:rFonts w:eastAsia="MS Mincho"/>
                      <w:lang w:val="en-US" w:eastAsia="ja-JP"/>
                    </w:rPr>
                  </w:pPr>
                  <w:r>
                    <w:rPr>
                      <w:rFonts w:eastAsia="MS Mincho"/>
                      <w:lang w:val="en-US" w:eastAsia="ja-JP"/>
                    </w:rPr>
                    <w:t>TDD UL/DL configuration</w:t>
                  </w:r>
                </w:p>
              </w:tc>
              <w:tc>
                <w:tcPr>
                  <w:tcW w:w="8189" w:type="dxa"/>
                  <w:gridSpan w:val="10"/>
                </w:tcPr>
                <w:p w14:paraId="29C9688B" w14:textId="2280E244" w:rsidR="00812D97" w:rsidRDefault="00812D97" w:rsidP="00812D97">
                  <w:pPr>
                    <w:pStyle w:val="TAH"/>
                    <w:rPr>
                      <w:rFonts w:eastAsia="MS Mincho"/>
                      <w:lang w:val="en-US" w:eastAsia="ja-JP"/>
                    </w:rPr>
                  </w:pPr>
                  <w:r>
                    <w:rPr>
                      <w:rFonts w:eastAsia="MS Mincho"/>
                      <w:lang w:val="en-US" w:eastAsia="ja-JP"/>
                    </w:rPr>
                    <w:t>Subframe number n</w:t>
                  </w:r>
                </w:p>
              </w:tc>
            </w:tr>
            <w:tr w:rsidR="00812D97" w14:paraId="11608A43" w14:textId="77777777" w:rsidTr="00A01D6A">
              <w:tc>
                <w:tcPr>
                  <w:tcW w:w="1366" w:type="dxa"/>
                  <w:vMerge/>
                </w:tcPr>
                <w:p w14:paraId="68C5B78C" w14:textId="77777777" w:rsidR="00812D97" w:rsidRDefault="00812D97" w:rsidP="00812D97">
                  <w:pPr>
                    <w:pStyle w:val="TAH"/>
                    <w:rPr>
                      <w:rFonts w:eastAsia="MS Mincho"/>
                      <w:lang w:val="en-US" w:eastAsia="ja-JP"/>
                    </w:rPr>
                  </w:pPr>
                </w:p>
              </w:tc>
              <w:tc>
                <w:tcPr>
                  <w:tcW w:w="818" w:type="dxa"/>
                </w:tcPr>
                <w:p w14:paraId="041F7790" w14:textId="45750838" w:rsidR="00812D97" w:rsidRDefault="00812D97" w:rsidP="00812D97">
                  <w:pPr>
                    <w:pStyle w:val="TAH"/>
                    <w:rPr>
                      <w:rFonts w:eastAsia="MS Mincho"/>
                      <w:lang w:val="en-US" w:eastAsia="ja-JP"/>
                    </w:rPr>
                  </w:pPr>
                  <w:r>
                    <w:rPr>
                      <w:rFonts w:eastAsia="MS Mincho"/>
                      <w:lang w:val="en-US" w:eastAsia="ja-JP"/>
                    </w:rPr>
                    <w:t>0</w:t>
                  </w:r>
                </w:p>
              </w:tc>
              <w:tc>
                <w:tcPr>
                  <w:tcW w:w="819" w:type="dxa"/>
                </w:tcPr>
                <w:p w14:paraId="463A92E6" w14:textId="35C92B0E" w:rsidR="00812D97" w:rsidRDefault="00812D97" w:rsidP="00812D97">
                  <w:pPr>
                    <w:pStyle w:val="TAH"/>
                    <w:rPr>
                      <w:rFonts w:eastAsia="MS Mincho"/>
                      <w:lang w:val="en-US" w:eastAsia="ja-JP"/>
                    </w:rPr>
                  </w:pPr>
                  <w:r>
                    <w:rPr>
                      <w:rFonts w:eastAsia="MS Mincho"/>
                      <w:lang w:val="en-US" w:eastAsia="ja-JP"/>
                    </w:rPr>
                    <w:t>1</w:t>
                  </w:r>
                </w:p>
              </w:tc>
              <w:tc>
                <w:tcPr>
                  <w:tcW w:w="819" w:type="dxa"/>
                </w:tcPr>
                <w:p w14:paraId="50225540" w14:textId="01858258" w:rsidR="00812D97" w:rsidRDefault="00812D97" w:rsidP="00812D97">
                  <w:pPr>
                    <w:pStyle w:val="TAH"/>
                    <w:rPr>
                      <w:rFonts w:eastAsia="MS Mincho"/>
                      <w:lang w:val="en-US" w:eastAsia="ja-JP"/>
                    </w:rPr>
                  </w:pPr>
                  <w:r>
                    <w:rPr>
                      <w:rFonts w:eastAsia="MS Mincho"/>
                      <w:lang w:val="en-US" w:eastAsia="ja-JP"/>
                    </w:rPr>
                    <w:t>2</w:t>
                  </w:r>
                </w:p>
              </w:tc>
              <w:tc>
                <w:tcPr>
                  <w:tcW w:w="819" w:type="dxa"/>
                </w:tcPr>
                <w:p w14:paraId="502D4DF8" w14:textId="79E61DAB" w:rsidR="00812D97" w:rsidRDefault="00812D97" w:rsidP="00812D97">
                  <w:pPr>
                    <w:pStyle w:val="TAH"/>
                    <w:rPr>
                      <w:rFonts w:eastAsia="MS Mincho"/>
                      <w:lang w:val="en-US" w:eastAsia="ja-JP"/>
                    </w:rPr>
                  </w:pPr>
                  <w:r>
                    <w:rPr>
                      <w:rFonts w:eastAsia="MS Mincho"/>
                      <w:lang w:val="en-US" w:eastAsia="ja-JP"/>
                    </w:rPr>
                    <w:t>3</w:t>
                  </w:r>
                </w:p>
              </w:tc>
              <w:tc>
                <w:tcPr>
                  <w:tcW w:w="819" w:type="dxa"/>
                </w:tcPr>
                <w:p w14:paraId="7514F523" w14:textId="0C0D0FB4" w:rsidR="00812D97" w:rsidRDefault="00812D97" w:rsidP="00812D97">
                  <w:pPr>
                    <w:pStyle w:val="TAH"/>
                    <w:rPr>
                      <w:rFonts w:eastAsia="MS Mincho"/>
                      <w:lang w:val="en-US" w:eastAsia="ja-JP"/>
                    </w:rPr>
                  </w:pPr>
                  <w:r>
                    <w:rPr>
                      <w:rFonts w:eastAsia="MS Mincho"/>
                      <w:lang w:val="en-US" w:eastAsia="ja-JP"/>
                    </w:rPr>
                    <w:t>4</w:t>
                  </w:r>
                </w:p>
              </w:tc>
              <w:tc>
                <w:tcPr>
                  <w:tcW w:w="819" w:type="dxa"/>
                </w:tcPr>
                <w:p w14:paraId="400D3BF2" w14:textId="6C201EAA" w:rsidR="00812D97" w:rsidRDefault="00812D97" w:rsidP="00812D97">
                  <w:pPr>
                    <w:pStyle w:val="TAH"/>
                    <w:rPr>
                      <w:rFonts w:eastAsia="MS Mincho"/>
                      <w:lang w:val="en-US" w:eastAsia="ja-JP"/>
                    </w:rPr>
                  </w:pPr>
                  <w:r>
                    <w:rPr>
                      <w:rFonts w:eastAsia="MS Mincho"/>
                      <w:lang w:val="en-US" w:eastAsia="ja-JP"/>
                    </w:rPr>
                    <w:t>5</w:t>
                  </w:r>
                </w:p>
              </w:tc>
              <w:tc>
                <w:tcPr>
                  <w:tcW w:w="819" w:type="dxa"/>
                </w:tcPr>
                <w:p w14:paraId="56C1930C" w14:textId="27455B64" w:rsidR="00812D97" w:rsidRDefault="00812D97" w:rsidP="00812D97">
                  <w:pPr>
                    <w:pStyle w:val="TAH"/>
                    <w:rPr>
                      <w:rFonts w:eastAsia="MS Mincho"/>
                      <w:lang w:val="en-US" w:eastAsia="ja-JP"/>
                    </w:rPr>
                  </w:pPr>
                  <w:r>
                    <w:rPr>
                      <w:rFonts w:eastAsia="MS Mincho"/>
                      <w:lang w:val="en-US" w:eastAsia="ja-JP"/>
                    </w:rPr>
                    <w:t>6</w:t>
                  </w:r>
                </w:p>
              </w:tc>
              <w:tc>
                <w:tcPr>
                  <w:tcW w:w="819" w:type="dxa"/>
                </w:tcPr>
                <w:p w14:paraId="5B330EEC" w14:textId="2ACFDA14" w:rsidR="00812D97" w:rsidRDefault="00812D97" w:rsidP="00812D97">
                  <w:pPr>
                    <w:pStyle w:val="TAH"/>
                    <w:rPr>
                      <w:rFonts w:eastAsia="MS Mincho"/>
                      <w:lang w:val="en-US" w:eastAsia="ja-JP"/>
                    </w:rPr>
                  </w:pPr>
                  <w:r>
                    <w:rPr>
                      <w:rFonts w:eastAsia="MS Mincho"/>
                      <w:lang w:val="en-US" w:eastAsia="ja-JP"/>
                    </w:rPr>
                    <w:t>7</w:t>
                  </w:r>
                </w:p>
              </w:tc>
              <w:tc>
                <w:tcPr>
                  <w:tcW w:w="819" w:type="dxa"/>
                </w:tcPr>
                <w:p w14:paraId="50D04C39" w14:textId="02EE0770" w:rsidR="00812D97" w:rsidRDefault="00812D97" w:rsidP="00812D97">
                  <w:pPr>
                    <w:pStyle w:val="TAH"/>
                    <w:rPr>
                      <w:rFonts w:eastAsia="MS Mincho"/>
                      <w:lang w:val="en-US" w:eastAsia="ja-JP"/>
                    </w:rPr>
                  </w:pPr>
                  <w:r>
                    <w:rPr>
                      <w:rFonts w:eastAsia="MS Mincho"/>
                      <w:lang w:val="en-US" w:eastAsia="ja-JP"/>
                    </w:rPr>
                    <w:t>8</w:t>
                  </w:r>
                </w:p>
              </w:tc>
              <w:tc>
                <w:tcPr>
                  <w:tcW w:w="819" w:type="dxa"/>
                </w:tcPr>
                <w:p w14:paraId="62091466" w14:textId="00A002D2" w:rsidR="00812D97" w:rsidRDefault="00812D97" w:rsidP="00812D97">
                  <w:pPr>
                    <w:pStyle w:val="TAH"/>
                    <w:rPr>
                      <w:rFonts w:eastAsia="MS Mincho"/>
                      <w:lang w:val="en-US" w:eastAsia="ja-JP"/>
                    </w:rPr>
                  </w:pPr>
                  <w:r>
                    <w:rPr>
                      <w:rFonts w:eastAsia="MS Mincho"/>
                      <w:lang w:val="en-US" w:eastAsia="ja-JP"/>
                    </w:rPr>
                    <w:t>9</w:t>
                  </w:r>
                </w:p>
              </w:tc>
            </w:tr>
            <w:tr w:rsidR="00CA7743" w14:paraId="6850AA11" w14:textId="77777777" w:rsidTr="001D23AA">
              <w:tc>
                <w:tcPr>
                  <w:tcW w:w="1366" w:type="dxa"/>
                </w:tcPr>
                <w:p w14:paraId="1C8CB0CE" w14:textId="79993FEA" w:rsidR="00CA7743" w:rsidRDefault="00CA7743" w:rsidP="00CA7743">
                  <w:pPr>
                    <w:pStyle w:val="TAC"/>
                    <w:rPr>
                      <w:rFonts w:eastAsia="MS Mincho"/>
                      <w:lang w:val="en-US" w:eastAsia="ja-JP"/>
                    </w:rPr>
                  </w:pPr>
                  <w:r>
                    <w:rPr>
                      <w:rFonts w:eastAsia="MS Mincho"/>
                      <w:lang w:val="en-US" w:eastAsia="ja-JP"/>
                    </w:rPr>
                    <w:t>0</w:t>
                  </w:r>
                </w:p>
              </w:tc>
              <w:tc>
                <w:tcPr>
                  <w:tcW w:w="818" w:type="dxa"/>
                  <w:vAlign w:val="center"/>
                </w:tcPr>
                <w:p w14:paraId="5C679FD5" w14:textId="08720093"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0E6B95C9" w14:textId="188CBA95" w:rsidR="00CA7743" w:rsidRDefault="00CA7743" w:rsidP="00CA7743">
                  <w:pPr>
                    <w:pStyle w:val="TAC"/>
                    <w:rPr>
                      <w:rFonts w:eastAsia="MS Mincho"/>
                      <w:lang w:val="en-US" w:eastAsia="ja-JP"/>
                    </w:rPr>
                  </w:pPr>
                  <w:r>
                    <w:t>3/6</w:t>
                  </w:r>
                </w:p>
              </w:tc>
              <w:tc>
                <w:tcPr>
                  <w:tcW w:w="819" w:type="dxa"/>
                  <w:vAlign w:val="center"/>
                </w:tcPr>
                <w:p w14:paraId="505DE69B" w14:textId="77777777" w:rsidR="00CA7743" w:rsidRDefault="00CA7743" w:rsidP="00CA7743">
                  <w:pPr>
                    <w:pStyle w:val="TAC"/>
                    <w:rPr>
                      <w:rFonts w:eastAsia="MS Mincho"/>
                      <w:lang w:val="en-US" w:eastAsia="ja-JP"/>
                    </w:rPr>
                  </w:pPr>
                </w:p>
              </w:tc>
              <w:tc>
                <w:tcPr>
                  <w:tcW w:w="819" w:type="dxa"/>
                  <w:vAlign w:val="center"/>
                </w:tcPr>
                <w:p w14:paraId="3D64B70E" w14:textId="77777777" w:rsidR="00CA7743" w:rsidRDefault="00CA7743" w:rsidP="00CA7743">
                  <w:pPr>
                    <w:pStyle w:val="TAC"/>
                    <w:rPr>
                      <w:rFonts w:eastAsia="MS Mincho"/>
                      <w:lang w:val="en-US" w:eastAsia="ja-JP"/>
                    </w:rPr>
                  </w:pPr>
                </w:p>
              </w:tc>
              <w:tc>
                <w:tcPr>
                  <w:tcW w:w="819" w:type="dxa"/>
                  <w:vAlign w:val="center"/>
                </w:tcPr>
                <w:p w14:paraId="5BCF5965" w14:textId="77777777" w:rsidR="00CA7743" w:rsidRDefault="00CA7743" w:rsidP="00CA7743">
                  <w:pPr>
                    <w:pStyle w:val="TAC"/>
                    <w:rPr>
                      <w:rFonts w:eastAsia="MS Mincho"/>
                      <w:lang w:val="en-US" w:eastAsia="ja-JP"/>
                    </w:rPr>
                  </w:pPr>
                </w:p>
              </w:tc>
              <w:tc>
                <w:tcPr>
                  <w:tcW w:w="819" w:type="dxa"/>
                  <w:vAlign w:val="center"/>
                </w:tcPr>
                <w:p w14:paraId="3CA55235" w14:textId="69DE9BED"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2D4F7EEA" w14:textId="1C10BCF9" w:rsidR="00CA7743" w:rsidRDefault="00CA7743" w:rsidP="00CA7743">
                  <w:pPr>
                    <w:pStyle w:val="TAC"/>
                    <w:rPr>
                      <w:rFonts w:eastAsia="MS Mincho"/>
                      <w:lang w:val="en-US" w:eastAsia="ja-JP"/>
                    </w:rPr>
                  </w:pPr>
                  <w:r>
                    <w:t>3/6</w:t>
                  </w:r>
                </w:p>
              </w:tc>
              <w:tc>
                <w:tcPr>
                  <w:tcW w:w="819" w:type="dxa"/>
                  <w:vAlign w:val="center"/>
                </w:tcPr>
                <w:p w14:paraId="5DC4B1AB" w14:textId="77777777" w:rsidR="00CA7743" w:rsidRDefault="00CA7743" w:rsidP="00CA7743">
                  <w:pPr>
                    <w:pStyle w:val="TAC"/>
                    <w:rPr>
                      <w:rFonts w:eastAsia="MS Mincho"/>
                      <w:lang w:val="en-US" w:eastAsia="ja-JP"/>
                    </w:rPr>
                  </w:pPr>
                </w:p>
              </w:tc>
              <w:tc>
                <w:tcPr>
                  <w:tcW w:w="819" w:type="dxa"/>
                  <w:vAlign w:val="center"/>
                </w:tcPr>
                <w:p w14:paraId="5DE0E514" w14:textId="77777777" w:rsidR="00CA7743" w:rsidRDefault="00CA7743" w:rsidP="00CA7743">
                  <w:pPr>
                    <w:pStyle w:val="TAC"/>
                    <w:rPr>
                      <w:rFonts w:eastAsia="MS Mincho"/>
                      <w:lang w:val="en-US" w:eastAsia="ja-JP"/>
                    </w:rPr>
                  </w:pPr>
                </w:p>
              </w:tc>
              <w:tc>
                <w:tcPr>
                  <w:tcW w:w="819" w:type="dxa"/>
                  <w:vAlign w:val="center"/>
                </w:tcPr>
                <w:p w14:paraId="17C1290E" w14:textId="77777777" w:rsidR="00CA7743" w:rsidRDefault="00CA7743" w:rsidP="00CA7743">
                  <w:pPr>
                    <w:pStyle w:val="TAC"/>
                    <w:rPr>
                      <w:rFonts w:eastAsia="MS Mincho"/>
                      <w:lang w:val="en-US" w:eastAsia="ja-JP"/>
                    </w:rPr>
                  </w:pPr>
                </w:p>
              </w:tc>
            </w:tr>
            <w:tr w:rsidR="00CA7743" w14:paraId="23A71A4C" w14:textId="2EBC6674" w:rsidTr="00A01D6A">
              <w:tc>
                <w:tcPr>
                  <w:tcW w:w="1366" w:type="dxa"/>
                </w:tcPr>
                <w:p w14:paraId="5518FCC8" w14:textId="2788789A" w:rsidR="00CA7743" w:rsidRDefault="00CA7743" w:rsidP="00CA7743">
                  <w:pPr>
                    <w:pStyle w:val="TAC"/>
                    <w:rPr>
                      <w:rFonts w:eastAsia="MS Mincho"/>
                      <w:lang w:val="en-US" w:eastAsia="ja-JP"/>
                    </w:rPr>
                  </w:pPr>
                  <w:r>
                    <w:rPr>
                      <w:rFonts w:eastAsia="MS Mincho"/>
                      <w:lang w:val="en-US" w:eastAsia="ja-JP"/>
                    </w:rPr>
                    <w:t>1</w:t>
                  </w:r>
                </w:p>
              </w:tc>
              <w:tc>
                <w:tcPr>
                  <w:tcW w:w="818" w:type="dxa"/>
                </w:tcPr>
                <w:p w14:paraId="3AA668D6" w14:textId="319B527D" w:rsidR="00CA7743" w:rsidRDefault="00CA7743" w:rsidP="00CA7743">
                  <w:pPr>
                    <w:pStyle w:val="TAC"/>
                    <w:rPr>
                      <w:rFonts w:eastAsia="MS Mincho"/>
                      <w:lang w:val="en-US" w:eastAsia="ja-JP"/>
                    </w:rPr>
                  </w:pPr>
                  <w:r>
                    <w:rPr>
                      <w:rFonts w:eastAsia="MS Mincho"/>
                      <w:lang w:val="en-US" w:eastAsia="ja-JP"/>
                    </w:rPr>
                    <w:t>3</w:t>
                  </w:r>
                </w:p>
              </w:tc>
              <w:tc>
                <w:tcPr>
                  <w:tcW w:w="819" w:type="dxa"/>
                </w:tcPr>
                <w:p w14:paraId="1D10ADF7" w14:textId="2EB856A2"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5</w:t>
                  </w:r>
                </w:p>
              </w:tc>
              <w:tc>
                <w:tcPr>
                  <w:tcW w:w="819" w:type="dxa"/>
                </w:tcPr>
                <w:p w14:paraId="23EE9681" w14:textId="77777777" w:rsidR="00CA7743" w:rsidRDefault="00CA7743" w:rsidP="00CA7743">
                  <w:pPr>
                    <w:pStyle w:val="TAC"/>
                    <w:rPr>
                      <w:rFonts w:eastAsia="MS Mincho"/>
                      <w:lang w:val="en-US" w:eastAsia="ja-JP"/>
                    </w:rPr>
                  </w:pPr>
                </w:p>
              </w:tc>
              <w:tc>
                <w:tcPr>
                  <w:tcW w:w="819" w:type="dxa"/>
                </w:tcPr>
                <w:p w14:paraId="13108811" w14:textId="1310932C" w:rsidR="00CA7743" w:rsidRDefault="00CA7743" w:rsidP="00CA7743">
                  <w:pPr>
                    <w:pStyle w:val="TAC"/>
                    <w:rPr>
                      <w:rFonts w:eastAsia="MS Mincho"/>
                      <w:lang w:val="en-US" w:eastAsia="ja-JP"/>
                    </w:rPr>
                  </w:pPr>
                </w:p>
              </w:tc>
              <w:tc>
                <w:tcPr>
                  <w:tcW w:w="819" w:type="dxa"/>
                </w:tcPr>
                <w:p w14:paraId="7C40A64D" w14:textId="6964BC4B" w:rsidR="00CA7743" w:rsidRDefault="00CA7743" w:rsidP="00CA7743">
                  <w:pPr>
                    <w:pStyle w:val="TAC"/>
                    <w:rPr>
                      <w:rFonts w:eastAsia="MS Mincho"/>
                      <w:lang w:val="en-US" w:eastAsia="ja-JP"/>
                    </w:rPr>
                  </w:pPr>
                  <w:r>
                    <w:rPr>
                      <w:rFonts w:eastAsia="MS Mincho"/>
                      <w:lang w:val="en-US" w:eastAsia="ja-JP"/>
                    </w:rPr>
                    <w:t>3</w:t>
                  </w:r>
                </w:p>
              </w:tc>
              <w:tc>
                <w:tcPr>
                  <w:tcW w:w="819" w:type="dxa"/>
                </w:tcPr>
                <w:p w14:paraId="5738C5AB" w14:textId="5898675B" w:rsidR="00CA7743" w:rsidRDefault="00CA7743" w:rsidP="00CA7743">
                  <w:pPr>
                    <w:pStyle w:val="TAC"/>
                    <w:rPr>
                      <w:rFonts w:eastAsia="MS Mincho"/>
                      <w:lang w:val="en-US" w:eastAsia="ja-JP"/>
                    </w:rPr>
                  </w:pPr>
                  <w:r>
                    <w:rPr>
                      <w:rFonts w:eastAsia="MS Mincho"/>
                      <w:lang w:val="en-US" w:eastAsia="ja-JP"/>
                    </w:rPr>
                    <w:t>3</w:t>
                  </w:r>
                </w:p>
              </w:tc>
              <w:tc>
                <w:tcPr>
                  <w:tcW w:w="819" w:type="dxa"/>
                </w:tcPr>
                <w:p w14:paraId="380407F7" w14:textId="69C1ED4A" w:rsidR="00CA7743" w:rsidRDefault="00CA7743" w:rsidP="00CA7743">
                  <w:pPr>
                    <w:pStyle w:val="TAC"/>
                    <w:rPr>
                      <w:rFonts w:eastAsia="MS Mincho"/>
                      <w:lang w:val="en-US" w:eastAsia="ja-JP"/>
                    </w:rPr>
                  </w:pPr>
                  <w:r>
                    <w:rPr>
                      <w:rFonts w:eastAsia="MS Mincho"/>
                      <w:lang w:val="en-US" w:eastAsia="ja-JP"/>
                    </w:rPr>
                    <w:t>5</w:t>
                  </w:r>
                </w:p>
              </w:tc>
              <w:tc>
                <w:tcPr>
                  <w:tcW w:w="819" w:type="dxa"/>
                </w:tcPr>
                <w:p w14:paraId="0DB25637" w14:textId="77777777" w:rsidR="00CA7743" w:rsidRDefault="00CA7743" w:rsidP="00CA7743">
                  <w:pPr>
                    <w:pStyle w:val="TAC"/>
                    <w:rPr>
                      <w:rFonts w:eastAsia="MS Mincho"/>
                      <w:lang w:val="en-US" w:eastAsia="ja-JP"/>
                    </w:rPr>
                  </w:pPr>
                </w:p>
              </w:tc>
              <w:tc>
                <w:tcPr>
                  <w:tcW w:w="819" w:type="dxa"/>
                </w:tcPr>
                <w:p w14:paraId="0DA23A66" w14:textId="77777777" w:rsidR="00CA7743" w:rsidRDefault="00CA7743" w:rsidP="00CA7743">
                  <w:pPr>
                    <w:pStyle w:val="TAC"/>
                    <w:rPr>
                      <w:rFonts w:eastAsia="MS Mincho"/>
                      <w:lang w:val="en-US" w:eastAsia="ja-JP"/>
                    </w:rPr>
                  </w:pPr>
                </w:p>
              </w:tc>
              <w:tc>
                <w:tcPr>
                  <w:tcW w:w="819" w:type="dxa"/>
                </w:tcPr>
                <w:p w14:paraId="0CB32E56" w14:textId="4FB92AEA" w:rsidR="00CA7743" w:rsidRDefault="00CA7743" w:rsidP="00CA7743">
                  <w:pPr>
                    <w:pStyle w:val="TAC"/>
                    <w:rPr>
                      <w:rFonts w:eastAsia="MS Mincho"/>
                      <w:lang w:val="en-US" w:eastAsia="ja-JP"/>
                    </w:rPr>
                  </w:pPr>
                  <w:r>
                    <w:rPr>
                      <w:rFonts w:eastAsia="MS Mincho"/>
                      <w:lang w:val="en-US" w:eastAsia="ja-JP"/>
                    </w:rPr>
                    <w:t>3</w:t>
                  </w:r>
                </w:p>
              </w:tc>
            </w:tr>
            <w:tr w:rsidR="00CA7743" w14:paraId="5A3DA3D1" w14:textId="51054393" w:rsidTr="00A01D6A">
              <w:tc>
                <w:tcPr>
                  <w:tcW w:w="1366" w:type="dxa"/>
                </w:tcPr>
                <w:p w14:paraId="5CA894C6" w14:textId="39877C58" w:rsidR="00CA7743" w:rsidRDefault="00CA7743" w:rsidP="00CA7743">
                  <w:pPr>
                    <w:pStyle w:val="TAC"/>
                    <w:rPr>
                      <w:rFonts w:eastAsia="MS Mincho"/>
                      <w:lang w:val="en-US" w:eastAsia="ja-JP"/>
                    </w:rPr>
                  </w:pPr>
                  <w:r>
                    <w:rPr>
                      <w:rFonts w:eastAsia="MS Mincho"/>
                      <w:lang w:val="en-US" w:eastAsia="ja-JP"/>
                    </w:rPr>
                    <w:t>2</w:t>
                  </w:r>
                </w:p>
              </w:tc>
              <w:tc>
                <w:tcPr>
                  <w:tcW w:w="818" w:type="dxa"/>
                </w:tcPr>
                <w:p w14:paraId="4A604E7D" w14:textId="77777777" w:rsidR="00CA7743" w:rsidRDefault="00CA7743" w:rsidP="00CA7743">
                  <w:pPr>
                    <w:pStyle w:val="TAC"/>
                    <w:rPr>
                      <w:rFonts w:eastAsia="MS Mincho"/>
                      <w:lang w:val="en-US" w:eastAsia="ja-JP"/>
                    </w:rPr>
                  </w:pPr>
                </w:p>
              </w:tc>
              <w:tc>
                <w:tcPr>
                  <w:tcW w:w="819" w:type="dxa"/>
                </w:tcPr>
                <w:p w14:paraId="6BAFF417" w14:textId="77777777" w:rsidR="00CA7743" w:rsidRDefault="00CA7743" w:rsidP="00CA7743">
                  <w:pPr>
                    <w:pStyle w:val="TAC"/>
                    <w:rPr>
                      <w:rFonts w:eastAsia="MS Mincho"/>
                      <w:lang w:val="en-US" w:eastAsia="ja-JP"/>
                    </w:rPr>
                  </w:pPr>
                </w:p>
              </w:tc>
              <w:tc>
                <w:tcPr>
                  <w:tcW w:w="819" w:type="dxa"/>
                </w:tcPr>
                <w:p w14:paraId="5833F8A9" w14:textId="77777777" w:rsidR="00CA7743" w:rsidRDefault="00CA7743" w:rsidP="00CA7743">
                  <w:pPr>
                    <w:pStyle w:val="TAC"/>
                    <w:rPr>
                      <w:rFonts w:eastAsia="MS Mincho"/>
                      <w:lang w:val="en-US" w:eastAsia="ja-JP"/>
                    </w:rPr>
                  </w:pPr>
                </w:p>
              </w:tc>
              <w:tc>
                <w:tcPr>
                  <w:tcW w:w="819" w:type="dxa"/>
                </w:tcPr>
                <w:p w14:paraId="5CD75138" w14:textId="4A3B84D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4B53CBC7" w14:textId="13374415" w:rsidR="00CA7743" w:rsidRDefault="00CA7743" w:rsidP="00CA7743">
                  <w:pPr>
                    <w:pStyle w:val="TAC"/>
                    <w:rPr>
                      <w:rFonts w:eastAsia="MS Mincho"/>
                      <w:lang w:val="en-US" w:eastAsia="ja-JP"/>
                    </w:rPr>
                  </w:pPr>
                  <w:r>
                    <w:rPr>
                      <w:rFonts w:eastAsia="MS Mincho"/>
                      <w:lang w:val="en-US" w:eastAsia="ja-JP"/>
                    </w:rPr>
                    <w:t>3</w:t>
                  </w:r>
                </w:p>
              </w:tc>
              <w:tc>
                <w:tcPr>
                  <w:tcW w:w="819" w:type="dxa"/>
                </w:tcPr>
                <w:p w14:paraId="68BD637D" w14:textId="77777777" w:rsidR="00CA7743" w:rsidRDefault="00CA7743" w:rsidP="00CA7743">
                  <w:pPr>
                    <w:pStyle w:val="TAC"/>
                    <w:rPr>
                      <w:rFonts w:eastAsia="MS Mincho"/>
                      <w:lang w:val="en-US" w:eastAsia="ja-JP"/>
                    </w:rPr>
                  </w:pPr>
                </w:p>
              </w:tc>
              <w:tc>
                <w:tcPr>
                  <w:tcW w:w="819" w:type="dxa"/>
                </w:tcPr>
                <w:p w14:paraId="449E9637" w14:textId="77777777" w:rsidR="00CA7743" w:rsidRDefault="00CA7743" w:rsidP="00CA7743">
                  <w:pPr>
                    <w:pStyle w:val="TAC"/>
                    <w:rPr>
                      <w:rFonts w:eastAsia="MS Mincho"/>
                      <w:lang w:val="en-US" w:eastAsia="ja-JP"/>
                    </w:rPr>
                  </w:pPr>
                </w:p>
              </w:tc>
              <w:tc>
                <w:tcPr>
                  <w:tcW w:w="819" w:type="dxa"/>
                </w:tcPr>
                <w:p w14:paraId="12F593B9" w14:textId="77777777" w:rsidR="00CA7743" w:rsidRDefault="00CA7743" w:rsidP="00CA7743">
                  <w:pPr>
                    <w:pStyle w:val="TAC"/>
                    <w:rPr>
                      <w:rFonts w:eastAsia="MS Mincho"/>
                      <w:lang w:val="en-US" w:eastAsia="ja-JP"/>
                    </w:rPr>
                  </w:pPr>
                </w:p>
              </w:tc>
              <w:tc>
                <w:tcPr>
                  <w:tcW w:w="819" w:type="dxa"/>
                </w:tcPr>
                <w:p w14:paraId="7230EE94" w14:textId="21C16473"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1FE504B" w14:textId="0DB03697" w:rsidR="00CA7743" w:rsidRDefault="00CA7743" w:rsidP="00CA7743">
                  <w:pPr>
                    <w:pStyle w:val="TAC"/>
                    <w:rPr>
                      <w:rFonts w:eastAsia="MS Mincho"/>
                      <w:lang w:val="en-US" w:eastAsia="ja-JP"/>
                    </w:rPr>
                  </w:pPr>
                  <w:r>
                    <w:rPr>
                      <w:rFonts w:eastAsia="MS Mincho"/>
                      <w:lang w:val="en-US" w:eastAsia="ja-JP"/>
                    </w:rPr>
                    <w:t>3</w:t>
                  </w:r>
                </w:p>
              </w:tc>
            </w:tr>
            <w:tr w:rsidR="00CA7743" w14:paraId="79612506" w14:textId="245B2AAF" w:rsidTr="00A01D6A">
              <w:tc>
                <w:tcPr>
                  <w:tcW w:w="1366" w:type="dxa"/>
                </w:tcPr>
                <w:p w14:paraId="09C2731A" w14:textId="1DBA11FD" w:rsidR="00CA7743" w:rsidRDefault="00CA7743" w:rsidP="00CA7743">
                  <w:pPr>
                    <w:pStyle w:val="TAC"/>
                    <w:rPr>
                      <w:rFonts w:eastAsia="MS Mincho"/>
                      <w:lang w:val="en-US" w:eastAsia="ja-JP"/>
                    </w:rPr>
                  </w:pPr>
                  <w:r>
                    <w:rPr>
                      <w:rFonts w:eastAsia="MS Mincho"/>
                      <w:lang w:val="en-US" w:eastAsia="ja-JP"/>
                    </w:rPr>
                    <w:t>3</w:t>
                  </w:r>
                </w:p>
              </w:tc>
              <w:tc>
                <w:tcPr>
                  <w:tcW w:w="818" w:type="dxa"/>
                </w:tcPr>
                <w:p w14:paraId="03C66EB0" w14:textId="107BD428" w:rsidR="00CA7743" w:rsidRDefault="00CA7743" w:rsidP="00CA7743">
                  <w:pPr>
                    <w:pStyle w:val="TAC"/>
                    <w:rPr>
                      <w:rFonts w:eastAsia="MS Mincho"/>
                      <w:lang w:val="en-US" w:eastAsia="ja-JP"/>
                    </w:rPr>
                  </w:pPr>
                  <w:r>
                    <w:rPr>
                      <w:rFonts w:eastAsia="MS Mincho"/>
                      <w:lang w:val="en-US" w:eastAsia="ja-JP"/>
                    </w:rPr>
                    <w:t>3</w:t>
                  </w:r>
                </w:p>
              </w:tc>
              <w:tc>
                <w:tcPr>
                  <w:tcW w:w="819" w:type="dxa"/>
                </w:tcPr>
                <w:p w14:paraId="6E90F8ED" w14:textId="760A9ED2" w:rsidR="00CA7743" w:rsidRDefault="00CA7743" w:rsidP="00CA7743">
                  <w:pPr>
                    <w:pStyle w:val="TAC"/>
                    <w:rPr>
                      <w:rFonts w:eastAsia="MS Mincho"/>
                      <w:lang w:val="en-US" w:eastAsia="ja-JP"/>
                    </w:rPr>
                  </w:pPr>
                  <w:r>
                    <w:rPr>
                      <w:rFonts w:eastAsia="MS Mincho"/>
                      <w:lang w:val="en-US" w:eastAsia="ja-JP"/>
                    </w:rPr>
                    <w:t>3</w:t>
                  </w:r>
                </w:p>
              </w:tc>
              <w:tc>
                <w:tcPr>
                  <w:tcW w:w="819" w:type="dxa"/>
                </w:tcPr>
                <w:p w14:paraId="4AAA95A2" w14:textId="77777777" w:rsidR="00CA7743" w:rsidRDefault="00CA7743" w:rsidP="00CA7743">
                  <w:pPr>
                    <w:pStyle w:val="TAC"/>
                    <w:rPr>
                      <w:rFonts w:eastAsia="MS Mincho"/>
                      <w:lang w:val="en-US" w:eastAsia="ja-JP"/>
                    </w:rPr>
                  </w:pPr>
                </w:p>
              </w:tc>
              <w:tc>
                <w:tcPr>
                  <w:tcW w:w="819" w:type="dxa"/>
                </w:tcPr>
                <w:p w14:paraId="0D3B334F" w14:textId="77777777" w:rsidR="00CA7743" w:rsidRDefault="00CA7743" w:rsidP="00CA7743">
                  <w:pPr>
                    <w:pStyle w:val="TAC"/>
                    <w:rPr>
                      <w:rFonts w:eastAsia="MS Mincho"/>
                      <w:lang w:val="en-US" w:eastAsia="ja-JP"/>
                    </w:rPr>
                  </w:pPr>
                </w:p>
              </w:tc>
              <w:tc>
                <w:tcPr>
                  <w:tcW w:w="819" w:type="dxa"/>
                </w:tcPr>
                <w:p w14:paraId="332C0DCE" w14:textId="77777777" w:rsidR="00CA7743" w:rsidRDefault="00CA7743" w:rsidP="00CA7743">
                  <w:pPr>
                    <w:pStyle w:val="TAC"/>
                    <w:rPr>
                      <w:rFonts w:eastAsia="MS Mincho"/>
                      <w:lang w:val="en-US" w:eastAsia="ja-JP"/>
                    </w:rPr>
                  </w:pPr>
                </w:p>
              </w:tc>
              <w:tc>
                <w:tcPr>
                  <w:tcW w:w="819" w:type="dxa"/>
                </w:tcPr>
                <w:p w14:paraId="3C1A62D7" w14:textId="77777777" w:rsidR="00CA7743" w:rsidRDefault="00CA7743" w:rsidP="00CA7743">
                  <w:pPr>
                    <w:pStyle w:val="TAC"/>
                    <w:rPr>
                      <w:rFonts w:eastAsia="MS Mincho"/>
                      <w:lang w:val="en-US" w:eastAsia="ja-JP"/>
                    </w:rPr>
                  </w:pPr>
                </w:p>
              </w:tc>
              <w:tc>
                <w:tcPr>
                  <w:tcW w:w="819" w:type="dxa"/>
                </w:tcPr>
                <w:p w14:paraId="5B4EA520" w14:textId="77777777" w:rsidR="00CA7743" w:rsidRDefault="00CA7743" w:rsidP="00CA7743">
                  <w:pPr>
                    <w:pStyle w:val="TAC"/>
                    <w:rPr>
                      <w:rFonts w:eastAsia="MS Mincho"/>
                      <w:lang w:val="en-US" w:eastAsia="ja-JP"/>
                    </w:rPr>
                  </w:pPr>
                </w:p>
              </w:tc>
              <w:tc>
                <w:tcPr>
                  <w:tcW w:w="819" w:type="dxa"/>
                </w:tcPr>
                <w:p w14:paraId="7321A05A" w14:textId="77777777" w:rsidR="00CA7743" w:rsidRDefault="00CA7743" w:rsidP="00CA7743">
                  <w:pPr>
                    <w:pStyle w:val="TAC"/>
                    <w:rPr>
                      <w:rFonts w:eastAsia="MS Mincho"/>
                      <w:lang w:val="en-US" w:eastAsia="ja-JP"/>
                    </w:rPr>
                  </w:pPr>
                </w:p>
              </w:tc>
              <w:tc>
                <w:tcPr>
                  <w:tcW w:w="819" w:type="dxa"/>
                </w:tcPr>
                <w:p w14:paraId="6C1193D4" w14:textId="6D4BC29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8814275" w14:textId="3C2B01B1" w:rsidR="00CA7743" w:rsidRDefault="00CA7743" w:rsidP="00CA7743">
                  <w:pPr>
                    <w:pStyle w:val="TAC"/>
                    <w:rPr>
                      <w:rFonts w:eastAsia="MS Mincho"/>
                      <w:lang w:val="en-US" w:eastAsia="ja-JP"/>
                    </w:rPr>
                  </w:pPr>
                  <w:r>
                    <w:rPr>
                      <w:rFonts w:eastAsia="MS Mincho"/>
                      <w:lang w:val="en-US" w:eastAsia="ja-JP"/>
                    </w:rPr>
                    <w:t>3</w:t>
                  </w:r>
                </w:p>
              </w:tc>
            </w:tr>
            <w:tr w:rsidR="00CA7743" w14:paraId="2339F05C" w14:textId="71DF55E5" w:rsidTr="00A01D6A">
              <w:tc>
                <w:tcPr>
                  <w:tcW w:w="1366" w:type="dxa"/>
                </w:tcPr>
                <w:p w14:paraId="1ED63E82" w14:textId="0650DE78" w:rsidR="00CA7743" w:rsidRDefault="00CA7743" w:rsidP="00CA7743">
                  <w:pPr>
                    <w:pStyle w:val="TAC"/>
                    <w:rPr>
                      <w:rFonts w:eastAsia="MS Mincho"/>
                      <w:lang w:val="en-US" w:eastAsia="ja-JP"/>
                    </w:rPr>
                  </w:pPr>
                  <w:r>
                    <w:rPr>
                      <w:rFonts w:eastAsia="MS Mincho"/>
                      <w:lang w:val="en-US" w:eastAsia="ja-JP"/>
                    </w:rPr>
                    <w:t>4</w:t>
                  </w:r>
                </w:p>
              </w:tc>
              <w:tc>
                <w:tcPr>
                  <w:tcW w:w="818" w:type="dxa"/>
                </w:tcPr>
                <w:p w14:paraId="1C28C749" w14:textId="7986B6E7" w:rsidR="00CA7743" w:rsidRDefault="00CA7743" w:rsidP="00CA7743">
                  <w:pPr>
                    <w:pStyle w:val="TAC"/>
                    <w:rPr>
                      <w:rFonts w:eastAsia="MS Mincho"/>
                      <w:lang w:val="en-US" w:eastAsia="ja-JP"/>
                    </w:rPr>
                  </w:pPr>
                  <w:r>
                    <w:rPr>
                      <w:rFonts w:eastAsia="MS Mincho"/>
                      <w:lang w:val="en-US" w:eastAsia="ja-JP"/>
                    </w:rPr>
                    <w:t>3</w:t>
                  </w:r>
                </w:p>
              </w:tc>
              <w:tc>
                <w:tcPr>
                  <w:tcW w:w="819" w:type="dxa"/>
                </w:tcPr>
                <w:p w14:paraId="63720EFD" w14:textId="77777777" w:rsidR="00CA7743" w:rsidRDefault="00CA7743" w:rsidP="00CA7743">
                  <w:pPr>
                    <w:pStyle w:val="TAC"/>
                    <w:rPr>
                      <w:rFonts w:eastAsia="MS Mincho"/>
                      <w:lang w:val="en-US" w:eastAsia="ja-JP"/>
                    </w:rPr>
                  </w:pPr>
                </w:p>
              </w:tc>
              <w:tc>
                <w:tcPr>
                  <w:tcW w:w="819" w:type="dxa"/>
                </w:tcPr>
                <w:p w14:paraId="29B5E717" w14:textId="77777777" w:rsidR="00CA7743" w:rsidRDefault="00CA7743" w:rsidP="00CA7743">
                  <w:pPr>
                    <w:pStyle w:val="TAC"/>
                    <w:rPr>
                      <w:rFonts w:eastAsia="MS Mincho"/>
                      <w:lang w:val="en-US" w:eastAsia="ja-JP"/>
                    </w:rPr>
                  </w:pPr>
                </w:p>
              </w:tc>
              <w:tc>
                <w:tcPr>
                  <w:tcW w:w="819" w:type="dxa"/>
                </w:tcPr>
                <w:p w14:paraId="426F1567" w14:textId="77777777" w:rsidR="00CA7743" w:rsidRDefault="00CA7743" w:rsidP="00CA7743">
                  <w:pPr>
                    <w:pStyle w:val="TAC"/>
                    <w:rPr>
                      <w:rFonts w:eastAsia="MS Mincho"/>
                      <w:lang w:val="en-US" w:eastAsia="ja-JP"/>
                    </w:rPr>
                  </w:pPr>
                </w:p>
              </w:tc>
              <w:tc>
                <w:tcPr>
                  <w:tcW w:w="819" w:type="dxa"/>
                </w:tcPr>
                <w:p w14:paraId="3A94E52A" w14:textId="77777777" w:rsidR="00CA7743" w:rsidRDefault="00CA7743" w:rsidP="00CA7743">
                  <w:pPr>
                    <w:pStyle w:val="TAC"/>
                    <w:rPr>
                      <w:rFonts w:eastAsia="MS Mincho"/>
                      <w:lang w:val="en-US" w:eastAsia="ja-JP"/>
                    </w:rPr>
                  </w:pPr>
                </w:p>
              </w:tc>
              <w:tc>
                <w:tcPr>
                  <w:tcW w:w="819" w:type="dxa"/>
                </w:tcPr>
                <w:p w14:paraId="7D284070" w14:textId="77777777" w:rsidR="00CA7743" w:rsidRDefault="00CA7743" w:rsidP="00CA7743">
                  <w:pPr>
                    <w:pStyle w:val="TAC"/>
                    <w:rPr>
                      <w:rFonts w:eastAsia="MS Mincho"/>
                      <w:lang w:val="en-US" w:eastAsia="ja-JP"/>
                    </w:rPr>
                  </w:pPr>
                </w:p>
              </w:tc>
              <w:tc>
                <w:tcPr>
                  <w:tcW w:w="819" w:type="dxa"/>
                </w:tcPr>
                <w:p w14:paraId="0C3D1422" w14:textId="77777777" w:rsidR="00CA7743" w:rsidRDefault="00CA7743" w:rsidP="00CA7743">
                  <w:pPr>
                    <w:pStyle w:val="TAC"/>
                    <w:rPr>
                      <w:rFonts w:eastAsia="MS Mincho"/>
                      <w:lang w:val="en-US" w:eastAsia="ja-JP"/>
                    </w:rPr>
                  </w:pPr>
                </w:p>
              </w:tc>
              <w:tc>
                <w:tcPr>
                  <w:tcW w:w="819" w:type="dxa"/>
                </w:tcPr>
                <w:p w14:paraId="1E3A112E" w14:textId="77777777" w:rsidR="00CA7743" w:rsidRDefault="00CA7743" w:rsidP="00CA7743">
                  <w:pPr>
                    <w:pStyle w:val="TAC"/>
                    <w:rPr>
                      <w:rFonts w:eastAsia="MS Mincho"/>
                      <w:lang w:val="en-US" w:eastAsia="ja-JP"/>
                    </w:rPr>
                  </w:pPr>
                </w:p>
              </w:tc>
              <w:tc>
                <w:tcPr>
                  <w:tcW w:w="819" w:type="dxa"/>
                </w:tcPr>
                <w:p w14:paraId="34B1C75C" w14:textId="22B0A236"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1FEF38C4" w14:textId="58ECBE0A" w:rsidR="00CA7743" w:rsidRDefault="00CA7743" w:rsidP="00CA7743">
                  <w:pPr>
                    <w:pStyle w:val="TAC"/>
                    <w:rPr>
                      <w:rFonts w:eastAsia="MS Mincho"/>
                      <w:lang w:val="en-US" w:eastAsia="ja-JP"/>
                    </w:rPr>
                  </w:pPr>
                  <w:r>
                    <w:rPr>
                      <w:rFonts w:eastAsia="MS Mincho"/>
                      <w:lang w:val="en-US" w:eastAsia="ja-JP"/>
                    </w:rPr>
                    <w:t>3</w:t>
                  </w:r>
                </w:p>
              </w:tc>
            </w:tr>
            <w:tr w:rsidR="00CA7743" w14:paraId="25D54A28" w14:textId="3761735F" w:rsidTr="00A01D6A">
              <w:tc>
                <w:tcPr>
                  <w:tcW w:w="1366" w:type="dxa"/>
                </w:tcPr>
                <w:p w14:paraId="00C6CE65" w14:textId="677366FA" w:rsidR="00CA7743" w:rsidRDefault="00CA7743" w:rsidP="00CA7743">
                  <w:pPr>
                    <w:pStyle w:val="TAC"/>
                    <w:rPr>
                      <w:rFonts w:eastAsia="MS Mincho"/>
                      <w:lang w:val="en-US" w:eastAsia="ja-JP"/>
                    </w:rPr>
                  </w:pPr>
                  <w:r>
                    <w:rPr>
                      <w:rFonts w:eastAsia="MS Mincho"/>
                      <w:lang w:val="en-US" w:eastAsia="ja-JP"/>
                    </w:rPr>
                    <w:t>5</w:t>
                  </w:r>
                </w:p>
              </w:tc>
              <w:tc>
                <w:tcPr>
                  <w:tcW w:w="818" w:type="dxa"/>
                </w:tcPr>
                <w:p w14:paraId="65E8AB6A" w14:textId="77777777" w:rsidR="00CA7743" w:rsidRDefault="00CA7743" w:rsidP="00CA7743">
                  <w:pPr>
                    <w:pStyle w:val="TAC"/>
                    <w:rPr>
                      <w:rFonts w:eastAsia="MS Mincho"/>
                      <w:lang w:val="en-US" w:eastAsia="ja-JP"/>
                    </w:rPr>
                  </w:pPr>
                </w:p>
              </w:tc>
              <w:tc>
                <w:tcPr>
                  <w:tcW w:w="819" w:type="dxa"/>
                </w:tcPr>
                <w:p w14:paraId="2A050097" w14:textId="77777777" w:rsidR="00CA7743" w:rsidRDefault="00CA7743" w:rsidP="00CA7743">
                  <w:pPr>
                    <w:pStyle w:val="TAC"/>
                    <w:rPr>
                      <w:rFonts w:eastAsia="MS Mincho"/>
                      <w:lang w:val="en-US" w:eastAsia="ja-JP"/>
                    </w:rPr>
                  </w:pPr>
                </w:p>
              </w:tc>
              <w:tc>
                <w:tcPr>
                  <w:tcW w:w="819" w:type="dxa"/>
                </w:tcPr>
                <w:p w14:paraId="1CF46232" w14:textId="77777777" w:rsidR="00CA7743" w:rsidRDefault="00CA7743" w:rsidP="00CA7743">
                  <w:pPr>
                    <w:pStyle w:val="TAC"/>
                    <w:rPr>
                      <w:rFonts w:eastAsia="MS Mincho"/>
                      <w:lang w:val="en-US" w:eastAsia="ja-JP"/>
                    </w:rPr>
                  </w:pPr>
                </w:p>
              </w:tc>
              <w:tc>
                <w:tcPr>
                  <w:tcW w:w="819" w:type="dxa"/>
                </w:tcPr>
                <w:p w14:paraId="6667DAA0" w14:textId="77777777" w:rsidR="00CA7743" w:rsidRDefault="00CA7743" w:rsidP="00CA7743">
                  <w:pPr>
                    <w:pStyle w:val="TAC"/>
                    <w:rPr>
                      <w:rFonts w:eastAsia="MS Mincho"/>
                      <w:lang w:val="en-US" w:eastAsia="ja-JP"/>
                    </w:rPr>
                  </w:pPr>
                </w:p>
              </w:tc>
              <w:tc>
                <w:tcPr>
                  <w:tcW w:w="819" w:type="dxa"/>
                </w:tcPr>
                <w:p w14:paraId="393B0A63" w14:textId="77777777" w:rsidR="00CA7743" w:rsidRDefault="00CA7743" w:rsidP="00CA7743">
                  <w:pPr>
                    <w:pStyle w:val="TAC"/>
                    <w:rPr>
                      <w:rFonts w:eastAsia="MS Mincho"/>
                      <w:lang w:val="en-US" w:eastAsia="ja-JP"/>
                    </w:rPr>
                  </w:pPr>
                </w:p>
              </w:tc>
              <w:tc>
                <w:tcPr>
                  <w:tcW w:w="819" w:type="dxa"/>
                </w:tcPr>
                <w:p w14:paraId="290A3EC6" w14:textId="77777777" w:rsidR="00CA7743" w:rsidRDefault="00CA7743" w:rsidP="00CA7743">
                  <w:pPr>
                    <w:pStyle w:val="TAC"/>
                    <w:rPr>
                      <w:rFonts w:eastAsia="MS Mincho"/>
                      <w:lang w:val="en-US" w:eastAsia="ja-JP"/>
                    </w:rPr>
                  </w:pPr>
                </w:p>
              </w:tc>
              <w:tc>
                <w:tcPr>
                  <w:tcW w:w="819" w:type="dxa"/>
                </w:tcPr>
                <w:p w14:paraId="0916FE5C" w14:textId="77777777" w:rsidR="00CA7743" w:rsidRDefault="00CA7743" w:rsidP="00CA7743">
                  <w:pPr>
                    <w:pStyle w:val="TAC"/>
                    <w:rPr>
                      <w:rFonts w:eastAsia="MS Mincho"/>
                      <w:lang w:val="en-US" w:eastAsia="ja-JP"/>
                    </w:rPr>
                  </w:pPr>
                </w:p>
              </w:tc>
              <w:tc>
                <w:tcPr>
                  <w:tcW w:w="819" w:type="dxa"/>
                </w:tcPr>
                <w:p w14:paraId="5228CD63" w14:textId="77777777" w:rsidR="00CA7743" w:rsidRDefault="00CA7743" w:rsidP="00CA7743">
                  <w:pPr>
                    <w:pStyle w:val="TAC"/>
                    <w:rPr>
                      <w:rFonts w:eastAsia="MS Mincho"/>
                      <w:lang w:val="en-US" w:eastAsia="ja-JP"/>
                    </w:rPr>
                  </w:pPr>
                </w:p>
              </w:tc>
              <w:tc>
                <w:tcPr>
                  <w:tcW w:w="819" w:type="dxa"/>
                </w:tcPr>
                <w:p w14:paraId="025C3120" w14:textId="5FBE4D84"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3093D7E2" w14:textId="0D435E34" w:rsidR="00CA7743" w:rsidRDefault="00CA7743" w:rsidP="00CA7743">
                  <w:pPr>
                    <w:pStyle w:val="TAC"/>
                    <w:rPr>
                      <w:rFonts w:eastAsia="MS Mincho"/>
                      <w:lang w:val="en-US" w:eastAsia="ja-JP"/>
                    </w:rPr>
                  </w:pPr>
                  <w:r>
                    <w:rPr>
                      <w:rFonts w:eastAsia="MS Mincho"/>
                      <w:lang w:val="en-US" w:eastAsia="ja-JP"/>
                    </w:rPr>
                    <w:t>3</w:t>
                  </w:r>
                </w:p>
              </w:tc>
            </w:tr>
            <w:tr w:rsidR="000808C9" w14:paraId="59C9CB92" w14:textId="32CDC0CF" w:rsidTr="001D23AA">
              <w:tc>
                <w:tcPr>
                  <w:tcW w:w="1366" w:type="dxa"/>
                </w:tcPr>
                <w:p w14:paraId="028A967C" w14:textId="2C3D82E7"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xml:space="preserve">, SSC 0-9 </w:t>
                  </w:r>
                </w:p>
              </w:tc>
              <w:tc>
                <w:tcPr>
                  <w:tcW w:w="818" w:type="dxa"/>
                  <w:vAlign w:val="center"/>
                </w:tcPr>
                <w:p w14:paraId="19BBD523" w14:textId="553C234B" w:rsidR="000808C9" w:rsidRDefault="000808C9" w:rsidP="000808C9">
                  <w:pPr>
                    <w:pStyle w:val="TAC"/>
                    <w:rPr>
                      <w:rFonts w:eastAsia="MS Mincho"/>
                      <w:lang w:val="en-US" w:eastAsia="ja-JP"/>
                    </w:rPr>
                  </w:pPr>
                  <w:r>
                    <w:rPr>
                      <w:lang w:val="en-US"/>
                    </w:rPr>
                    <w:t>4</w:t>
                  </w:r>
                </w:p>
              </w:tc>
              <w:tc>
                <w:tcPr>
                  <w:tcW w:w="819" w:type="dxa"/>
                  <w:vAlign w:val="center"/>
                </w:tcPr>
                <w:p w14:paraId="55EC5B22" w14:textId="7F22E070" w:rsidR="000808C9" w:rsidRDefault="000808C9" w:rsidP="000808C9">
                  <w:pPr>
                    <w:pStyle w:val="TAC"/>
                    <w:rPr>
                      <w:rFonts w:eastAsia="MS Mincho"/>
                      <w:lang w:val="en-US" w:eastAsia="ja-JP"/>
                    </w:rPr>
                  </w:pPr>
                  <w:r>
                    <w:rPr>
                      <w:lang w:val="en-US"/>
                    </w:rPr>
                    <w:t>6</w:t>
                  </w:r>
                </w:p>
              </w:tc>
              <w:tc>
                <w:tcPr>
                  <w:tcW w:w="819" w:type="dxa"/>
                  <w:vAlign w:val="center"/>
                </w:tcPr>
                <w:p w14:paraId="677119C4" w14:textId="77777777" w:rsidR="000808C9" w:rsidRDefault="000808C9" w:rsidP="000808C9">
                  <w:pPr>
                    <w:pStyle w:val="TAC"/>
                    <w:rPr>
                      <w:rFonts w:eastAsia="MS Mincho"/>
                      <w:lang w:val="en-US" w:eastAsia="ja-JP"/>
                    </w:rPr>
                  </w:pPr>
                </w:p>
              </w:tc>
              <w:tc>
                <w:tcPr>
                  <w:tcW w:w="819" w:type="dxa"/>
                  <w:vAlign w:val="center"/>
                </w:tcPr>
                <w:p w14:paraId="78F65C0D" w14:textId="77777777" w:rsidR="000808C9" w:rsidRDefault="000808C9" w:rsidP="000808C9">
                  <w:pPr>
                    <w:pStyle w:val="TAC"/>
                    <w:rPr>
                      <w:rFonts w:eastAsia="MS Mincho"/>
                      <w:lang w:val="en-US" w:eastAsia="ja-JP"/>
                    </w:rPr>
                  </w:pPr>
                </w:p>
              </w:tc>
              <w:tc>
                <w:tcPr>
                  <w:tcW w:w="819" w:type="dxa"/>
                  <w:vAlign w:val="center"/>
                </w:tcPr>
                <w:p w14:paraId="1E36557D" w14:textId="77777777" w:rsidR="000808C9" w:rsidRDefault="000808C9" w:rsidP="000808C9">
                  <w:pPr>
                    <w:pStyle w:val="TAC"/>
                    <w:rPr>
                      <w:rFonts w:eastAsia="MS Mincho"/>
                      <w:lang w:val="en-US" w:eastAsia="ja-JP"/>
                    </w:rPr>
                  </w:pPr>
                </w:p>
              </w:tc>
              <w:tc>
                <w:tcPr>
                  <w:tcW w:w="819" w:type="dxa"/>
                  <w:vAlign w:val="center"/>
                </w:tcPr>
                <w:p w14:paraId="257A4C24" w14:textId="780933FA" w:rsidR="000808C9" w:rsidRDefault="000808C9" w:rsidP="000808C9">
                  <w:pPr>
                    <w:pStyle w:val="TAC"/>
                    <w:rPr>
                      <w:rFonts w:eastAsia="MS Mincho"/>
                      <w:lang w:val="en-US" w:eastAsia="ja-JP"/>
                    </w:rPr>
                  </w:pPr>
                  <w:r>
                    <w:rPr>
                      <w:lang w:val="en-US"/>
                    </w:rPr>
                    <w:t>3</w:t>
                  </w:r>
                </w:p>
              </w:tc>
              <w:tc>
                <w:tcPr>
                  <w:tcW w:w="819" w:type="dxa"/>
                  <w:vAlign w:val="center"/>
                </w:tcPr>
                <w:p w14:paraId="5FC7CF9A" w14:textId="141BF170" w:rsidR="000808C9" w:rsidRDefault="000808C9" w:rsidP="000808C9">
                  <w:pPr>
                    <w:pStyle w:val="TAC"/>
                    <w:rPr>
                      <w:rFonts w:eastAsia="MS Mincho"/>
                      <w:lang w:val="en-US" w:eastAsia="ja-JP"/>
                    </w:rPr>
                  </w:pPr>
                  <w:r>
                    <w:rPr>
                      <w:lang w:val="en-US"/>
                    </w:rPr>
                    <w:t>6</w:t>
                  </w:r>
                </w:p>
              </w:tc>
              <w:tc>
                <w:tcPr>
                  <w:tcW w:w="819" w:type="dxa"/>
                  <w:vAlign w:val="center"/>
                </w:tcPr>
                <w:p w14:paraId="0F742E93" w14:textId="77777777" w:rsidR="000808C9" w:rsidRDefault="000808C9" w:rsidP="000808C9">
                  <w:pPr>
                    <w:pStyle w:val="TAC"/>
                    <w:rPr>
                      <w:rFonts w:eastAsia="MS Mincho"/>
                      <w:lang w:val="en-US" w:eastAsia="ja-JP"/>
                    </w:rPr>
                  </w:pPr>
                </w:p>
              </w:tc>
              <w:tc>
                <w:tcPr>
                  <w:tcW w:w="819" w:type="dxa"/>
                  <w:vAlign w:val="center"/>
                </w:tcPr>
                <w:p w14:paraId="772B78E4" w14:textId="57DDA4F5" w:rsidR="000808C9" w:rsidRDefault="000808C9" w:rsidP="000808C9">
                  <w:pPr>
                    <w:pStyle w:val="TAC"/>
                    <w:rPr>
                      <w:rFonts w:eastAsia="MS Mincho"/>
                      <w:lang w:val="en-US" w:eastAsia="ja-JP"/>
                    </w:rPr>
                  </w:pPr>
                </w:p>
              </w:tc>
              <w:tc>
                <w:tcPr>
                  <w:tcW w:w="819" w:type="dxa"/>
                  <w:vAlign w:val="center"/>
                </w:tcPr>
                <w:p w14:paraId="1A6A9886" w14:textId="0F0A13A8" w:rsidR="000808C9" w:rsidRDefault="000808C9" w:rsidP="000808C9">
                  <w:pPr>
                    <w:pStyle w:val="TAC"/>
                    <w:rPr>
                      <w:rFonts w:eastAsia="MS Mincho"/>
                      <w:lang w:val="en-US" w:eastAsia="ja-JP"/>
                    </w:rPr>
                  </w:pPr>
                  <w:r>
                    <w:rPr>
                      <w:lang w:val="en-US"/>
                    </w:rPr>
                    <w:t>4</w:t>
                  </w:r>
                </w:p>
              </w:tc>
            </w:tr>
            <w:tr w:rsidR="000808C9" w14:paraId="5B9A79F5" w14:textId="77777777" w:rsidTr="001D23AA">
              <w:tc>
                <w:tcPr>
                  <w:tcW w:w="1366" w:type="dxa"/>
                </w:tcPr>
                <w:p w14:paraId="2905F77E" w14:textId="3C96337D"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SSC 10</w:t>
                  </w:r>
                </w:p>
              </w:tc>
              <w:tc>
                <w:tcPr>
                  <w:tcW w:w="818" w:type="dxa"/>
                  <w:vAlign w:val="center"/>
                </w:tcPr>
                <w:p w14:paraId="64F46839" w14:textId="10A0CFD4" w:rsidR="000808C9" w:rsidRDefault="000808C9" w:rsidP="000808C9">
                  <w:pPr>
                    <w:pStyle w:val="TAC"/>
                    <w:rPr>
                      <w:rFonts w:eastAsia="MS Mincho"/>
                      <w:lang w:val="en-US" w:eastAsia="ja-JP"/>
                    </w:rPr>
                  </w:pPr>
                  <w:r>
                    <w:t>3/4</w:t>
                  </w:r>
                </w:p>
              </w:tc>
              <w:tc>
                <w:tcPr>
                  <w:tcW w:w="819" w:type="dxa"/>
                  <w:vAlign w:val="center"/>
                </w:tcPr>
                <w:p w14:paraId="0F4F4F8A" w14:textId="0451A98C" w:rsidR="000808C9" w:rsidRDefault="000808C9" w:rsidP="000808C9">
                  <w:pPr>
                    <w:pStyle w:val="TAC"/>
                    <w:rPr>
                      <w:rFonts w:eastAsia="MS Mincho"/>
                      <w:lang w:val="en-US" w:eastAsia="ja-JP"/>
                    </w:rPr>
                  </w:pPr>
                  <w:r>
                    <w:t>5/6</w:t>
                  </w:r>
                </w:p>
              </w:tc>
              <w:tc>
                <w:tcPr>
                  <w:tcW w:w="819" w:type="dxa"/>
                  <w:vAlign w:val="center"/>
                </w:tcPr>
                <w:p w14:paraId="70AB2C22" w14:textId="77777777" w:rsidR="000808C9" w:rsidRDefault="000808C9" w:rsidP="000808C9">
                  <w:pPr>
                    <w:pStyle w:val="TAC"/>
                    <w:rPr>
                      <w:rFonts w:eastAsia="MS Mincho"/>
                      <w:lang w:val="en-US" w:eastAsia="ja-JP"/>
                    </w:rPr>
                  </w:pPr>
                </w:p>
              </w:tc>
              <w:tc>
                <w:tcPr>
                  <w:tcW w:w="819" w:type="dxa"/>
                  <w:vAlign w:val="center"/>
                </w:tcPr>
                <w:p w14:paraId="71C90DBC" w14:textId="77777777" w:rsidR="000808C9" w:rsidRDefault="000808C9" w:rsidP="000808C9">
                  <w:pPr>
                    <w:pStyle w:val="TAC"/>
                    <w:rPr>
                      <w:rFonts w:eastAsia="MS Mincho"/>
                      <w:lang w:val="en-US" w:eastAsia="ja-JP"/>
                    </w:rPr>
                  </w:pPr>
                </w:p>
              </w:tc>
              <w:tc>
                <w:tcPr>
                  <w:tcW w:w="819" w:type="dxa"/>
                  <w:vAlign w:val="center"/>
                </w:tcPr>
                <w:p w14:paraId="4920C907" w14:textId="77777777" w:rsidR="000808C9" w:rsidRDefault="000808C9" w:rsidP="000808C9">
                  <w:pPr>
                    <w:pStyle w:val="TAC"/>
                    <w:rPr>
                      <w:rFonts w:eastAsia="MS Mincho"/>
                      <w:lang w:val="en-US" w:eastAsia="ja-JP"/>
                    </w:rPr>
                  </w:pPr>
                </w:p>
              </w:tc>
              <w:tc>
                <w:tcPr>
                  <w:tcW w:w="819" w:type="dxa"/>
                  <w:vAlign w:val="center"/>
                </w:tcPr>
                <w:p w14:paraId="09CCE265" w14:textId="4BE215CF" w:rsidR="000808C9" w:rsidRDefault="000808C9" w:rsidP="000808C9">
                  <w:pPr>
                    <w:pStyle w:val="TAC"/>
                    <w:rPr>
                      <w:rFonts w:eastAsia="MS Mincho"/>
                      <w:lang w:val="en-US" w:eastAsia="ja-JP"/>
                    </w:rPr>
                  </w:pPr>
                  <w:r>
                    <w:t>3</w:t>
                  </w:r>
                </w:p>
              </w:tc>
              <w:tc>
                <w:tcPr>
                  <w:tcW w:w="819" w:type="dxa"/>
                  <w:vAlign w:val="center"/>
                </w:tcPr>
                <w:p w14:paraId="1415EFCC" w14:textId="3B6B77A6" w:rsidR="000808C9" w:rsidRDefault="000808C9" w:rsidP="000808C9">
                  <w:pPr>
                    <w:pStyle w:val="TAC"/>
                    <w:rPr>
                      <w:rFonts w:eastAsia="MS Mincho"/>
                      <w:lang w:val="en-US" w:eastAsia="ja-JP"/>
                    </w:rPr>
                  </w:pPr>
                  <w:r>
                    <w:t>5</w:t>
                  </w:r>
                </w:p>
              </w:tc>
              <w:tc>
                <w:tcPr>
                  <w:tcW w:w="819" w:type="dxa"/>
                  <w:vAlign w:val="center"/>
                </w:tcPr>
                <w:p w14:paraId="289D13F1" w14:textId="77777777" w:rsidR="000808C9" w:rsidRDefault="000808C9" w:rsidP="000808C9">
                  <w:pPr>
                    <w:pStyle w:val="TAC"/>
                    <w:rPr>
                      <w:rFonts w:eastAsia="MS Mincho"/>
                      <w:lang w:val="en-US" w:eastAsia="ja-JP"/>
                    </w:rPr>
                  </w:pPr>
                </w:p>
              </w:tc>
              <w:tc>
                <w:tcPr>
                  <w:tcW w:w="819" w:type="dxa"/>
                  <w:vAlign w:val="center"/>
                </w:tcPr>
                <w:p w14:paraId="2D12CC2F" w14:textId="77777777" w:rsidR="000808C9" w:rsidRDefault="000808C9" w:rsidP="000808C9">
                  <w:pPr>
                    <w:pStyle w:val="TAC"/>
                    <w:rPr>
                      <w:rFonts w:eastAsia="MS Mincho"/>
                      <w:lang w:val="en-US" w:eastAsia="ja-JP"/>
                    </w:rPr>
                  </w:pPr>
                </w:p>
              </w:tc>
              <w:tc>
                <w:tcPr>
                  <w:tcW w:w="819" w:type="dxa"/>
                  <w:vAlign w:val="center"/>
                </w:tcPr>
                <w:p w14:paraId="452FF36D" w14:textId="24D9DFCB" w:rsidR="000808C9" w:rsidRDefault="000808C9" w:rsidP="000808C9">
                  <w:pPr>
                    <w:pStyle w:val="TAC"/>
                    <w:rPr>
                      <w:rFonts w:eastAsia="MS Mincho"/>
                      <w:lang w:val="en-US" w:eastAsia="ja-JP"/>
                    </w:rPr>
                  </w:pPr>
                  <w:r>
                    <w:rPr>
                      <w:lang w:val="en-US"/>
                    </w:rPr>
                    <w:t>3</w:t>
                  </w:r>
                </w:p>
              </w:tc>
            </w:tr>
          </w:tbl>
          <w:p w14:paraId="62E7182E" w14:textId="445CAC0E" w:rsidR="00252CE0" w:rsidRDefault="00252CE0" w:rsidP="00AC36C8"/>
        </w:tc>
      </w:tr>
    </w:tbl>
    <w:p w14:paraId="5F9609D7" w14:textId="24DF8CFB" w:rsidR="006628D9" w:rsidRDefault="006628D9" w:rsidP="006628D9">
      <w:pPr>
        <w:pStyle w:val="Heading3"/>
      </w:pPr>
      <w:r>
        <w:t>3.4.2</w:t>
      </w:r>
      <w:r>
        <w:tab/>
        <w:t>DL HARQ timing</w:t>
      </w:r>
    </w:p>
    <w:tbl>
      <w:tblPr>
        <w:tblStyle w:val="TableGrid"/>
        <w:tblW w:w="0" w:type="auto"/>
        <w:tblLook w:val="04A0" w:firstRow="1" w:lastRow="0" w:firstColumn="1" w:lastColumn="0" w:noHBand="0" w:noVBand="1"/>
      </w:tblPr>
      <w:tblGrid>
        <w:gridCol w:w="9631"/>
      </w:tblGrid>
      <w:tr w:rsidR="006628D9" w14:paraId="1894A0BC" w14:textId="77777777" w:rsidTr="006628D9">
        <w:tc>
          <w:tcPr>
            <w:tcW w:w="9781" w:type="dxa"/>
          </w:tcPr>
          <w:p w14:paraId="73FC42A9" w14:textId="3E76BA5D" w:rsidR="00573131" w:rsidRDefault="00573131" w:rsidP="00CA630A">
            <w:pPr>
              <w:numPr>
                <w:ilvl w:val="0"/>
                <w:numId w:val="37"/>
              </w:numPr>
              <w:spacing w:after="0"/>
              <w:rPr>
                <w:rFonts w:eastAsia="MS Mincho"/>
                <w:iCs/>
                <w:lang w:val="en-US" w:eastAsia="ja-JP"/>
              </w:rPr>
            </w:pPr>
            <w:r w:rsidRPr="006B0A6A">
              <w:rPr>
                <w:rFonts w:eastAsia="MS Mincho"/>
                <w:iCs/>
                <w:lang w:val="en-US" w:eastAsia="ja-JP"/>
              </w:rPr>
              <w:t>For 1ms TTI in FS2 and for TDD UL/DL, the DL HARQ-ACK timing from PDSCH to HARQ-ACK for a minimum timing of n+3 is defined as follows:</w:t>
            </w:r>
          </w:p>
          <w:p w14:paraId="422D785A" w14:textId="77777777" w:rsidR="006C19E3" w:rsidRPr="006B0A6A" w:rsidRDefault="006C19E3" w:rsidP="006C19E3">
            <w:pPr>
              <w:spacing w:after="0"/>
              <w:rPr>
                <w:rFonts w:eastAsia="MS Mincho"/>
                <w:iCs/>
                <w:lang w:val="en-US" w:eastAsia="ja-JP"/>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131" w:rsidRPr="006B0A6A" w14:paraId="31DBA43D" w14:textId="77777777" w:rsidTr="00540CAE">
              <w:trPr>
                <w:trHeight w:val="71"/>
              </w:trPr>
              <w:tc>
                <w:tcPr>
                  <w:tcW w:w="1396" w:type="dxa"/>
                  <w:vMerge w:val="restart"/>
                  <w:shd w:val="clear" w:color="auto" w:fill="auto"/>
                  <w:tcMar>
                    <w:top w:w="15" w:type="dxa"/>
                    <w:left w:w="108" w:type="dxa"/>
                    <w:bottom w:w="0" w:type="dxa"/>
                    <w:right w:w="108" w:type="dxa"/>
                  </w:tcMar>
                  <w:vAlign w:val="center"/>
                  <w:hideMark/>
                </w:tcPr>
                <w:p w14:paraId="2F963F23" w14:textId="77777777" w:rsidR="00573131" w:rsidRPr="00185100" w:rsidRDefault="00573131" w:rsidP="00573131">
                  <w:pPr>
                    <w:pStyle w:val="TAH"/>
                    <w:rPr>
                      <w:rFonts w:eastAsia="MS Mincho"/>
                      <w:sz w:val="16"/>
                      <w:lang w:val="en-US"/>
                    </w:rPr>
                  </w:pPr>
                  <w:r w:rsidRPr="00185100">
                    <w:rPr>
                      <w:rFonts w:eastAsia="MS Mincho"/>
                      <w:sz w:val="16"/>
                    </w:rPr>
                    <w:t>UL-DL</w:t>
                  </w:r>
                </w:p>
                <w:p w14:paraId="3200F15D" w14:textId="77777777" w:rsidR="00573131" w:rsidRPr="00185100" w:rsidRDefault="00573131" w:rsidP="00573131">
                  <w:pPr>
                    <w:pStyle w:val="TAH"/>
                    <w:rPr>
                      <w:rFonts w:eastAsia="MS Mincho"/>
                      <w:sz w:val="16"/>
                      <w:lang w:val="en-US"/>
                    </w:rPr>
                  </w:pPr>
                  <w:r w:rsidRPr="00185100">
                    <w:rPr>
                      <w:rFonts w:eastAsia="MS Mincho"/>
                      <w:sz w:val="16"/>
                    </w:rPr>
                    <w:t>Configuration</w:t>
                  </w:r>
                </w:p>
              </w:tc>
              <w:tc>
                <w:tcPr>
                  <w:tcW w:w="7995" w:type="dxa"/>
                  <w:gridSpan w:val="10"/>
                  <w:shd w:val="clear" w:color="auto" w:fill="auto"/>
                  <w:tcMar>
                    <w:top w:w="15" w:type="dxa"/>
                    <w:left w:w="108" w:type="dxa"/>
                    <w:bottom w:w="0" w:type="dxa"/>
                    <w:right w:w="108" w:type="dxa"/>
                  </w:tcMar>
                  <w:hideMark/>
                </w:tcPr>
                <w:p w14:paraId="693859D8" w14:textId="77777777" w:rsidR="00573131" w:rsidRPr="00185100" w:rsidRDefault="00573131" w:rsidP="00573131">
                  <w:pPr>
                    <w:pStyle w:val="TAH"/>
                    <w:rPr>
                      <w:rFonts w:eastAsia="MS Mincho"/>
                      <w:sz w:val="16"/>
                      <w:lang w:val="en-US"/>
                    </w:rPr>
                  </w:pPr>
                  <w:r w:rsidRPr="00185100">
                    <w:rPr>
                      <w:rFonts w:eastAsia="MS Mincho"/>
                      <w:sz w:val="16"/>
                    </w:rPr>
                    <w:t>Subframe n</w:t>
                  </w:r>
                </w:p>
              </w:tc>
            </w:tr>
            <w:tr w:rsidR="00573131" w:rsidRPr="006B0A6A" w14:paraId="2EDF40CC" w14:textId="77777777" w:rsidTr="00540CAE">
              <w:trPr>
                <w:trHeight w:val="133"/>
              </w:trPr>
              <w:tc>
                <w:tcPr>
                  <w:tcW w:w="1396" w:type="dxa"/>
                  <w:vMerge/>
                  <w:vAlign w:val="center"/>
                  <w:hideMark/>
                </w:tcPr>
                <w:p w14:paraId="523879CC" w14:textId="77777777" w:rsidR="00573131" w:rsidRPr="00185100" w:rsidRDefault="00573131" w:rsidP="00573131">
                  <w:pPr>
                    <w:pStyle w:val="TAH"/>
                    <w:rPr>
                      <w:rFonts w:eastAsia="MS Mincho"/>
                      <w:sz w:val="16"/>
                      <w:lang w:val="en-US"/>
                    </w:rPr>
                  </w:pPr>
                </w:p>
              </w:tc>
              <w:tc>
                <w:tcPr>
                  <w:tcW w:w="360" w:type="dxa"/>
                  <w:shd w:val="clear" w:color="auto" w:fill="auto"/>
                  <w:tcMar>
                    <w:top w:w="15" w:type="dxa"/>
                    <w:left w:w="108" w:type="dxa"/>
                    <w:bottom w:w="0" w:type="dxa"/>
                    <w:right w:w="108" w:type="dxa"/>
                  </w:tcMar>
                  <w:vAlign w:val="center"/>
                  <w:hideMark/>
                </w:tcPr>
                <w:p w14:paraId="5BA56571" w14:textId="77777777" w:rsidR="00573131" w:rsidRPr="00185100" w:rsidRDefault="00573131" w:rsidP="00573131">
                  <w:pPr>
                    <w:pStyle w:val="TAH"/>
                    <w:rPr>
                      <w:rFonts w:eastAsia="MS Mincho"/>
                      <w:sz w:val="16"/>
                      <w:lang w:val="en-US"/>
                    </w:rPr>
                  </w:pPr>
                  <w:r w:rsidRPr="00185100">
                    <w:rPr>
                      <w:rFonts w:eastAsia="MS Mincho"/>
                      <w:sz w:val="16"/>
                    </w:rPr>
                    <w:t>0</w:t>
                  </w:r>
                </w:p>
              </w:tc>
              <w:tc>
                <w:tcPr>
                  <w:tcW w:w="360" w:type="dxa"/>
                  <w:shd w:val="clear" w:color="auto" w:fill="auto"/>
                  <w:tcMar>
                    <w:top w:w="15" w:type="dxa"/>
                    <w:left w:w="108" w:type="dxa"/>
                    <w:bottom w:w="0" w:type="dxa"/>
                    <w:right w:w="108" w:type="dxa"/>
                  </w:tcMar>
                  <w:vAlign w:val="center"/>
                  <w:hideMark/>
                </w:tcPr>
                <w:p w14:paraId="73319430" w14:textId="77777777" w:rsidR="00573131" w:rsidRPr="00185100" w:rsidRDefault="00573131" w:rsidP="00573131">
                  <w:pPr>
                    <w:pStyle w:val="TAH"/>
                    <w:rPr>
                      <w:rFonts w:eastAsia="MS Mincho"/>
                      <w:sz w:val="16"/>
                      <w:lang w:val="en-US"/>
                    </w:rPr>
                  </w:pPr>
                  <w:r w:rsidRPr="00185100">
                    <w:rPr>
                      <w:rFonts w:eastAsia="MS Mincho"/>
                      <w:sz w:val="16"/>
                    </w:rPr>
                    <w:t>1</w:t>
                  </w:r>
                </w:p>
              </w:tc>
              <w:tc>
                <w:tcPr>
                  <w:tcW w:w="2380" w:type="dxa"/>
                  <w:shd w:val="clear" w:color="auto" w:fill="auto"/>
                  <w:tcMar>
                    <w:top w:w="15" w:type="dxa"/>
                    <w:left w:w="108" w:type="dxa"/>
                    <w:bottom w:w="0" w:type="dxa"/>
                    <w:right w:w="108" w:type="dxa"/>
                  </w:tcMar>
                  <w:vAlign w:val="center"/>
                  <w:hideMark/>
                </w:tcPr>
                <w:p w14:paraId="500EE41B" w14:textId="77777777" w:rsidR="00573131" w:rsidRPr="00185100" w:rsidRDefault="00573131" w:rsidP="00573131">
                  <w:pPr>
                    <w:pStyle w:val="TAH"/>
                    <w:rPr>
                      <w:rFonts w:eastAsia="MS Mincho"/>
                      <w:sz w:val="16"/>
                      <w:lang w:val="en-US"/>
                    </w:rPr>
                  </w:pPr>
                  <w:r w:rsidRPr="00185100">
                    <w:rPr>
                      <w:rFonts w:eastAsia="MS Mincho"/>
                      <w:sz w:val="16"/>
                    </w:rPr>
                    <w:t>2</w:t>
                  </w:r>
                </w:p>
              </w:tc>
              <w:tc>
                <w:tcPr>
                  <w:tcW w:w="1150" w:type="dxa"/>
                  <w:shd w:val="clear" w:color="auto" w:fill="auto"/>
                  <w:tcMar>
                    <w:top w:w="15" w:type="dxa"/>
                    <w:left w:w="108" w:type="dxa"/>
                    <w:bottom w:w="0" w:type="dxa"/>
                    <w:right w:w="108" w:type="dxa"/>
                  </w:tcMar>
                  <w:vAlign w:val="center"/>
                  <w:hideMark/>
                </w:tcPr>
                <w:p w14:paraId="6651C496" w14:textId="77777777" w:rsidR="00573131" w:rsidRPr="00185100" w:rsidRDefault="00573131" w:rsidP="00573131">
                  <w:pPr>
                    <w:pStyle w:val="TAH"/>
                    <w:rPr>
                      <w:rFonts w:eastAsia="MS Mincho"/>
                      <w:sz w:val="16"/>
                      <w:lang w:val="en-US"/>
                    </w:rPr>
                  </w:pPr>
                  <w:r w:rsidRPr="00185100">
                    <w:rPr>
                      <w:rFonts w:eastAsia="MS Mincho"/>
                      <w:sz w:val="16"/>
                    </w:rPr>
                    <w:t>3</w:t>
                  </w:r>
                </w:p>
              </w:tc>
              <w:tc>
                <w:tcPr>
                  <w:tcW w:w="623" w:type="dxa"/>
                  <w:shd w:val="clear" w:color="auto" w:fill="auto"/>
                  <w:tcMar>
                    <w:top w:w="15" w:type="dxa"/>
                    <w:left w:w="108" w:type="dxa"/>
                    <w:bottom w:w="0" w:type="dxa"/>
                    <w:right w:w="108" w:type="dxa"/>
                  </w:tcMar>
                  <w:vAlign w:val="center"/>
                  <w:hideMark/>
                </w:tcPr>
                <w:p w14:paraId="69EF9418" w14:textId="77777777" w:rsidR="00573131" w:rsidRPr="00185100" w:rsidRDefault="00573131" w:rsidP="00573131">
                  <w:pPr>
                    <w:pStyle w:val="TAH"/>
                    <w:rPr>
                      <w:rFonts w:eastAsia="MS Mincho"/>
                      <w:sz w:val="16"/>
                      <w:lang w:val="en-US"/>
                    </w:rPr>
                  </w:pPr>
                  <w:r w:rsidRPr="00185100">
                    <w:rPr>
                      <w:rFonts w:eastAsia="MS Mincho"/>
                      <w:sz w:val="16"/>
                    </w:rPr>
                    <w:t>4</w:t>
                  </w:r>
                </w:p>
              </w:tc>
              <w:tc>
                <w:tcPr>
                  <w:tcW w:w="360" w:type="dxa"/>
                  <w:shd w:val="clear" w:color="auto" w:fill="auto"/>
                  <w:tcMar>
                    <w:top w:w="15" w:type="dxa"/>
                    <w:left w:w="108" w:type="dxa"/>
                    <w:bottom w:w="0" w:type="dxa"/>
                    <w:right w:w="108" w:type="dxa"/>
                  </w:tcMar>
                  <w:vAlign w:val="center"/>
                  <w:hideMark/>
                </w:tcPr>
                <w:p w14:paraId="27114240" w14:textId="77777777" w:rsidR="00573131" w:rsidRPr="00185100" w:rsidRDefault="00573131" w:rsidP="00573131">
                  <w:pPr>
                    <w:pStyle w:val="TAH"/>
                    <w:rPr>
                      <w:rFonts w:eastAsia="MS Mincho"/>
                      <w:sz w:val="16"/>
                      <w:lang w:val="en-US"/>
                    </w:rPr>
                  </w:pPr>
                  <w:r w:rsidRPr="00185100">
                    <w:rPr>
                      <w:rFonts w:eastAsia="MS Mincho"/>
                      <w:sz w:val="16"/>
                    </w:rPr>
                    <w:t>5</w:t>
                  </w:r>
                </w:p>
              </w:tc>
              <w:tc>
                <w:tcPr>
                  <w:tcW w:w="360" w:type="dxa"/>
                  <w:shd w:val="clear" w:color="auto" w:fill="auto"/>
                  <w:tcMar>
                    <w:top w:w="15" w:type="dxa"/>
                    <w:left w:w="108" w:type="dxa"/>
                    <w:bottom w:w="0" w:type="dxa"/>
                    <w:right w:w="108" w:type="dxa"/>
                  </w:tcMar>
                  <w:vAlign w:val="center"/>
                  <w:hideMark/>
                </w:tcPr>
                <w:p w14:paraId="5C274972" w14:textId="77777777" w:rsidR="00573131" w:rsidRPr="00185100" w:rsidRDefault="00573131" w:rsidP="00573131">
                  <w:pPr>
                    <w:pStyle w:val="TAH"/>
                    <w:rPr>
                      <w:rFonts w:eastAsia="MS Mincho"/>
                      <w:sz w:val="16"/>
                      <w:lang w:val="en-US"/>
                    </w:rPr>
                  </w:pPr>
                  <w:r w:rsidRPr="00185100">
                    <w:rPr>
                      <w:rFonts w:eastAsia="MS Mincho"/>
                      <w:sz w:val="16"/>
                    </w:rPr>
                    <w:t>6</w:t>
                  </w:r>
                </w:p>
              </w:tc>
              <w:tc>
                <w:tcPr>
                  <w:tcW w:w="1062" w:type="dxa"/>
                  <w:shd w:val="clear" w:color="auto" w:fill="auto"/>
                  <w:tcMar>
                    <w:top w:w="15" w:type="dxa"/>
                    <w:left w:w="108" w:type="dxa"/>
                    <w:bottom w:w="0" w:type="dxa"/>
                    <w:right w:w="108" w:type="dxa"/>
                  </w:tcMar>
                  <w:vAlign w:val="center"/>
                  <w:hideMark/>
                </w:tcPr>
                <w:p w14:paraId="6A397D18" w14:textId="77777777" w:rsidR="00573131" w:rsidRPr="00185100" w:rsidRDefault="00573131" w:rsidP="00573131">
                  <w:pPr>
                    <w:pStyle w:val="TAH"/>
                    <w:rPr>
                      <w:rFonts w:eastAsia="MS Mincho"/>
                      <w:sz w:val="16"/>
                      <w:lang w:val="en-US"/>
                    </w:rPr>
                  </w:pPr>
                  <w:r w:rsidRPr="00185100">
                    <w:rPr>
                      <w:rFonts w:eastAsia="MS Mincho"/>
                      <w:sz w:val="16"/>
                    </w:rPr>
                    <w:t>7</w:t>
                  </w:r>
                </w:p>
              </w:tc>
              <w:tc>
                <w:tcPr>
                  <w:tcW w:w="359" w:type="dxa"/>
                  <w:shd w:val="clear" w:color="auto" w:fill="auto"/>
                  <w:tcMar>
                    <w:top w:w="15" w:type="dxa"/>
                    <w:left w:w="108" w:type="dxa"/>
                    <w:bottom w:w="0" w:type="dxa"/>
                    <w:right w:w="108" w:type="dxa"/>
                  </w:tcMar>
                  <w:vAlign w:val="center"/>
                  <w:hideMark/>
                </w:tcPr>
                <w:p w14:paraId="3A80E406" w14:textId="77777777" w:rsidR="00573131" w:rsidRPr="00185100" w:rsidRDefault="00573131" w:rsidP="00573131">
                  <w:pPr>
                    <w:pStyle w:val="TAH"/>
                    <w:rPr>
                      <w:rFonts w:eastAsia="MS Mincho"/>
                      <w:sz w:val="16"/>
                      <w:lang w:val="en-US"/>
                    </w:rPr>
                  </w:pPr>
                  <w:r w:rsidRPr="00185100">
                    <w:rPr>
                      <w:rFonts w:eastAsia="MS Mincho"/>
                      <w:sz w:val="16"/>
                    </w:rPr>
                    <w:t>8</w:t>
                  </w:r>
                </w:p>
              </w:tc>
              <w:tc>
                <w:tcPr>
                  <w:tcW w:w="981" w:type="dxa"/>
                  <w:shd w:val="clear" w:color="auto" w:fill="auto"/>
                  <w:tcMar>
                    <w:top w:w="15" w:type="dxa"/>
                    <w:left w:w="108" w:type="dxa"/>
                    <w:bottom w:w="0" w:type="dxa"/>
                    <w:right w:w="108" w:type="dxa"/>
                  </w:tcMar>
                  <w:vAlign w:val="center"/>
                  <w:hideMark/>
                </w:tcPr>
                <w:p w14:paraId="7DB8A001" w14:textId="77777777" w:rsidR="00573131" w:rsidRPr="00185100" w:rsidRDefault="00573131" w:rsidP="00573131">
                  <w:pPr>
                    <w:pStyle w:val="TAH"/>
                    <w:rPr>
                      <w:rFonts w:eastAsia="MS Mincho"/>
                      <w:sz w:val="16"/>
                      <w:lang w:val="en-US"/>
                    </w:rPr>
                  </w:pPr>
                  <w:r w:rsidRPr="00185100">
                    <w:rPr>
                      <w:rFonts w:eastAsia="MS Mincho"/>
                      <w:sz w:val="16"/>
                    </w:rPr>
                    <w:t>9</w:t>
                  </w:r>
                </w:p>
              </w:tc>
            </w:tr>
            <w:tr w:rsidR="00573131" w:rsidRPr="006B0A6A" w14:paraId="7EDAD319" w14:textId="77777777" w:rsidTr="00540CAE">
              <w:trPr>
                <w:trHeight w:val="21"/>
              </w:trPr>
              <w:tc>
                <w:tcPr>
                  <w:tcW w:w="1396" w:type="dxa"/>
                  <w:shd w:val="clear" w:color="auto" w:fill="auto"/>
                  <w:tcMar>
                    <w:top w:w="15" w:type="dxa"/>
                    <w:left w:w="108" w:type="dxa"/>
                    <w:bottom w:w="0" w:type="dxa"/>
                    <w:right w:w="108" w:type="dxa"/>
                  </w:tcMar>
                  <w:vAlign w:val="center"/>
                  <w:hideMark/>
                </w:tcPr>
                <w:p w14:paraId="45C5A475" w14:textId="77777777" w:rsidR="00573131" w:rsidRPr="00185100" w:rsidRDefault="00573131" w:rsidP="00573131">
                  <w:pPr>
                    <w:pStyle w:val="TAC"/>
                    <w:rPr>
                      <w:sz w:val="16"/>
                      <w:lang w:val="en-US"/>
                    </w:rPr>
                  </w:pPr>
                  <w:r w:rsidRPr="00185100">
                    <w:rPr>
                      <w:sz w:val="16"/>
                    </w:rPr>
                    <w:t>0</w:t>
                  </w:r>
                </w:p>
              </w:tc>
              <w:tc>
                <w:tcPr>
                  <w:tcW w:w="360" w:type="dxa"/>
                  <w:shd w:val="clear" w:color="auto" w:fill="auto"/>
                  <w:tcMar>
                    <w:top w:w="15" w:type="dxa"/>
                    <w:left w:w="108" w:type="dxa"/>
                    <w:bottom w:w="0" w:type="dxa"/>
                    <w:right w:w="108" w:type="dxa"/>
                  </w:tcMar>
                  <w:vAlign w:val="center"/>
                  <w:hideMark/>
                </w:tcPr>
                <w:p w14:paraId="4A42E7E2"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03C6989B" w14:textId="77777777" w:rsidR="00573131" w:rsidRPr="00185100" w:rsidRDefault="00573131" w:rsidP="00573131">
                  <w:pPr>
                    <w:pStyle w:val="TAC"/>
                    <w:rPr>
                      <w:sz w:val="16"/>
                      <w:lang w:val="en-US"/>
                    </w:rPr>
                  </w:pPr>
                  <w:r w:rsidRPr="00185100">
                    <w:rPr>
                      <w:sz w:val="16"/>
                    </w:rPr>
                    <w:t>-</w:t>
                  </w:r>
                </w:p>
              </w:tc>
              <w:tc>
                <w:tcPr>
                  <w:tcW w:w="2380" w:type="dxa"/>
                  <w:shd w:val="clear" w:color="auto" w:fill="auto"/>
                  <w:tcMar>
                    <w:top w:w="15" w:type="dxa"/>
                    <w:left w:w="108" w:type="dxa"/>
                    <w:bottom w:w="0" w:type="dxa"/>
                    <w:right w:w="108" w:type="dxa"/>
                  </w:tcMar>
                  <w:vAlign w:val="center"/>
                  <w:hideMark/>
                </w:tcPr>
                <w:p w14:paraId="74D91B11" w14:textId="77777777" w:rsidR="00573131" w:rsidRPr="00185100" w:rsidRDefault="00573131" w:rsidP="00573131">
                  <w:pPr>
                    <w:pStyle w:val="TAC"/>
                    <w:rPr>
                      <w:sz w:val="16"/>
                      <w:lang w:val="en-US"/>
                    </w:rPr>
                  </w:pPr>
                  <w:r w:rsidRPr="00185100">
                    <w:rPr>
                      <w:sz w:val="16"/>
                    </w:rPr>
                    <w:t>-</w:t>
                  </w:r>
                </w:p>
              </w:tc>
              <w:tc>
                <w:tcPr>
                  <w:tcW w:w="1150" w:type="dxa"/>
                  <w:shd w:val="clear" w:color="auto" w:fill="auto"/>
                  <w:tcMar>
                    <w:top w:w="15" w:type="dxa"/>
                    <w:left w:w="108" w:type="dxa"/>
                    <w:bottom w:w="0" w:type="dxa"/>
                    <w:right w:w="108" w:type="dxa"/>
                  </w:tcMar>
                  <w:vAlign w:val="center"/>
                  <w:hideMark/>
                </w:tcPr>
                <w:p w14:paraId="47F0542F" w14:textId="77777777" w:rsidR="00573131" w:rsidRPr="00185100" w:rsidRDefault="00573131" w:rsidP="00573131">
                  <w:pPr>
                    <w:pStyle w:val="TAC"/>
                    <w:rPr>
                      <w:sz w:val="16"/>
                      <w:lang w:val="en-US"/>
                    </w:rPr>
                  </w:pPr>
                  <w:r w:rsidRPr="00185100">
                    <w:rPr>
                      <w:sz w:val="16"/>
                    </w:rPr>
                    <w:t>3</w:t>
                  </w:r>
                </w:p>
              </w:tc>
              <w:tc>
                <w:tcPr>
                  <w:tcW w:w="623" w:type="dxa"/>
                  <w:shd w:val="clear" w:color="auto" w:fill="auto"/>
                  <w:tcMar>
                    <w:top w:w="15" w:type="dxa"/>
                    <w:left w:w="108" w:type="dxa"/>
                    <w:bottom w:w="0" w:type="dxa"/>
                    <w:right w:w="108" w:type="dxa"/>
                  </w:tcMar>
                  <w:vAlign w:val="center"/>
                  <w:hideMark/>
                </w:tcPr>
                <w:p w14:paraId="69DA7666" w14:textId="77777777" w:rsidR="00573131" w:rsidRPr="00185100" w:rsidRDefault="00573131" w:rsidP="00573131">
                  <w:pPr>
                    <w:pStyle w:val="TAC"/>
                    <w:rPr>
                      <w:sz w:val="16"/>
                      <w:lang w:val="en-US"/>
                    </w:rPr>
                  </w:pPr>
                  <w:r w:rsidRPr="00185100">
                    <w:rPr>
                      <w:sz w:val="16"/>
                    </w:rPr>
                    <w:t>3</w:t>
                  </w:r>
                </w:p>
              </w:tc>
              <w:tc>
                <w:tcPr>
                  <w:tcW w:w="360" w:type="dxa"/>
                  <w:shd w:val="clear" w:color="auto" w:fill="auto"/>
                  <w:tcMar>
                    <w:top w:w="15" w:type="dxa"/>
                    <w:left w:w="108" w:type="dxa"/>
                    <w:bottom w:w="0" w:type="dxa"/>
                    <w:right w:w="108" w:type="dxa"/>
                  </w:tcMar>
                  <w:vAlign w:val="center"/>
                  <w:hideMark/>
                </w:tcPr>
                <w:p w14:paraId="7CFD1366"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13DE22EC" w14:textId="77777777" w:rsidR="00573131" w:rsidRPr="00185100" w:rsidRDefault="00573131" w:rsidP="00573131">
                  <w:pPr>
                    <w:pStyle w:val="TAC"/>
                    <w:rPr>
                      <w:sz w:val="16"/>
                      <w:lang w:val="en-US"/>
                    </w:rPr>
                  </w:pPr>
                  <w:r w:rsidRPr="00185100">
                    <w:rPr>
                      <w:sz w:val="16"/>
                    </w:rPr>
                    <w:t>-</w:t>
                  </w:r>
                </w:p>
              </w:tc>
              <w:tc>
                <w:tcPr>
                  <w:tcW w:w="1062" w:type="dxa"/>
                  <w:shd w:val="clear" w:color="auto" w:fill="auto"/>
                  <w:tcMar>
                    <w:top w:w="15" w:type="dxa"/>
                    <w:left w:w="108" w:type="dxa"/>
                    <w:bottom w:w="0" w:type="dxa"/>
                    <w:right w:w="108" w:type="dxa"/>
                  </w:tcMar>
                  <w:vAlign w:val="center"/>
                  <w:hideMark/>
                </w:tcPr>
                <w:p w14:paraId="4BEE7CBE" w14:textId="77777777" w:rsidR="00573131" w:rsidRPr="00185100" w:rsidRDefault="00573131" w:rsidP="00573131">
                  <w:pPr>
                    <w:pStyle w:val="TAC"/>
                    <w:rPr>
                      <w:sz w:val="16"/>
                      <w:lang w:val="en-US"/>
                    </w:rPr>
                  </w:pPr>
                  <w:r w:rsidRPr="00185100">
                    <w:rPr>
                      <w:sz w:val="16"/>
                    </w:rPr>
                    <w:t>-</w:t>
                  </w:r>
                </w:p>
              </w:tc>
              <w:tc>
                <w:tcPr>
                  <w:tcW w:w="359" w:type="dxa"/>
                  <w:shd w:val="clear" w:color="auto" w:fill="auto"/>
                  <w:tcMar>
                    <w:top w:w="15" w:type="dxa"/>
                    <w:left w:w="108" w:type="dxa"/>
                    <w:bottom w:w="0" w:type="dxa"/>
                    <w:right w:w="108" w:type="dxa"/>
                  </w:tcMar>
                  <w:vAlign w:val="center"/>
                  <w:hideMark/>
                </w:tcPr>
                <w:p w14:paraId="17346A08" w14:textId="77777777" w:rsidR="00573131" w:rsidRPr="00185100" w:rsidRDefault="00573131" w:rsidP="00573131">
                  <w:pPr>
                    <w:pStyle w:val="TAC"/>
                    <w:rPr>
                      <w:sz w:val="16"/>
                      <w:lang w:val="en-US"/>
                    </w:rPr>
                  </w:pPr>
                  <w:r w:rsidRPr="00185100">
                    <w:rPr>
                      <w:sz w:val="16"/>
                    </w:rPr>
                    <w:t>3</w:t>
                  </w:r>
                </w:p>
              </w:tc>
              <w:tc>
                <w:tcPr>
                  <w:tcW w:w="981" w:type="dxa"/>
                  <w:shd w:val="clear" w:color="auto" w:fill="auto"/>
                  <w:tcMar>
                    <w:top w:w="15" w:type="dxa"/>
                    <w:left w:w="108" w:type="dxa"/>
                    <w:bottom w:w="0" w:type="dxa"/>
                    <w:right w:w="108" w:type="dxa"/>
                  </w:tcMar>
                  <w:vAlign w:val="center"/>
                  <w:hideMark/>
                </w:tcPr>
                <w:p w14:paraId="50D462B0" w14:textId="77777777" w:rsidR="00573131" w:rsidRPr="00185100" w:rsidRDefault="00573131" w:rsidP="00573131">
                  <w:pPr>
                    <w:pStyle w:val="TAC"/>
                    <w:rPr>
                      <w:sz w:val="16"/>
                      <w:lang w:val="en-US"/>
                    </w:rPr>
                  </w:pPr>
                  <w:r w:rsidRPr="00185100">
                    <w:rPr>
                      <w:sz w:val="16"/>
                    </w:rPr>
                    <w:t>3</w:t>
                  </w:r>
                </w:p>
              </w:tc>
            </w:tr>
            <w:tr w:rsidR="00573131" w:rsidRPr="006B0A6A" w14:paraId="0276BB70" w14:textId="77777777" w:rsidTr="00540CAE">
              <w:trPr>
                <w:trHeight w:val="19"/>
              </w:trPr>
              <w:tc>
                <w:tcPr>
                  <w:tcW w:w="1396" w:type="dxa"/>
                  <w:shd w:val="clear" w:color="auto" w:fill="auto"/>
                  <w:tcMar>
                    <w:top w:w="15" w:type="dxa"/>
                    <w:left w:w="108" w:type="dxa"/>
                    <w:bottom w:w="0" w:type="dxa"/>
                    <w:right w:w="108" w:type="dxa"/>
                  </w:tcMar>
                  <w:vAlign w:val="center"/>
                  <w:hideMark/>
                </w:tcPr>
                <w:p w14:paraId="2BE16C21" w14:textId="77777777" w:rsidR="00573131" w:rsidRPr="00A20FAB" w:rsidRDefault="00573131" w:rsidP="00573131">
                  <w:pPr>
                    <w:pStyle w:val="TAC"/>
                    <w:rPr>
                      <w:rFonts w:cs="Arial"/>
                      <w:sz w:val="16"/>
                      <w:szCs w:val="16"/>
                      <w:lang w:val="en-US"/>
                    </w:rPr>
                  </w:pPr>
                  <w:r w:rsidRPr="00A20FAB">
                    <w:rPr>
                      <w:rFonts w:cs="Arial"/>
                      <w:sz w:val="16"/>
                      <w:szCs w:val="16"/>
                    </w:rPr>
                    <w:t>1</w:t>
                  </w:r>
                </w:p>
              </w:tc>
              <w:tc>
                <w:tcPr>
                  <w:tcW w:w="360" w:type="dxa"/>
                  <w:shd w:val="clear" w:color="auto" w:fill="auto"/>
                  <w:tcMar>
                    <w:top w:w="15" w:type="dxa"/>
                    <w:left w:w="108" w:type="dxa"/>
                    <w:bottom w:w="0" w:type="dxa"/>
                    <w:right w:w="108" w:type="dxa"/>
                  </w:tcMar>
                  <w:vAlign w:val="center"/>
                  <w:hideMark/>
                </w:tcPr>
                <w:p w14:paraId="01FE06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93FE48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32F1CBB"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1150" w:type="dxa"/>
                  <w:shd w:val="clear" w:color="auto" w:fill="auto"/>
                  <w:tcMar>
                    <w:top w:w="15" w:type="dxa"/>
                    <w:left w:w="108" w:type="dxa"/>
                    <w:bottom w:w="0" w:type="dxa"/>
                    <w:right w:w="108" w:type="dxa"/>
                  </w:tcMar>
                  <w:vAlign w:val="center"/>
                  <w:hideMark/>
                </w:tcPr>
                <w:p w14:paraId="716E3545"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623" w:type="dxa"/>
                  <w:shd w:val="clear" w:color="auto" w:fill="auto"/>
                  <w:tcMar>
                    <w:top w:w="15" w:type="dxa"/>
                    <w:left w:w="108" w:type="dxa"/>
                    <w:bottom w:w="0" w:type="dxa"/>
                    <w:right w:w="108" w:type="dxa"/>
                  </w:tcMar>
                  <w:vAlign w:val="center"/>
                  <w:hideMark/>
                </w:tcPr>
                <w:p w14:paraId="2BFE990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1411F8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A630ED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653CA8DD"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359" w:type="dxa"/>
                  <w:shd w:val="clear" w:color="auto" w:fill="auto"/>
                  <w:tcMar>
                    <w:top w:w="15" w:type="dxa"/>
                    <w:left w:w="108" w:type="dxa"/>
                    <w:bottom w:w="0" w:type="dxa"/>
                    <w:right w:w="108" w:type="dxa"/>
                  </w:tcMar>
                  <w:vAlign w:val="center"/>
                  <w:hideMark/>
                </w:tcPr>
                <w:p w14:paraId="63271BEC"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hideMark/>
                </w:tcPr>
                <w:p w14:paraId="6E670D5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27D0897C" w14:textId="77777777" w:rsidTr="00540CAE">
              <w:trPr>
                <w:trHeight w:val="19"/>
              </w:trPr>
              <w:tc>
                <w:tcPr>
                  <w:tcW w:w="1396" w:type="dxa"/>
                  <w:shd w:val="clear" w:color="auto" w:fill="auto"/>
                  <w:tcMar>
                    <w:top w:w="15" w:type="dxa"/>
                    <w:left w:w="108" w:type="dxa"/>
                    <w:bottom w:w="0" w:type="dxa"/>
                    <w:right w:w="108" w:type="dxa"/>
                  </w:tcMar>
                  <w:vAlign w:val="center"/>
                  <w:hideMark/>
                </w:tcPr>
                <w:p w14:paraId="20017774" w14:textId="77777777" w:rsidR="00573131" w:rsidRPr="00A20FAB" w:rsidRDefault="00573131" w:rsidP="00573131">
                  <w:pPr>
                    <w:pStyle w:val="TAC"/>
                    <w:rPr>
                      <w:rFonts w:cs="Arial"/>
                      <w:sz w:val="16"/>
                      <w:szCs w:val="16"/>
                      <w:lang w:val="en-US"/>
                    </w:rPr>
                  </w:pPr>
                  <w:r w:rsidRPr="00A20FAB">
                    <w:rPr>
                      <w:rFonts w:cs="Arial"/>
                      <w:sz w:val="16"/>
                      <w:szCs w:val="16"/>
                    </w:rPr>
                    <w:t>2</w:t>
                  </w:r>
                </w:p>
              </w:tc>
              <w:tc>
                <w:tcPr>
                  <w:tcW w:w="360" w:type="dxa"/>
                  <w:shd w:val="clear" w:color="auto" w:fill="auto"/>
                  <w:tcMar>
                    <w:top w:w="15" w:type="dxa"/>
                    <w:left w:w="108" w:type="dxa"/>
                    <w:bottom w:w="0" w:type="dxa"/>
                    <w:right w:w="108" w:type="dxa"/>
                  </w:tcMar>
                  <w:vAlign w:val="center"/>
                  <w:hideMark/>
                </w:tcPr>
                <w:p w14:paraId="735066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E819FE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DE0FCF8"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1150" w:type="dxa"/>
                  <w:shd w:val="clear" w:color="auto" w:fill="auto"/>
                  <w:tcMar>
                    <w:top w:w="15" w:type="dxa"/>
                    <w:left w:w="108" w:type="dxa"/>
                    <w:bottom w:w="0" w:type="dxa"/>
                    <w:right w:w="108" w:type="dxa"/>
                  </w:tcMar>
                  <w:vAlign w:val="center"/>
                  <w:hideMark/>
                </w:tcPr>
                <w:p w14:paraId="3B55A70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5FF4EDB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25148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35FAB9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584767AC"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359" w:type="dxa"/>
                  <w:shd w:val="clear" w:color="auto" w:fill="auto"/>
                  <w:tcMar>
                    <w:top w:w="15" w:type="dxa"/>
                    <w:left w:w="108" w:type="dxa"/>
                    <w:bottom w:w="0" w:type="dxa"/>
                    <w:right w:w="108" w:type="dxa"/>
                  </w:tcMar>
                  <w:vAlign w:val="center"/>
                  <w:hideMark/>
                </w:tcPr>
                <w:p w14:paraId="46610FD2"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14A8B91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6F43A8B8" w14:textId="77777777" w:rsidTr="00540CAE">
              <w:trPr>
                <w:trHeight w:val="160"/>
              </w:trPr>
              <w:tc>
                <w:tcPr>
                  <w:tcW w:w="1396" w:type="dxa"/>
                  <w:shd w:val="clear" w:color="auto" w:fill="auto"/>
                  <w:tcMar>
                    <w:top w:w="15" w:type="dxa"/>
                    <w:left w:w="108" w:type="dxa"/>
                    <w:bottom w:w="0" w:type="dxa"/>
                    <w:right w:w="108" w:type="dxa"/>
                  </w:tcMar>
                  <w:vAlign w:val="center"/>
                  <w:hideMark/>
                </w:tcPr>
                <w:p w14:paraId="06371864"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360" w:type="dxa"/>
                  <w:shd w:val="clear" w:color="auto" w:fill="auto"/>
                  <w:tcMar>
                    <w:top w:w="15" w:type="dxa"/>
                    <w:left w:w="108" w:type="dxa"/>
                    <w:bottom w:w="0" w:type="dxa"/>
                    <w:right w:w="108" w:type="dxa"/>
                  </w:tcMar>
                  <w:vAlign w:val="center"/>
                  <w:hideMark/>
                </w:tcPr>
                <w:p w14:paraId="0AAF6C9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6E613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437C9C9E" w14:textId="77777777" w:rsidR="00573131" w:rsidRPr="00A20FAB" w:rsidRDefault="00573131" w:rsidP="00573131">
                  <w:pPr>
                    <w:pStyle w:val="TAC"/>
                    <w:rPr>
                      <w:rFonts w:cs="Arial"/>
                      <w:sz w:val="16"/>
                      <w:szCs w:val="16"/>
                      <w:lang w:val="en-US"/>
                    </w:rPr>
                  </w:pPr>
                  <w:r w:rsidRPr="00A20FAB">
                    <w:rPr>
                      <w:rFonts w:cs="Arial"/>
                      <w:sz w:val="16"/>
                      <w:szCs w:val="16"/>
                    </w:rPr>
                    <w:t>7, 6, 5</w:t>
                  </w:r>
                </w:p>
              </w:tc>
              <w:tc>
                <w:tcPr>
                  <w:tcW w:w="1150" w:type="dxa"/>
                  <w:shd w:val="clear" w:color="auto" w:fill="auto"/>
                  <w:tcMar>
                    <w:top w:w="15" w:type="dxa"/>
                    <w:left w:w="108" w:type="dxa"/>
                    <w:bottom w:w="0" w:type="dxa"/>
                    <w:right w:w="108" w:type="dxa"/>
                  </w:tcMar>
                  <w:vAlign w:val="center"/>
                  <w:hideMark/>
                </w:tcPr>
                <w:p w14:paraId="1E913F9A" w14:textId="77777777" w:rsidR="00573131" w:rsidRPr="00A20FAB" w:rsidRDefault="00573131" w:rsidP="00573131">
                  <w:pPr>
                    <w:pStyle w:val="TAC"/>
                    <w:rPr>
                      <w:rFonts w:cs="Arial"/>
                      <w:sz w:val="16"/>
                      <w:szCs w:val="16"/>
                      <w:lang w:val="en-US"/>
                    </w:rPr>
                  </w:pPr>
                  <w:r w:rsidRPr="00A20FAB">
                    <w:rPr>
                      <w:rFonts w:cs="Arial"/>
                      <w:sz w:val="16"/>
                      <w:szCs w:val="16"/>
                    </w:rPr>
                    <w:t>5, 4</w:t>
                  </w:r>
                </w:p>
              </w:tc>
              <w:tc>
                <w:tcPr>
                  <w:tcW w:w="623" w:type="dxa"/>
                  <w:shd w:val="clear" w:color="auto" w:fill="auto"/>
                  <w:tcMar>
                    <w:top w:w="15" w:type="dxa"/>
                    <w:left w:w="108" w:type="dxa"/>
                    <w:bottom w:w="0" w:type="dxa"/>
                    <w:right w:w="108" w:type="dxa"/>
                  </w:tcMar>
                  <w:vAlign w:val="center"/>
                  <w:hideMark/>
                </w:tcPr>
                <w:p w14:paraId="4541C77E" w14:textId="77777777" w:rsidR="00573131" w:rsidRPr="00A20FAB" w:rsidRDefault="00573131" w:rsidP="00573131">
                  <w:pPr>
                    <w:pStyle w:val="TAC"/>
                    <w:rPr>
                      <w:rFonts w:cs="Arial"/>
                      <w:sz w:val="16"/>
                      <w:szCs w:val="16"/>
                      <w:lang w:val="en-US"/>
                    </w:rPr>
                  </w:pPr>
                  <w:r w:rsidRPr="00A20FAB">
                    <w:rPr>
                      <w:rFonts w:cs="Arial"/>
                      <w:sz w:val="16"/>
                      <w:szCs w:val="16"/>
                    </w:rPr>
                    <w:t>4, 3</w:t>
                  </w:r>
                </w:p>
              </w:tc>
              <w:tc>
                <w:tcPr>
                  <w:tcW w:w="360" w:type="dxa"/>
                  <w:shd w:val="clear" w:color="auto" w:fill="auto"/>
                  <w:tcMar>
                    <w:top w:w="15" w:type="dxa"/>
                    <w:left w:w="108" w:type="dxa"/>
                    <w:bottom w:w="0" w:type="dxa"/>
                    <w:right w:w="108" w:type="dxa"/>
                  </w:tcMar>
                  <w:vAlign w:val="center"/>
                  <w:hideMark/>
                </w:tcPr>
                <w:p w14:paraId="078F10B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681954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04477E6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5C8500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30B372B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755A68CD" w14:textId="77777777" w:rsidTr="00540CAE">
              <w:trPr>
                <w:trHeight w:val="51"/>
              </w:trPr>
              <w:tc>
                <w:tcPr>
                  <w:tcW w:w="1396" w:type="dxa"/>
                  <w:shd w:val="clear" w:color="auto" w:fill="auto"/>
                  <w:tcMar>
                    <w:top w:w="15" w:type="dxa"/>
                    <w:left w:w="108" w:type="dxa"/>
                    <w:bottom w:w="0" w:type="dxa"/>
                    <w:right w:w="108" w:type="dxa"/>
                  </w:tcMar>
                  <w:vAlign w:val="center"/>
                  <w:hideMark/>
                </w:tcPr>
                <w:p w14:paraId="11AC926F" w14:textId="77777777" w:rsidR="00573131" w:rsidRPr="00A20FAB" w:rsidRDefault="00573131" w:rsidP="00573131">
                  <w:pPr>
                    <w:pStyle w:val="TAC"/>
                    <w:rPr>
                      <w:rFonts w:cs="Arial"/>
                      <w:sz w:val="16"/>
                      <w:szCs w:val="16"/>
                      <w:lang w:val="en-US"/>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hideMark/>
                </w:tcPr>
                <w:p w14:paraId="247A5BE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52493E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67499B84" w14:textId="77777777" w:rsidR="00573131" w:rsidRPr="00A20FAB" w:rsidRDefault="00573131" w:rsidP="00573131">
                  <w:pPr>
                    <w:pStyle w:val="TAC"/>
                    <w:rPr>
                      <w:rFonts w:cs="Arial"/>
                      <w:sz w:val="16"/>
                      <w:szCs w:val="16"/>
                      <w:lang w:val="en-US"/>
                    </w:rPr>
                  </w:pPr>
                  <w:r w:rsidRPr="00A20FAB">
                    <w:rPr>
                      <w:rFonts w:cs="Arial"/>
                      <w:sz w:val="16"/>
                      <w:szCs w:val="16"/>
                    </w:rPr>
                    <w:t>11, 8, 7, 6</w:t>
                  </w:r>
                </w:p>
              </w:tc>
              <w:tc>
                <w:tcPr>
                  <w:tcW w:w="1150" w:type="dxa"/>
                  <w:shd w:val="clear" w:color="auto" w:fill="auto"/>
                  <w:tcMar>
                    <w:top w:w="15" w:type="dxa"/>
                    <w:left w:w="108" w:type="dxa"/>
                    <w:bottom w:w="0" w:type="dxa"/>
                    <w:right w:w="108" w:type="dxa"/>
                  </w:tcMar>
                  <w:vAlign w:val="center"/>
                  <w:hideMark/>
                </w:tcPr>
                <w:p w14:paraId="0DDFF810" w14:textId="77777777" w:rsidR="00573131" w:rsidRPr="00A20FAB" w:rsidRDefault="00573131" w:rsidP="00573131">
                  <w:pPr>
                    <w:pStyle w:val="TAC"/>
                    <w:rPr>
                      <w:rFonts w:cs="Arial"/>
                      <w:sz w:val="16"/>
                      <w:szCs w:val="16"/>
                      <w:lang w:val="en-US"/>
                    </w:rPr>
                  </w:pPr>
                  <w:r w:rsidRPr="00A20FAB">
                    <w:rPr>
                      <w:rFonts w:cs="Arial"/>
                      <w:sz w:val="16"/>
                      <w:szCs w:val="16"/>
                    </w:rPr>
                    <w:t>6, 5, 4, 3</w:t>
                  </w:r>
                </w:p>
              </w:tc>
              <w:tc>
                <w:tcPr>
                  <w:tcW w:w="623" w:type="dxa"/>
                  <w:shd w:val="clear" w:color="auto" w:fill="auto"/>
                  <w:tcMar>
                    <w:top w:w="15" w:type="dxa"/>
                    <w:left w:w="108" w:type="dxa"/>
                    <w:bottom w:w="0" w:type="dxa"/>
                    <w:right w:w="108" w:type="dxa"/>
                  </w:tcMar>
                  <w:vAlign w:val="center"/>
                  <w:hideMark/>
                </w:tcPr>
                <w:p w14:paraId="643C40D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76919AA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4AE6EB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17DB2C4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E3F2EB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8F0B4F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5534DB0F" w14:textId="77777777" w:rsidTr="00540CAE">
              <w:trPr>
                <w:trHeight w:val="69"/>
              </w:trPr>
              <w:tc>
                <w:tcPr>
                  <w:tcW w:w="1396" w:type="dxa"/>
                  <w:shd w:val="clear" w:color="auto" w:fill="auto"/>
                  <w:tcMar>
                    <w:top w:w="15" w:type="dxa"/>
                    <w:left w:w="108" w:type="dxa"/>
                    <w:bottom w:w="0" w:type="dxa"/>
                    <w:right w:w="108" w:type="dxa"/>
                  </w:tcMar>
                  <w:vAlign w:val="center"/>
                  <w:hideMark/>
                </w:tcPr>
                <w:p w14:paraId="287365DA" w14:textId="77777777" w:rsidR="00573131" w:rsidRPr="00A20FAB" w:rsidRDefault="00573131" w:rsidP="00573131">
                  <w:pPr>
                    <w:pStyle w:val="TAC"/>
                    <w:rPr>
                      <w:rFonts w:cs="Arial"/>
                      <w:sz w:val="16"/>
                      <w:szCs w:val="16"/>
                      <w:lang w:val="en-US"/>
                    </w:rPr>
                  </w:pPr>
                  <w:r w:rsidRPr="00A20FAB">
                    <w:rPr>
                      <w:rFonts w:cs="Arial"/>
                      <w:sz w:val="16"/>
                      <w:szCs w:val="16"/>
                    </w:rPr>
                    <w:t>5</w:t>
                  </w:r>
                </w:p>
              </w:tc>
              <w:tc>
                <w:tcPr>
                  <w:tcW w:w="360" w:type="dxa"/>
                  <w:shd w:val="clear" w:color="auto" w:fill="auto"/>
                  <w:tcMar>
                    <w:top w:w="15" w:type="dxa"/>
                    <w:left w:w="108" w:type="dxa"/>
                    <w:bottom w:w="0" w:type="dxa"/>
                    <w:right w:w="108" w:type="dxa"/>
                  </w:tcMar>
                  <w:vAlign w:val="center"/>
                  <w:hideMark/>
                </w:tcPr>
                <w:p w14:paraId="6E172CE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A2218B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591B2847" w14:textId="77777777" w:rsidR="00573131" w:rsidRPr="00A20FAB" w:rsidRDefault="00573131" w:rsidP="00573131">
                  <w:pPr>
                    <w:pStyle w:val="TAC"/>
                    <w:rPr>
                      <w:rFonts w:cs="Arial"/>
                      <w:sz w:val="16"/>
                      <w:szCs w:val="16"/>
                      <w:lang w:val="en-US"/>
                    </w:rPr>
                  </w:pPr>
                  <w:r w:rsidRPr="00A20FAB">
                    <w:rPr>
                      <w:rFonts w:cs="Arial"/>
                      <w:sz w:val="16"/>
                      <w:szCs w:val="16"/>
                    </w:rPr>
                    <w:t>12, 9, 8, 7, 5, 4, 3, 11, 6</w:t>
                  </w:r>
                </w:p>
              </w:tc>
              <w:tc>
                <w:tcPr>
                  <w:tcW w:w="1150" w:type="dxa"/>
                  <w:shd w:val="clear" w:color="auto" w:fill="auto"/>
                  <w:tcMar>
                    <w:top w:w="15" w:type="dxa"/>
                    <w:left w:w="108" w:type="dxa"/>
                    <w:bottom w:w="0" w:type="dxa"/>
                    <w:right w:w="108" w:type="dxa"/>
                  </w:tcMar>
                  <w:vAlign w:val="center"/>
                  <w:hideMark/>
                </w:tcPr>
                <w:p w14:paraId="01E5190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4CFE680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6E9B4C1"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EC8234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3EFE72D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287D1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F70CB5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A20FAB" w:rsidRPr="006B0A6A" w14:paraId="47AEE5B6" w14:textId="77777777" w:rsidTr="00540CAE">
              <w:trPr>
                <w:trHeight w:val="69"/>
              </w:trPr>
              <w:tc>
                <w:tcPr>
                  <w:tcW w:w="1396" w:type="dxa"/>
                  <w:shd w:val="clear" w:color="auto" w:fill="auto"/>
                  <w:tcMar>
                    <w:top w:w="15" w:type="dxa"/>
                    <w:left w:w="108" w:type="dxa"/>
                    <w:bottom w:w="0" w:type="dxa"/>
                    <w:right w:w="108" w:type="dxa"/>
                  </w:tcMar>
                  <w:vAlign w:val="center"/>
                </w:tcPr>
                <w:p w14:paraId="031D41C1" w14:textId="0F716AD6" w:rsidR="00A20FAB" w:rsidRPr="00A20FAB" w:rsidRDefault="00A20FAB" w:rsidP="00A20FAB">
                  <w:pPr>
                    <w:pStyle w:val="TAC"/>
                    <w:rPr>
                      <w:rFonts w:cs="Arial"/>
                      <w:sz w:val="16"/>
                      <w:szCs w:val="16"/>
                    </w:rPr>
                  </w:pPr>
                  <w:r w:rsidRPr="00A20FAB">
                    <w:rPr>
                      <w:rFonts w:cs="Arial"/>
                      <w:sz w:val="16"/>
                      <w:szCs w:val="16"/>
                    </w:rPr>
                    <w:t>6</w:t>
                  </w:r>
                </w:p>
              </w:tc>
              <w:tc>
                <w:tcPr>
                  <w:tcW w:w="360" w:type="dxa"/>
                  <w:shd w:val="clear" w:color="auto" w:fill="auto"/>
                  <w:tcMar>
                    <w:top w:w="15" w:type="dxa"/>
                    <w:left w:w="108" w:type="dxa"/>
                    <w:bottom w:w="0" w:type="dxa"/>
                    <w:right w:w="108" w:type="dxa"/>
                  </w:tcMar>
                  <w:vAlign w:val="center"/>
                </w:tcPr>
                <w:p w14:paraId="14703147" w14:textId="5AA21CAA"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2F1F320F" w14:textId="183295B4" w:rsidR="00A20FAB" w:rsidRPr="00A20FAB" w:rsidRDefault="00A20FAB" w:rsidP="00A20FAB">
                  <w:pPr>
                    <w:pStyle w:val="TAC"/>
                    <w:rPr>
                      <w:rFonts w:cs="Arial"/>
                      <w:sz w:val="16"/>
                      <w:szCs w:val="16"/>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tcPr>
                <w:p w14:paraId="5AD03BF2" w14:textId="67A5DC1A" w:rsidR="00A20FAB" w:rsidRPr="00A20FAB" w:rsidRDefault="00A20FAB" w:rsidP="00A20FAB">
                  <w:pPr>
                    <w:pStyle w:val="TAC"/>
                    <w:rPr>
                      <w:rFonts w:cs="Arial"/>
                      <w:sz w:val="16"/>
                      <w:szCs w:val="16"/>
                    </w:rPr>
                  </w:pPr>
                  <w:r w:rsidRPr="00A20FAB">
                    <w:rPr>
                      <w:rFonts w:cs="Arial"/>
                      <w:sz w:val="16"/>
                      <w:szCs w:val="16"/>
                    </w:rPr>
                    <w:t>6</w:t>
                  </w:r>
                </w:p>
              </w:tc>
              <w:tc>
                <w:tcPr>
                  <w:tcW w:w="1150" w:type="dxa"/>
                  <w:shd w:val="clear" w:color="auto" w:fill="auto"/>
                  <w:tcMar>
                    <w:top w:w="15" w:type="dxa"/>
                    <w:left w:w="108" w:type="dxa"/>
                    <w:bottom w:w="0" w:type="dxa"/>
                    <w:right w:w="108" w:type="dxa"/>
                  </w:tcMar>
                  <w:vAlign w:val="center"/>
                </w:tcPr>
                <w:p w14:paraId="01988C3C" w14:textId="60F9B6BF" w:rsidR="00A20FAB" w:rsidRPr="00A20FAB" w:rsidRDefault="00A20FAB" w:rsidP="00A20FAB">
                  <w:pPr>
                    <w:pStyle w:val="TAC"/>
                    <w:rPr>
                      <w:rFonts w:cs="Arial"/>
                      <w:sz w:val="16"/>
                      <w:szCs w:val="16"/>
                    </w:rPr>
                  </w:pPr>
                  <w:r w:rsidRPr="00A20FAB">
                    <w:rPr>
                      <w:rFonts w:cs="Arial"/>
                      <w:sz w:val="16"/>
                      <w:szCs w:val="16"/>
                    </w:rPr>
                    <w:t>4</w:t>
                  </w:r>
                </w:p>
              </w:tc>
              <w:tc>
                <w:tcPr>
                  <w:tcW w:w="623" w:type="dxa"/>
                  <w:shd w:val="clear" w:color="auto" w:fill="auto"/>
                  <w:tcMar>
                    <w:top w:w="15" w:type="dxa"/>
                    <w:left w:w="108" w:type="dxa"/>
                    <w:bottom w:w="0" w:type="dxa"/>
                    <w:right w:w="108" w:type="dxa"/>
                  </w:tcMar>
                  <w:vAlign w:val="center"/>
                </w:tcPr>
                <w:p w14:paraId="54487AB1" w14:textId="66E4AD67" w:rsidR="00A20FAB" w:rsidRPr="00A20FAB" w:rsidRDefault="00A20FAB" w:rsidP="00A20FAB">
                  <w:pPr>
                    <w:pStyle w:val="TAC"/>
                    <w:rPr>
                      <w:rFonts w:cs="Arial"/>
                      <w:sz w:val="16"/>
                      <w:szCs w:val="16"/>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tcPr>
                <w:p w14:paraId="7B97A82C" w14:textId="6DDD3776"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041B9D6B" w14:textId="5AA58B0C" w:rsidR="00A20FAB" w:rsidRPr="00A20FAB" w:rsidRDefault="00A20FAB" w:rsidP="00A20FAB">
                  <w:pPr>
                    <w:pStyle w:val="TAC"/>
                    <w:rPr>
                      <w:rFonts w:cs="Arial"/>
                      <w:sz w:val="16"/>
                      <w:szCs w:val="16"/>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tcPr>
                <w:p w14:paraId="3272C80C" w14:textId="1BD43BD4" w:rsidR="00A20FAB" w:rsidRPr="00A20FAB" w:rsidRDefault="00A20FAB" w:rsidP="00A20FAB">
                  <w:pPr>
                    <w:pStyle w:val="TAC"/>
                    <w:rPr>
                      <w:rFonts w:cs="Arial"/>
                      <w:sz w:val="16"/>
                      <w:szCs w:val="16"/>
                    </w:rPr>
                  </w:pPr>
                  <w:r w:rsidRPr="00A20FAB">
                    <w:rPr>
                      <w:rFonts w:cs="Arial"/>
                      <w:sz w:val="16"/>
                      <w:szCs w:val="16"/>
                    </w:rPr>
                    <w:t>6</w:t>
                  </w:r>
                </w:p>
              </w:tc>
              <w:tc>
                <w:tcPr>
                  <w:tcW w:w="359" w:type="dxa"/>
                  <w:shd w:val="clear" w:color="auto" w:fill="auto"/>
                  <w:tcMar>
                    <w:top w:w="15" w:type="dxa"/>
                    <w:left w:w="108" w:type="dxa"/>
                    <w:bottom w:w="0" w:type="dxa"/>
                    <w:right w:w="108" w:type="dxa"/>
                  </w:tcMar>
                  <w:vAlign w:val="center"/>
                </w:tcPr>
                <w:p w14:paraId="78713458" w14:textId="38080025" w:rsidR="00A20FAB" w:rsidRPr="00A20FAB" w:rsidRDefault="00A20FAB" w:rsidP="00A20FAB">
                  <w:pPr>
                    <w:pStyle w:val="TAC"/>
                    <w:rPr>
                      <w:rFonts w:cs="Arial"/>
                      <w:sz w:val="16"/>
                      <w:szCs w:val="16"/>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tcPr>
                <w:p w14:paraId="29F218D1" w14:textId="25FA53E6" w:rsidR="00A20FAB" w:rsidRPr="00A20FAB" w:rsidRDefault="00A20FAB" w:rsidP="00A20FAB">
                  <w:pPr>
                    <w:pStyle w:val="TAC"/>
                    <w:rPr>
                      <w:rFonts w:cs="Arial"/>
                      <w:sz w:val="16"/>
                      <w:szCs w:val="16"/>
                    </w:rPr>
                  </w:pPr>
                  <w:r w:rsidRPr="00A20FAB">
                    <w:rPr>
                      <w:rFonts w:cs="Arial"/>
                      <w:sz w:val="16"/>
                      <w:szCs w:val="16"/>
                    </w:rPr>
                    <w:t>-</w:t>
                  </w:r>
                </w:p>
              </w:tc>
            </w:tr>
          </w:tbl>
          <w:p w14:paraId="6973BFDE" w14:textId="4C60A943" w:rsidR="006628D9" w:rsidRPr="00A20FAB" w:rsidRDefault="00573131" w:rsidP="00CA630A">
            <w:pPr>
              <w:numPr>
                <w:ilvl w:val="0"/>
                <w:numId w:val="29"/>
              </w:numPr>
              <w:spacing w:after="0"/>
              <w:rPr>
                <w:rFonts w:eastAsia="MS Mincho"/>
                <w:iCs/>
                <w:lang w:val="en-US" w:eastAsia="ja-JP"/>
              </w:rPr>
            </w:pPr>
            <w:r w:rsidRPr="00767011">
              <w:rPr>
                <w:rFonts w:eastAsia="MS Mincho"/>
                <w:iCs/>
                <w:highlight w:val="yellow"/>
                <w:lang w:val="en-US" w:eastAsia="ja-JP"/>
              </w:rPr>
              <w:t>FFS</w:t>
            </w:r>
            <w:r>
              <w:rPr>
                <w:rFonts w:eastAsia="MS Mincho"/>
                <w:iCs/>
                <w:lang w:val="en-US" w:eastAsia="ja-JP"/>
              </w:rPr>
              <w:t>:</w:t>
            </w:r>
            <w:r w:rsidRPr="006B0A6A">
              <w:rPr>
                <w:rFonts w:eastAsia="MS Mincho"/>
                <w:iCs/>
                <w:lang w:val="en-US" w:eastAsia="ja-JP"/>
              </w:rPr>
              <w:t xml:space="preserve"> </w:t>
            </w:r>
            <w:r>
              <w:rPr>
                <w:rFonts w:eastAsia="MS Mincho"/>
                <w:iCs/>
                <w:lang w:val="en-US" w:eastAsia="ja-JP"/>
              </w:rPr>
              <w:t>T</w:t>
            </w:r>
            <w:r w:rsidRPr="006B0A6A">
              <w:rPr>
                <w:rFonts w:eastAsia="MS Mincho"/>
                <w:iCs/>
                <w:lang w:val="en-US" w:eastAsia="ja-JP"/>
              </w:rPr>
              <w:t>he order of the numbers in the table</w:t>
            </w:r>
          </w:p>
        </w:tc>
      </w:tr>
    </w:tbl>
    <w:p w14:paraId="721976AD" w14:textId="58AA1597" w:rsidR="002D7AFA" w:rsidRDefault="00261713" w:rsidP="002D7AFA">
      <w:pPr>
        <w:pStyle w:val="Heading2"/>
      </w:pPr>
      <w:r>
        <w:t>3</w:t>
      </w:r>
      <w:r w:rsidR="002D7AFA">
        <w:t>.</w:t>
      </w:r>
      <w:r w:rsidR="00AC36C8">
        <w:t>5</w:t>
      </w:r>
      <w:r w:rsidR="002D7AFA">
        <w:tab/>
      </w:r>
      <w:r w:rsidR="002D7AFA" w:rsidRPr="002D7AFA">
        <w:t>HARQ</w:t>
      </w:r>
    </w:p>
    <w:tbl>
      <w:tblPr>
        <w:tblStyle w:val="TableGrid"/>
        <w:tblW w:w="0" w:type="auto"/>
        <w:tblLook w:val="04A0" w:firstRow="1" w:lastRow="0" w:firstColumn="1" w:lastColumn="0" w:noHBand="0" w:noVBand="1"/>
      </w:tblPr>
      <w:tblGrid>
        <w:gridCol w:w="9631"/>
      </w:tblGrid>
      <w:tr w:rsidR="00C85EC4" w14:paraId="7C745283" w14:textId="77777777" w:rsidTr="00C85EC4">
        <w:tc>
          <w:tcPr>
            <w:tcW w:w="9781" w:type="dxa"/>
          </w:tcPr>
          <w:p w14:paraId="158E75D6" w14:textId="77777777" w:rsidR="00C85EC4" w:rsidRPr="00D95BB7" w:rsidRDefault="00C85EC4" w:rsidP="00CA630A">
            <w:pPr>
              <w:numPr>
                <w:ilvl w:val="0"/>
                <w:numId w:val="33"/>
              </w:numPr>
              <w:spacing w:after="0"/>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154B4B2B" w14:textId="77777777" w:rsidR="00C85EC4" w:rsidRPr="00D95BB7" w:rsidRDefault="00C85EC4" w:rsidP="00CA630A">
            <w:pPr>
              <w:numPr>
                <w:ilvl w:val="1"/>
                <w:numId w:val="33"/>
              </w:numPr>
              <w:spacing w:after="0"/>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6FE69879" w14:textId="4F0F4C2B" w:rsidR="00C85EC4" w:rsidRPr="00C85EC4" w:rsidRDefault="00C85EC4" w:rsidP="00CA630A">
            <w:pPr>
              <w:numPr>
                <w:ilvl w:val="1"/>
                <w:numId w:val="33"/>
              </w:numPr>
              <w:spacing w:after="0"/>
              <w:rPr>
                <w:rFonts w:eastAsia="MS Mincho"/>
                <w:lang w:val="en-US" w:eastAsia="ja-JP"/>
              </w:rPr>
            </w:pPr>
            <w:r w:rsidRPr="00D95BB7">
              <w:rPr>
                <w:rFonts w:eastAsia="MS Mincho"/>
                <w:lang w:eastAsia="ja-JP"/>
              </w:rPr>
              <w:t>No change in FS3 asynchronous UL HARQ operation</w:t>
            </w:r>
          </w:p>
        </w:tc>
      </w:tr>
      <w:tr w:rsidR="002A3BB9" w14:paraId="75F08B89" w14:textId="77777777" w:rsidTr="00C85EC4">
        <w:tc>
          <w:tcPr>
            <w:tcW w:w="9781" w:type="dxa"/>
          </w:tcPr>
          <w:p w14:paraId="683FE2E6" w14:textId="54BA5E5E" w:rsidR="002A3BB9" w:rsidRPr="002A3BB9" w:rsidRDefault="002A3BB9" w:rsidP="00CA630A">
            <w:pPr>
              <w:numPr>
                <w:ilvl w:val="0"/>
                <w:numId w:val="33"/>
              </w:numPr>
              <w:spacing w:after="0"/>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tc>
      </w:tr>
      <w:tr w:rsidR="00705156" w14:paraId="58D95E33" w14:textId="77777777" w:rsidTr="00C85EC4">
        <w:tc>
          <w:tcPr>
            <w:tcW w:w="9781" w:type="dxa"/>
          </w:tcPr>
          <w:p w14:paraId="74B4D842" w14:textId="6345A9D1" w:rsidR="00705156" w:rsidRDefault="00AF7302" w:rsidP="00CA630A">
            <w:pPr>
              <w:numPr>
                <w:ilvl w:val="0"/>
                <w:numId w:val="33"/>
              </w:numPr>
              <w:spacing w:after="0"/>
              <w:rPr>
                <w:kern w:val="2"/>
                <w:lang w:eastAsia="zh-CN"/>
              </w:rPr>
            </w:pPr>
            <w:r w:rsidRPr="00AF7302">
              <w:rPr>
                <w:kern w:val="2"/>
                <w:lang w:eastAsia="zh-CN"/>
              </w:rPr>
              <w:t>For a UE configured with n+3 1ms TTI, synchronous UL HARQ is supported for UL transmissions with legacy processing time (n+4)</w:t>
            </w:r>
          </w:p>
        </w:tc>
      </w:tr>
      <w:tr w:rsidR="00AF7302" w14:paraId="2BF09807" w14:textId="77777777" w:rsidTr="00C85EC4">
        <w:tc>
          <w:tcPr>
            <w:tcW w:w="9781" w:type="dxa"/>
          </w:tcPr>
          <w:p w14:paraId="27979AC5" w14:textId="77777777" w:rsidR="00AF7302" w:rsidRPr="00AF7302" w:rsidRDefault="00AF7302" w:rsidP="00CA630A">
            <w:pPr>
              <w:numPr>
                <w:ilvl w:val="0"/>
                <w:numId w:val="33"/>
              </w:numPr>
              <w:spacing w:after="0"/>
              <w:rPr>
                <w:kern w:val="2"/>
                <w:lang w:eastAsia="zh-CN"/>
              </w:rPr>
            </w:pPr>
            <w:r w:rsidRPr="00AF7302">
              <w:rPr>
                <w:kern w:val="2"/>
                <w:lang w:eastAsia="zh-CN"/>
              </w:rPr>
              <w:t>The maximum number of UL HARQ processes for n+3 1ms TTI is the same as for n+4 1ms TTI</w:t>
            </w:r>
          </w:p>
          <w:p w14:paraId="1DC865A8" w14:textId="7E192FAF" w:rsidR="00AF7302" w:rsidRPr="00AF7302" w:rsidRDefault="00AF7302" w:rsidP="00CA630A">
            <w:pPr>
              <w:numPr>
                <w:ilvl w:val="1"/>
                <w:numId w:val="33"/>
              </w:numPr>
              <w:spacing w:after="0"/>
              <w:rPr>
                <w:kern w:val="2"/>
                <w:lang w:eastAsia="zh-CN"/>
              </w:rPr>
            </w:pPr>
            <w:r w:rsidRPr="00767011">
              <w:rPr>
                <w:kern w:val="2"/>
                <w:highlight w:val="yellow"/>
                <w:lang w:eastAsia="zh-CN"/>
              </w:rPr>
              <w:t>FFS</w:t>
            </w:r>
            <w:r w:rsidRPr="00AF7302">
              <w:rPr>
                <w:kern w:val="2"/>
                <w:lang w:eastAsia="zh-CN"/>
              </w:rPr>
              <w:t>: In case the UE is configured also with sTTI</w:t>
            </w:r>
          </w:p>
        </w:tc>
      </w:tr>
      <w:tr w:rsidR="00910982" w14:paraId="00962646" w14:textId="77777777" w:rsidTr="00C85EC4">
        <w:tc>
          <w:tcPr>
            <w:tcW w:w="9781" w:type="dxa"/>
          </w:tcPr>
          <w:p w14:paraId="5B986637" w14:textId="1B46FA30" w:rsidR="00910982" w:rsidRPr="00AF7302" w:rsidRDefault="00910982" w:rsidP="00CA630A">
            <w:pPr>
              <w:numPr>
                <w:ilvl w:val="0"/>
                <w:numId w:val="33"/>
              </w:numPr>
              <w:spacing w:after="0"/>
              <w:rPr>
                <w:kern w:val="2"/>
                <w:lang w:eastAsia="zh-CN"/>
              </w:rPr>
            </w:pPr>
            <w:r w:rsidRPr="003053A2">
              <w:rPr>
                <w:rFonts w:eastAsia="MS Mincho"/>
                <w:iCs/>
                <w:lang w:eastAsia="ja-JP"/>
              </w:rPr>
              <w:t>The PUSCH UL HARQ processes</w:t>
            </w:r>
            <w:r>
              <w:rPr>
                <w:rFonts w:eastAsia="MS Mincho"/>
                <w:iCs/>
                <w:lang w:eastAsia="ja-JP"/>
              </w:rPr>
              <w:t xml:space="preserve"> of n+3 1ms TTI and n+4 1ms TTI are not shared</w:t>
            </w:r>
          </w:p>
        </w:tc>
      </w:tr>
    </w:tbl>
    <w:p w14:paraId="55EAAC8E" w14:textId="4F136B9A" w:rsidR="005029C8" w:rsidRDefault="005029C8" w:rsidP="005029C8">
      <w:pPr>
        <w:pStyle w:val="Heading2"/>
      </w:pPr>
      <w:r>
        <w:t>3.</w:t>
      </w:r>
      <w:r w:rsidR="00AC36C8">
        <w:t>6</w:t>
      </w:r>
      <w:r>
        <w:tab/>
      </w:r>
      <w:r w:rsidRPr="00982EC0">
        <w:t>CSI</w:t>
      </w:r>
    </w:p>
    <w:tbl>
      <w:tblPr>
        <w:tblStyle w:val="TableGrid"/>
        <w:tblW w:w="0" w:type="auto"/>
        <w:tblLook w:val="04A0" w:firstRow="1" w:lastRow="0" w:firstColumn="1" w:lastColumn="0" w:noHBand="0" w:noVBand="1"/>
      </w:tblPr>
      <w:tblGrid>
        <w:gridCol w:w="9631"/>
      </w:tblGrid>
      <w:tr w:rsidR="007723E2" w14:paraId="6A4268B0" w14:textId="77777777" w:rsidTr="007723E2">
        <w:tc>
          <w:tcPr>
            <w:tcW w:w="9781" w:type="dxa"/>
          </w:tcPr>
          <w:p w14:paraId="10B71290" w14:textId="77777777" w:rsidR="007723E2" w:rsidRPr="00F10EEB" w:rsidRDefault="007723E2" w:rsidP="00CA630A">
            <w:pPr>
              <w:numPr>
                <w:ilvl w:val="0"/>
                <w:numId w:val="38"/>
              </w:numPr>
              <w:spacing w:after="0"/>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14:paraId="2FDA7189" w14:textId="3B331006" w:rsidR="007723E2" w:rsidRPr="00D973BD" w:rsidRDefault="007723E2" w:rsidP="00CA630A">
            <w:pPr>
              <w:numPr>
                <w:ilvl w:val="0"/>
                <w:numId w:val="38"/>
              </w:numPr>
              <w:spacing w:after="0"/>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tc>
      </w:tr>
      <w:tr w:rsidR="00C07BCA" w14:paraId="554BB5B0" w14:textId="77777777" w:rsidTr="007723E2">
        <w:tc>
          <w:tcPr>
            <w:tcW w:w="9781" w:type="dxa"/>
          </w:tcPr>
          <w:p w14:paraId="54860C3C" w14:textId="77777777" w:rsidR="00C07BCA" w:rsidRPr="007C219E" w:rsidRDefault="00C07BCA" w:rsidP="00CA630A">
            <w:pPr>
              <w:numPr>
                <w:ilvl w:val="0"/>
                <w:numId w:val="38"/>
              </w:numPr>
              <w:spacing w:after="0"/>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10B39AF0" w14:textId="359037D5" w:rsidR="00C07BCA" w:rsidRPr="00F10EEB" w:rsidRDefault="00C07BCA" w:rsidP="00CA630A">
            <w:pPr>
              <w:numPr>
                <w:ilvl w:val="1"/>
                <w:numId w:val="38"/>
              </w:numPr>
              <w:spacing w:after="0"/>
              <w:rPr>
                <w:rFonts w:eastAsia="MS Mincho"/>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w:t>
            </w:r>
            <w:r w:rsidRPr="00767011">
              <w:rPr>
                <w:rFonts w:eastAsia="MS Mincho"/>
                <w:iCs/>
                <w:highlight w:val="yellow"/>
                <w:lang w:val="en-US" w:eastAsia="ja-JP"/>
              </w:rPr>
              <w:t>FFS</w:t>
            </w:r>
          </w:p>
        </w:tc>
      </w:tr>
    </w:tbl>
    <w:p w14:paraId="26EA9808" w14:textId="79C56D93" w:rsidR="00847EEE" w:rsidRDefault="00847EEE" w:rsidP="00847EEE">
      <w:pPr>
        <w:pStyle w:val="Heading2"/>
      </w:pPr>
      <w:r>
        <w:lastRenderedPageBreak/>
        <w:t>3.</w:t>
      </w:r>
      <w:r w:rsidR="00AC36C8">
        <w:t>7</w:t>
      </w:r>
      <w:r>
        <w:tab/>
      </w:r>
      <w:r w:rsidRPr="003A5CB8">
        <w:t>Maximum TA</w:t>
      </w:r>
    </w:p>
    <w:tbl>
      <w:tblPr>
        <w:tblStyle w:val="TableGrid"/>
        <w:tblW w:w="0" w:type="auto"/>
        <w:tblLook w:val="04A0" w:firstRow="1" w:lastRow="0" w:firstColumn="1" w:lastColumn="0" w:noHBand="0" w:noVBand="1"/>
      </w:tblPr>
      <w:tblGrid>
        <w:gridCol w:w="9631"/>
      </w:tblGrid>
      <w:tr w:rsidR="00E60D7E" w14:paraId="45DF4F77" w14:textId="77777777" w:rsidTr="00E60D7E">
        <w:tc>
          <w:tcPr>
            <w:tcW w:w="9781" w:type="dxa"/>
          </w:tcPr>
          <w:p w14:paraId="1A017B2E" w14:textId="53E90718" w:rsidR="00E60D7E" w:rsidRPr="00C33CDC" w:rsidRDefault="00C33CDC" w:rsidP="00614881">
            <w:pPr>
              <w:spacing w:after="0"/>
              <w:rPr>
                <w:iCs/>
                <w:color w:val="FF0000"/>
                <w:lang w:eastAsia="x-none"/>
              </w:rPr>
            </w:pPr>
            <w:r w:rsidRPr="00114721">
              <w:rPr>
                <w:iCs/>
                <w:color w:val="FF0000"/>
                <w:lang w:eastAsia="x-none"/>
              </w:rPr>
              <w:t xml:space="preserve">The maximum timing advance supported </w:t>
            </w:r>
            <w:r w:rsidR="00614881">
              <w:rPr>
                <w:iCs/>
                <w:color w:val="FF0000"/>
                <w:lang w:eastAsia="x-none"/>
              </w:rPr>
              <w:t xml:space="preserve">for </w:t>
            </w:r>
            <w:r w:rsidRPr="00114721">
              <w:rPr>
                <w:iCs/>
                <w:color w:val="FF0000"/>
                <w:lang w:eastAsia="x-none"/>
              </w:rPr>
              <w:t>1 ms, short processing time</w:t>
            </w:r>
            <w:r w:rsidR="0051051E">
              <w:rPr>
                <w:iCs/>
                <w:color w:val="FF0000"/>
                <w:lang w:eastAsia="x-none"/>
              </w:rPr>
              <w:t xml:space="preserve"> operation is</w:t>
            </w:r>
            <w:r w:rsidRPr="00114721">
              <w:rPr>
                <w:iCs/>
                <w:color w:val="FF0000"/>
                <w:lang w:eastAsia="x-none"/>
              </w:rPr>
              <w:t xml:space="preserve"> 200 us</w:t>
            </w:r>
          </w:p>
        </w:tc>
      </w:tr>
    </w:tbl>
    <w:p w14:paraId="3F498948" w14:textId="606197B0" w:rsidR="00E60D7E" w:rsidRDefault="00355FEE" w:rsidP="00355FEE">
      <w:pPr>
        <w:pStyle w:val="Heading2"/>
      </w:pPr>
      <w:r>
        <w:t>3.8</w:t>
      </w:r>
      <w:r>
        <w:tab/>
        <w:t>Other</w:t>
      </w:r>
    </w:p>
    <w:tbl>
      <w:tblPr>
        <w:tblStyle w:val="TableGrid"/>
        <w:tblW w:w="0" w:type="auto"/>
        <w:tblLook w:val="04A0" w:firstRow="1" w:lastRow="0" w:firstColumn="1" w:lastColumn="0" w:noHBand="0" w:noVBand="1"/>
      </w:tblPr>
      <w:tblGrid>
        <w:gridCol w:w="9631"/>
      </w:tblGrid>
      <w:tr w:rsidR="00355FEE" w14:paraId="4F9BB9A2" w14:textId="77777777" w:rsidTr="00355FEE">
        <w:tc>
          <w:tcPr>
            <w:tcW w:w="9781" w:type="dxa"/>
          </w:tcPr>
          <w:p w14:paraId="70A6F1EB" w14:textId="242D6008" w:rsidR="00355FEE" w:rsidRDefault="00355FEE" w:rsidP="00355FEE">
            <w:r w:rsidRPr="00C853F8">
              <w:rPr>
                <w:rFonts w:eastAsia="MS Mincho"/>
                <w:lang w:val="en-US" w:eastAsia="ja-JP"/>
              </w:rPr>
              <w:t>Aperiodic sounding reference signal triggered by an UL grant in USS</w:t>
            </w:r>
            <w:r>
              <w:rPr>
                <w:rFonts w:eastAsia="MS Mincho"/>
                <w:lang w:val="en-US" w:eastAsia="ja-JP"/>
              </w:rPr>
              <w:t xml:space="preserve"> </w:t>
            </w:r>
            <w:r w:rsidRPr="00C853F8">
              <w:rPr>
                <w:rFonts w:eastAsia="MS Mincho"/>
                <w:lang w:val="en-US" w:eastAsia="ja-JP"/>
              </w:rPr>
              <w:t>in subframe n is transmitted in the first available subframe n+3 or later, subject to the given UL subframe being configured for SRS transmission.</w:t>
            </w:r>
          </w:p>
        </w:tc>
      </w:tr>
    </w:tbl>
    <w:p w14:paraId="10D73996" w14:textId="77777777" w:rsidR="002D7AFA" w:rsidRDefault="00261713" w:rsidP="002D7AFA">
      <w:pPr>
        <w:pStyle w:val="Heading1"/>
      </w:pPr>
      <w:r>
        <w:t>4</w:t>
      </w:r>
      <w:r w:rsidR="002D7AFA">
        <w:tab/>
      </w:r>
      <w:r w:rsidR="002D7AFA" w:rsidRPr="003A5CB8">
        <w:t>Shortened TTI with shortened processing time</w:t>
      </w:r>
    </w:p>
    <w:p w14:paraId="2BC8D854" w14:textId="77777777" w:rsidR="00A6077B" w:rsidRDefault="00A6077B" w:rsidP="00072B2B">
      <w:pPr>
        <w:pStyle w:val="Heading2"/>
      </w:pPr>
      <w:r>
        <w:t>4.1</w:t>
      </w:r>
      <w:r>
        <w:tab/>
        <w:t>Applicability</w:t>
      </w:r>
    </w:p>
    <w:tbl>
      <w:tblPr>
        <w:tblStyle w:val="TableGrid"/>
        <w:tblW w:w="0" w:type="auto"/>
        <w:tblLook w:val="04A0" w:firstRow="1" w:lastRow="0" w:firstColumn="1" w:lastColumn="0" w:noHBand="0" w:noVBand="1"/>
      </w:tblPr>
      <w:tblGrid>
        <w:gridCol w:w="9631"/>
      </w:tblGrid>
      <w:tr w:rsidR="005960BF" w14:paraId="0A191D1F" w14:textId="77777777" w:rsidTr="005960BF">
        <w:tc>
          <w:tcPr>
            <w:tcW w:w="9781" w:type="dxa"/>
          </w:tcPr>
          <w:p w14:paraId="19EB48BC" w14:textId="3208F01D" w:rsidR="009C5D58" w:rsidRDefault="005960BF" w:rsidP="0070045E">
            <w:pPr>
              <w:spacing w:after="60"/>
              <w:rPr>
                <w:lang w:val="en-US"/>
              </w:rPr>
            </w:pPr>
            <w:bookmarkStart w:id="1" w:name="_Hlk484104271"/>
            <w:r w:rsidRPr="005D4280">
              <w:rPr>
                <w:lang w:val="en-US"/>
              </w:rPr>
              <w:t>PSS/SSS, PBCH, PCFICH and PRACH, Random access, SIB and Paging procedures are not modified</w:t>
            </w:r>
            <w:r w:rsidR="000721E7">
              <w:rPr>
                <w:lang w:val="en-US"/>
              </w:rPr>
              <w:t>.</w:t>
            </w:r>
          </w:p>
          <w:p w14:paraId="531FE821" w14:textId="72521927" w:rsidR="009C5D58" w:rsidRPr="009C5D58" w:rsidRDefault="009C5D58" w:rsidP="0070045E">
            <w:pPr>
              <w:spacing w:after="60"/>
              <w:rPr>
                <w:lang w:val="en-US"/>
              </w:rPr>
            </w:pPr>
            <w:r w:rsidRPr="005D4280">
              <w:rPr>
                <w:lang w:val="en-US"/>
              </w:rPr>
              <w:t>At least for SIBs and paging, PDCCH and legacy PDSCH are used for scheduling</w:t>
            </w:r>
          </w:p>
        </w:tc>
      </w:tr>
      <w:tr w:rsidR="0095509D" w14:paraId="549F70E1" w14:textId="77777777" w:rsidTr="005960BF">
        <w:tc>
          <w:tcPr>
            <w:tcW w:w="9781" w:type="dxa"/>
          </w:tcPr>
          <w:p w14:paraId="6B27100B" w14:textId="051747DE" w:rsidR="0095509D" w:rsidRPr="005D4280" w:rsidRDefault="0095509D" w:rsidP="0095509D">
            <w:pPr>
              <w:rPr>
                <w:lang w:val="en-US"/>
              </w:rPr>
            </w:pPr>
            <w:r>
              <w:rPr>
                <w:rFonts w:eastAsia="MS Mincho"/>
                <w:lang w:val="en-US" w:eastAsia="ja-JP"/>
              </w:rPr>
              <w:t>The sTTI design is not optimized for</w:t>
            </w:r>
            <w:r w:rsidRPr="006061EC">
              <w:rPr>
                <w:rFonts w:eastAsia="MS Mincho"/>
                <w:lang w:val="en-US" w:eastAsia="ja-JP"/>
              </w:rPr>
              <w:t xml:space="preserve"> N_PRB &lt;= 10</w:t>
            </w:r>
          </w:p>
        </w:tc>
      </w:tr>
      <w:tr w:rsidR="0095509D" w14:paraId="415652F0" w14:textId="77777777" w:rsidTr="005960BF">
        <w:tc>
          <w:tcPr>
            <w:tcW w:w="9781" w:type="dxa"/>
          </w:tcPr>
          <w:p w14:paraId="76F21D2E" w14:textId="28F92FA3" w:rsidR="0095509D" w:rsidRDefault="0095509D" w:rsidP="0095509D">
            <w:pPr>
              <w:rPr>
                <w:rFonts w:eastAsia="MS Mincho"/>
                <w:lang w:val="en-US" w:eastAsia="ja-JP"/>
              </w:rPr>
            </w:pPr>
            <w:r w:rsidRPr="00A477FE">
              <w:rPr>
                <w:lang w:eastAsia="zh-CN"/>
              </w:rPr>
              <w:t>Short TTI is not configured with extended CP</w:t>
            </w:r>
          </w:p>
        </w:tc>
      </w:tr>
    </w:tbl>
    <w:bookmarkEnd w:id="1"/>
    <w:p w14:paraId="206FECC5" w14:textId="77777777" w:rsidR="00BD1F8F" w:rsidRDefault="00261713" w:rsidP="00072B2B">
      <w:pPr>
        <w:pStyle w:val="Heading2"/>
      </w:pPr>
      <w:r>
        <w:t>4</w:t>
      </w:r>
      <w:r w:rsidR="00072B2B">
        <w:t>.</w:t>
      </w:r>
      <w:r w:rsidR="00A6077B">
        <w:t>2</w:t>
      </w:r>
      <w:r w:rsidR="00072B2B">
        <w:tab/>
      </w:r>
      <w:r w:rsidR="00BD1F8F">
        <w:t>sTTI operation</w:t>
      </w:r>
    </w:p>
    <w:p w14:paraId="00DB17E4" w14:textId="33AA1586" w:rsidR="00BD1F8F" w:rsidRDefault="00261713" w:rsidP="00072B2B">
      <w:pPr>
        <w:pStyle w:val="Heading3"/>
      </w:pPr>
      <w:r>
        <w:t>4</w:t>
      </w:r>
      <w:r w:rsidR="00072B2B">
        <w:t>.</w:t>
      </w:r>
      <w:r w:rsidR="00A6077B">
        <w:t>2</w:t>
      </w:r>
      <w:r w:rsidR="00072B2B">
        <w:t>.1</w:t>
      </w:r>
      <w:r w:rsidR="00072B2B">
        <w:tab/>
      </w:r>
      <w:r w:rsidR="00BD1F8F">
        <w:t xml:space="preserve">sTTI </w:t>
      </w:r>
      <w:r w:rsidR="009757D7">
        <w:t xml:space="preserve">combinations and </w:t>
      </w:r>
      <w:r w:rsidR="00BD1F8F">
        <w:t>configurations</w:t>
      </w:r>
    </w:p>
    <w:p w14:paraId="1F0892F8" w14:textId="49231CA1" w:rsidR="005B3449" w:rsidRDefault="005B3449" w:rsidP="005B3449">
      <w:pPr>
        <w:pStyle w:val="Heading4"/>
      </w:pPr>
      <w:r>
        <w:t>4.2.1.1</w:t>
      </w:r>
      <w:r>
        <w:tab/>
        <w:t>General</w:t>
      </w:r>
    </w:p>
    <w:tbl>
      <w:tblPr>
        <w:tblStyle w:val="TableGrid"/>
        <w:tblW w:w="0" w:type="auto"/>
        <w:tblLook w:val="04A0" w:firstRow="1" w:lastRow="0" w:firstColumn="1" w:lastColumn="0" w:noHBand="0" w:noVBand="1"/>
      </w:tblPr>
      <w:tblGrid>
        <w:gridCol w:w="9631"/>
      </w:tblGrid>
      <w:tr w:rsidR="005B3449" w:rsidRPr="009757D7" w14:paraId="1FE8CDEA" w14:textId="77777777" w:rsidTr="001D23AA">
        <w:tc>
          <w:tcPr>
            <w:tcW w:w="9781" w:type="dxa"/>
          </w:tcPr>
          <w:p w14:paraId="10CD0DFC" w14:textId="77777777" w:rsidR="005B3449" w:rsidRPr="005D4280" w:rsidRDefault="005B3449" w:rsidP="001D23AA">
            <w:pPr>
              <w:spacing w:after="0"/>
              <w:rPr>
                <w:lang w:val="en-US"/>
              </w:rPr>
            </w:pPr>
            <w:r w:rsidRPr="005D4280">
              <w:rPr>
                <w:lang w:val="en-US"/>
              </w:rPr>
              <w:t>For FS1:</w:t>
            </w:r>
          </w:p>
          <w:p w14:paraId="259E2503" w14:textId="77777777" w:rsidR="005B3449" w:rsidRPr="005D4280" w:rsidRDefault="005B3449" w:rsidP="001D23AA">
            <w:pPr>
              <w:spacing w:after="0"/>
              <w:ind w:left="568" w:hanging="284"/>
              <w:rPr>
                <w:lang w:val="en-US"/>
              </w:rPr>
            </w:pPr>
            <w:r w:rsidRPr="005D4280">
              <w:rPr>
                <w:rFonts w:eastAsia="MS Mincho"/>
                <w:lang w:val="en-US" w:eastAsia="ja-JP"/>
              </w:rPr>
              <w:t>-</w:t>
            </w:r>
            <w:r w:rsidRPr="005D4280">
              <w:rPr>
                <w:rFonts w:eastAsia="MS Mincho"/>
                <w:lang w:val="en-US" w:eastAsia="ja-JP"/>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w:t>
            </w:r>
            <w:r w:rsidRPr="005D4280">
              <w:rPr>
                <w:rFonts w:eastAsia="MS Mincho"/>
                <w:lang w:val="en-US" w:eastAsia="ja-JP"/>
              </w:rPr>
              <w:t xml:space="preserve">sTTI </w:t>
            </w:r>
            <w:r>
              <w:rPr>
                <w:rFonts w:eastAsia="MS Mincho"/>
                <w:lang w:val="en-US" w:eastAsia="ja-JP"/>
              </w:rPr>
              <w:t xml:space="preserve">lengths of 2/3-symbols </w:t>
            </w:r>
            <w:r w:rsidRPr="005D4280">
              <w:rPr>
                <w:rFonts w:eastAsia="MS Mincho"/>
                <w:lang w:val="en-US" w:eastAsia="ja-JP"/>
              </w:rPr>
              <w:t xml:space="preserve">and 1-slot for sPDSCH/sPDCCH </w:t>
            </w:r>
            <w:r>
              <w:rPr>
                <w:rFonts w:eastAsia="MS Mincho"/>
                <w:lang w:val="en-US" w:eastAsia="ja-JP"/>
              </w:rPr>
              <w:t xml:space="preserve">and </w:t>
            </w:r>
            <w:r w:rsidRPr="005D4280">
              <w:rPr>
                <w:rFonts w:eastAsia="MS Mincho"/>
                <w:lang w:val="en-US" w:eastAsia="ja-JP"/>
              </w:rPr>
              <w:t>sPUCCH/sPUSCH</w:t>
            </w:r>
            <w:r>
              <w:rPr>
                <w:rFonts w:eastAsia="MS Mincho"/>
                <w:lang w:val="en-US" w:eastAsia="ja-JP"/>
              </w:rPr>
              <w:t>.</w:t>
            </w:r>
          </w:p>
          <w:p w14:paraId="3EFE9ADD" w14:textId="77777777" w:rsidR="005B3449" w:rsidRPr="005D4280" w:rsidRDefault="005B3449" w:rsidP="001D23AA">
            <w:pPr>
              <w:spacing w:after="0"/>
              <w:rPr>
                <w:lang w:val="en-US"/>
              </w:rPr>
            </w:pPr>
            <w:r w:rsidRPr="005D4280">
              <w:rPr>
                <w:lang w:val="en-US"/>
              </w:rPr>
              <w:t>For FS2:</w:t>
            </w:r>
          </w:p>
          <w:p w14:paraId="4887E1A8" w14:textId="77777777" w:rsidR="005B3449" w:rsidRPr="009757D7" w:rsidRDefault="005B3449" w:rsidP="001D23AA">
            <w:pPr>
              <w:spacing w:after="0"/>
              <w:ind w:left="568" w:hanging="284"/>
              <w:rPr>
                <w:lang w:val="en-US"/>
              </w:rPr>
            </w:pPr>
            <w:r w:rsidRPr="005D4280">
              <w:rPr>
                <w:lang w:val="en-US"/>
              </w:rPr>
              <w:t>-</w:t>
            </w:r>
            <w:r w:rsidRPr="005D4280">
              <w:rPr>
                <w:lang w:val="en-US"/>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sTTI length of </w:t>
            </w:r>
            <w:r w:rsidRPr="005D4280">
              <w:rPr>
                <w:lang w:val="en-US"/>
              </w:rPr>
              <w:t>1-slot sTTI for sPDSCH</w:t>
            </w:r>
            <w:r>
              <w:rPr>
                <w:lang w:val="en-US"/>
              </w:rPr>
              <w:t>/sPDCCH/sPUSCH/sPUCCH</w:t>
            </w:r>
          </w:p>
        </w:tc>
      </w:tr>
      <w:tr w:rsidR="00C416E2" w:rsidRPr="009757D7" w14:paraId="7041518C" w14:textId="77777777" w:rsidTr="001D23AA">
        <w:tc>
          <w:tcPr>
            <w:tcW w:w="9781" w:type="dxa"/>
          </w:tcPr>
          <w:p w14:paraId="0CB754EA" w14:textId="5FEB251D" w:rsidR="00C416E2" w:rsidRPr="00BB37C1" w:rsidRDefault="00994061" w:rsidP="00994061">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r w:rsidR="006B5786">
              <w:rPr>
                <w:rFonts w:eastAsia="MS Mincho"/>
                <w:lang w:val="en-US" w:eastAsia="ja-JP"/>
              </w:rPr>
              <w:t xml:space="preserve">. It is concluded that there is no consensus to support </w:t>
            </w:r>
            <w:r w:rsidR="006B5786">
              <w:rPr>
                <w:rFonts w:eastAsia="MS Mincho"/>
                <w:iCs/>
                <w:lang w:eastAsia="ja-JP"/>
              </w:rPr>
              <w:t>{2,</w:t>
            </w:r>
            <w:r w:rsidR="0093381A">
              <w:rPr>
                <w:rFonts w:eastAsia="MS Mincho"/>
                <w:iCs/>
                <w:lang w:eastAsia="ja-JP"/>
              </w:rPr>
              <w:t xml:space="preserve"> </w:t>
            </w:r>
            <w:r w:rsidR="006B5786">
              <w:rPr>
                <w:rFonts w:eastAsia="MS Mincho"/>
                <w:iCs/>
                <w:lang w:eastAsia="ja-JP"/>
              </w:rPr>
              <w:t>14} and {7,</w:t>
            </w:r>
            <w:r w:rsidR="0093381A">
              <w:rPr>
                <w:rFonts w:eastAsia="MS Mincho"/>
                <w:iCs/>
                <w:lang w:eastAsia="ja-JP"/>
              </w:rPr>
              <w:t xml:space="preserve"> </w:t>
            </w:r>
            <w:r w:rsidR="006B5786">
              <w:rPr>
                <w:rFonts w:eastAsia="MS Mincho"/>
                <w:iCs/>
                <w:lang w:eastAsia="ja-JP"/>
              </w:rPr>
              <w:t>14} in this WI.</w:t>
            </w:r>
          </w:p>
        </w:tc>
      </w:tr>
      <w:tr w:rsidR="00925290" w:rsidRPr="009757D7" w14:paraId="05730D61" w14:textId="77777777" w:rsidTr="001D23AA">
        <w:tc>
          <w:tcPr>
            <w:tcW w:w="9781" w:type="dxa"/>
          </w:tcPr>
          <w:p w14:paraId="1D1D3B27" w14:textId="29D4FD49" w:rsidR="00925290" w:rsidRDefault="00925290" w:rsidP="00994061">
            <w:pPr>
              <w:spacing w:after="0"/>
              <w:rPr>
                <w:rFonts w:eastAsia="MS Mincho"/>
                <w:lang w:val="en-US" w:eastAsia="ja-JP"/>
              </w:rPr>
            </w:pPr>
            <w:r>
              <w:rPr>
                <w:rFonts w:eastAsia="MS Mincho"/>
                <w:iCs/>
                <w:lang w:val="en-US" w:eastAsia="ja-JP"/>
              </w:rPr>
              <w:t>sTTI operation is configured per CC</w:t>
            </w:r>
          </w:p>
        </w:tc>
      </w:tr>
      <w:tr w:rsidR="003509EF" w:rsidRPr="003509EF" w14:paraId="42ED1EBE" w14:textId="77777777" w:rsidTr="001D23AA">
        <w:tc>
          <w:tcPr>
            <w:tcW w:w="9781" w:type="dxa"/>
          </w:tcPr>
          <w:p w14:paraId="70031FF0" w14:textId="1DC12FE0" w:rsidR="00E72FB5" w:rsidRPr="003509EF" w:rsidRDefault="00E72FB5" w:rsidP="00994061">
            <w:pPr>
              <w:spacing w:after="0"/>
              <w:rPr>
                <w:rFonts w:eastAsia="MS Mincho"/>
                <w:iCs/>
                <w:lang w:val="en-US" w:eastAsia="ja-JP"/>
              </w:rPr>
            </w:pPr>
            <w:r w:rsidRPr="003509EF">
              <w:rPr>
                <w:rFonts w:eastAsia="MS Mincho"/>
                <w:iCs/>
                <w:lang w:val="en-US" w:eastAsia="ja-JP"/>
              </w:rPr>
              <w:t>If sTTI is configured on any SCell within a PUCCH group, the cell carrying PUCCH shall be configured with sTTI with the sTTI combination of the PUCCH group</w:t>
            </w:r>
          </w:p>
        </w:tc>
      </w:tr>
      <w:tr w:rsidR="003509EF" w:rsidRPr="003509EF" w14:paraId="5BC7E84B" w14:textId="77777777" w:rsidTr="001D23AA">
        <w:tc>
          <w:tcPr>
            <w:tcW w:w="9781" w:type="dxa"/>
          </w:tcPr>
          <w:p w14:paraId="39ED32F0" w14:textId="1F276D8C" w:rsidR="00732390" w:rsidRPr="003509EF" w:rsidRDefault="00732390" w:rsidP="00994061">
            <w:pPr>
              <w:spacing w:after="0"/>
              <w:rPr>
                <w:rFonts w:eastAsia="MS Mincho"/>
                <w:iCs/>
                <w:lang w:val="en-US" w:eastAsia="ja-JP"/>
              </w:rPr>
            </w:pPr>
            <w:r w:rsidRPr="003509EF">
              <w:rPr>
                <w:rFonts w:eastAsia="MS Mincho"/>
                <w:iCs/>
                <w:lang w:val="en-US" w:eastAsia="ja-JP"/>
              </w:rPr>
              <w:t>sTTI operation can also be configured in a DL only SCell</w:t>
            </w:r>
          </w:p>
        </w:tc>
      </w:tr>
      <w:tr w:rsidR="003509EF" w:rsidRPr="003509EF" w14:paraId="57BA276F" w14:textId="77777777" w:rsidTr="001D23AA">
        <w:tc>
          <w:tcPr>
            <w:tcW w:w="9781" w:type="dxa"/>
          </w:tcPr>
          <w:p w14:paraId="3D67F1F5" w14:textId="1B87A897" w:rsidR="008F1EB9" w:rsidRPr="003509EF" w:rsidRDefault="008F1EB9" w:rsidP="00994061">
            <w:pPr>
              <w:spacing w:after="0"/>
              <w:rPr>
                <w:rFonts w:eastAsia="MS Mincho"/>
                <w:iCs/>
                <w:lang w:val="en-US" w:eastAsia="ja-JP"/>
              </w:rPr>
            </w:pPr>
            <w:r w:rsidRPr="003509EF">
              <w:rPr>
                <w:rFonts w:eastAsia="MS Mincho"/>
                <w:lang w:val="en-US" w:eastAsia="ja-JP"/>
              </w:rPr>
              <w:t>The maximum number of supported UL and DL sTTI carriers is the same as in 1 ms TTI operation</w:t>
            </w:r>
          </w:p>
        </w:tc>
      </w:tr>
    </w:tbl>
    <w:p w14:paraId="536F7FCD" w14:textId="7DCFD3BB" w:rsidR="005B3449" w:rsidRPr="003509EF" w:rsidRDefault="005B3449" w:rsidP="005B3449">
      <w:pPr>
        <w:pStyle w:val="Heading4"/>
      </w:pPr>
      <w:r w:rsidRPr="003509EF">
        <w:t>4.2.1.2</w:t>
      </w:r>
      <w:r w:rsidRPr="003509EF">
        <w:tab/>
        <w:t>DL</w:t>
      </w:r>
    </w:p>
    <w:tbl>
      <w:tblPr>
        <w:tblStyle w:val="TableGrid"/>
        <w:tblW w:w="0" w:type="auto"/>
        <w:tblLook w:val="04A0" w:firstRow="1" w:lastRow="0" w:firstColumn="1" w:lastColumn="0" w:noHBand="0" w:noVBand="1"/>
      </w:tblPr>
      <w:tblGrid>
        <w:gridCol w:w="9631"/>
      </w:tblGrid>
      <w:tr w:rsidR="007C2067" w:rsidRPr="008A555A" w14:paraId="4192C93C" w14:textId="77777777" w:rsidTr="001D23AA">
        <w:tc>
          <w:tcPr>
            <w:tcW w:w="9781" w:type="dxa"/>
          </w:tcPr>
          <w:p w14:paraId="7F15D4C3" w14:textId="2B7174B7" w:rsidR="004A73A7" w:rsidRDefault="007C2067" w:rsidP="00CC239A">
            <w:pPr>
              <w:pStyle w:val="ListParagraph"/>
              <w:ind w:leftChars="0" w:left="0" w:firstLine="0"/>
              <w:contextualSpacing/>
              <w:rPr>
                <w:rFonts w:eastAsia="MS Mincho"/>
                <w:iCs/>
                <w:lang w:val="en-US" w:eastAsia="ja-JP"/>
              </w:rPr>
            </w:pPr>
            <w:r w:rsidRPr="004B7271">
              <w:rPr>
                <w:rFonts w:eastAsia="MS Mincho"/>
                <w:iCs/>
                <w:lang w:val="en-US" w:eastAsia="ja-JP"/>
              </w:rPr>
              <w:t xml:space="preserve">For 2-symbol DL TTI, the sTTI patterns </w:t>
            </w:r>
            <w:r w:rsidR="00CC239A">
              <w:rPr>
                <w:rFonts w:eastAsia="MS Mincho"/>
                <w:iCs/>
                <w:lang w:val="en-US" w:eastAsia="ja-JP"/>
              </w:rPr>
              <w:t>is dependent on the starting symbol index of the first potential sPDSCH and is defined as</w:t>
            </w:r>
            <w:r w:rsidRPr="004B7271">
              <w:rPr>
                <w:rFonts w:eastAsia="MS Mincho"/>
                <w:iCs/>
                <w:lang w:val="en-US" w:eastAsia="ja-JP"/>
              </w:rPr>
              <w:t>:</w:t>
            </w:r>
          </w:p>
          <w:p w14:paraId="00F5DB71" w14:textId="77777777" w:rsidR="004A73A7" w:rsidRDefault="004A73A7" w:rsidP="004A73A7">
            <w:pPr>
              <w:pStyle w:val="ListParagraph"/>
              <w:ind w:leftChars="0" w:hanging="840"/>
              <w:contextualSpacing/>
              <w:rPr>
                <w:rFonts w:eastAsia="MS Mincho"/>
                <w:iCs/>
                <w:lang w:val="en-US" w:eastAsia="ja-JP"/>
              </w:rPr>
            </w:pPr>
          </w:p>
          <w:tbl>
            <w:tblPr>
              <w:tblStyle w:val="TableGrid"/>
              <w:tblW w:w="0" w:type="auto"/>
              <w:tblInd w:w="3378" w:type="dxa"/>
              <w:tblLook w:val="04A0" w:firstRow="1" w:lastRow="0" w:firstColumn="1" w:lastColumn="0" w:noHBand="0" w:noVBand="1"/>
            </w:tblPr>
            <w:tblGrid>
              <w:gridCol w:w="2507"/>
              <w:gridCol w:w="1178"/>
            </w:tblGrid>
            <w:tr w:rsidR="004A73A7" w14:paraId="5207E609" w14:textId="77777777" w:rsidTr="00CC239A">
              <w:tc>
                <w:tcPr>
                  <w:tcW w:w="2507" w:type="dxa"/>
                </w:tcPr>
                <w:p w14:paraId="25D87F4B" w14:textId="3CD89C94" w:rsidR="004A73A7" w:rsidRDefault="004A73A7" w:rsidP="00CC239A">
                  <w:pPr>
                    <w:pStyle w:val="TAH"/>
                    <w:rPr>
                      <w:rFonts w:eastAsia="MS Mincho"/>
                      <w:lang w:val="en-US" w:eastAsia="ja-JP"/>
                    </w:rPr>
                  </w:pPr>
                  <w:r>
                    <w:rPr>
                      <w:rFonts w:eastAsia="MS Mincho"/>
                      <w:lang w:val="en-US" w:eastAsia="ja-JP"/>
                    </w:rPr>
                    <w:t xml:space="preserve">Starting symbol index of </w:t>
                  </w:r>
                  <w:r w:rsidR="00CC239A">
                    <w:rPr>
                      <w:rFonts w:eastAsia="MS Mincho"/>
                      <w:lang w:val="en-US" w:eastAsia="ja-JP"/>
                    </w:rPr>
                    <w:br/>
                  </w:r>
                  <w:r>
                    <w:rPr>
                      <w:rFonts w:eastAsia="MS Mincho"/>
                      <w:lang w:val="en-US" w:eastAsia="ja-JP"/>
                    </w:rPr>
                    <w:t>the first potential sPDSCH</w:t>
                  </w:r>
                </w:p>
              </w:tc>
              <w:tc>
                <w:tcPr>
                  <w:tcW w:w="1178" w:type="dxa"/>
                </w:tcPr>
                <w:p w14:paraId="7D982D1E" w14:textId="77777777" w:rsidR="004A73A7" w:rsidRDefault="004A73A7" w:rsidP="00CC239A">
                  <w:pPr>
                    <w:pStyle w:val="TAH"/>
                    <w:rPr>
                      <w:rFonts w:eastAsia="MS Mincho"/>
                      <w:lang w:val="en-US" w:eastAsia="ja-JP"/>
                    </w:rPr>
                  </w:pPr>
                </w:p>
              </w:tc>
            </w:tr>
            <w:tr w:rsidR="004A73A7" w14:paraId="3A4F73B7" w14:textId="77777777" w:rsidTr="00CC239A">
              <w:tc>
                <w:tcPr>
                  <w:tcW w:w="2507" w:type="dxa"/>
                </w:tcPr>
                <w:p w14:paraId="1410D724" w14:textId="71BB34D6" w:rsidR="004A73A7" w:rsidRDefault="004A73A7" w:rsidP="00CC239A">
                  <w:pPr>
                    <w:pStyle w:val="TAC"/>
                    <w:rPr>
                      <w:rFonts w:eastAsia="MS Mincho"/>
                      <w:lang w:val="en-US" w:eastAsia="ja-JP"/>
                    </w:rPr>
                  </w:pPr>
                  <w:r>
                    <w:rPr>
                      <w:rFonts w:eastAsia="MS Mincho"/>
                      <w:lang w:val="en-US" w:eastAsia="ja-JP"/>
                    </w:rPr>
                    <w:t>1,3</w:t>
                  </w:r>
                </w:p>
              </w:tc>
              <w:tc>
                <w:tcPr>
                  <w:tcW w:w="1178" w:type="dxa"/>
                </w:tcPr>
                <w:p w14:paraId="651A3AD2" w14:textId="30D61A37" w:rsidR="004A73A7" w:rsidRDefault="004A73A7" w:rsidP="00CC239A">
                  <w:pPr>
                    <w:pStyle w:val="TAL"/>
                    <w:rPr>
                      <w:rFonts w:eastAsia="MS Mincho"/>
                      <w:lang w:val="en-US" w:eastAsia="ja-JP"/>
                    </w:rPr>
                  </w:pPr>
                  <w:r>
                    <w:rPr>
                      <w:rFonts w:eastAsia="MS Mincho"/>
                      <w:lang w:val="en-US" w:eastAsia="ja-JP"/>
                    </w:rPr>
                    <w:t>Pattern 1</w:t>
                  </w:r>
                </w:p>
              </w:tc>
            </w:tr>
            <w:tr w:rsidR="004A73A7" w14:paraId="4128226C" w14:textId="77777777" w:rsidTr="00CC239A">
              <w:tc>
                <w:tcPr>
                  <w:tcW w:w="2507" w:type="dxa"/>
                </w:tcPr>
                <w:p w14:paraId="1516FCC3" w14:textId="35E6D9EC" w:rsidR="004A73A7" w:rsidRDefault="004A73A7" w:rsidP="00CC239A">
                  <w:pPr>
                    <w:pStyle w:val="TAC"/>
                    <w:rPr>
                      <w:rFonts w:eastAsia="MS Mincho"/>
                      <w:lang w:val="en-US" w:eastAsia="ja-JP"/>
                    </w:rPr>
                  </w:pPr>
                  <w:r>
                    <w:rPr>
                      <w:rFonts w:eastAsia="MS Mincho"/>
                      <w:lang w:val="en-US" w:eastAsia="ja-JP"/>
                    </w:rPr>
                    <w:t>2</w:t>
                  </w:r>
                </w:p>
              </w:tc>
              <w:tc>
                <w:tcPr>
                  <w:tcW w:w="1178" w:type="dxa"/>
                </w:tcPr>
                <w:p w14:paraId="2DEB910B" w14:textId="4CA422FE" w:rsidR="004A73A7" w:rsidRDefault="004A73A7" w:rsidP="00CC239A">
                  <w:pPr>
                    <w:pStyle w:val="TAL"/>
                    <w:rPr>
                      <w:rFonts w:eastAsia="MS Mincho"/>
                      <w:lang w:val="en-US" w:eastAsia="ja-JP"/>
                    </w:rPr>
                  </w:pPr>
                  <w:r>
                    <w:rPr>
                      <w:rFonts w:eastAsia="MS Mincho"/>
                      <w:lang w:val="en-US" w:eastAsia="ja-JP"/>
                    </w:rPr>
                    <w:t>Pattern 2</w:t>
                  </w:r>
                </w:p>
              </w:tc>
            </w:tr>
          </w:tbl>
          <w:p w14:paraId="5542ADBF" w14:textId="77642BEA" w:rsidR="004A73A7" w:rsidRDefault="004A73A7" w:rsidP="004A73A7">
            <w:pPr>
              <w:pStyle w:val="ListParagraph"/>
              <w:ind w:leftChars="0" w:hanging="840"/>
              <w:contextualSpacing/>
              <w:rPr>
                <w:rFonts w:eastAsia="MS Mincho"/>
                <w:iCs/>
                <w:lang w:val="en-US" w:eastAsia="ja-JP"/>
              </w:rPr>
            </w:pPr>
          </w:p>
          <w:p w14:paraId="5CC0AFC8" w14:textId="7B4EB8BB" w:rsidR="007C2067" w:rsidRDefault="00697D56" w:rsidP="00CC239A">
            <w:pPr>
              <w:jc w:val="center"/>
              <w:rPr>
                <w:rFonts w:eastAsia="MS Mincho"/>
                <w:iCs/>
                <w:lang w:val="en-US" w:eastAsia="ja-JP"/>
              </w:rPr>
            </w:pPr>
            <w:r w:rsidRPr="007C2067">
              <w:rPr>
                <w:rFonts w:eastAsia="MS Mincho"/>
                <w:noProof/>
                <w:lang w:eastAsia="en-GB"/>
              </w:rPr>
              <w:drawing>
                <wp:inline distT="0" distB="0" distL="0" distR="0" wp14:anchorId="5A198B81" wp14:editId="259FB77B">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7AF167CF" w14:textId="77777777" w:rsidR="007C2067" w:rsidRPr="004B7271" w:rsidRDefault="007C2067" w:rsidP="00CA630A">
            <w:pPr>
              <w:numPr>
                <w:ilvl w:val="0"/>
                <w:numId w:val="8"/>
              </w:numPr>
              <w:spacing w:after="0"/>
              <w:rPr>
                <w:rFonts w:eastAsia="MS Mincho"/>
                <w:iCs/>
                <w:lang w:val="en-US" w:eastAsia="ja-JP"/>
              </w:rPr>
            </w:pPr>
            <w:r w:rsidRPr="004B7271">
              <w:rPr>
                <w:rFonts w:eastAsia="MS Mincho"/>
                <w:iCs/>
                <w:lang w:val="en-US" w:eastAsia="ja-JP"/>
              </w:rPr>
              <w:t xml:space="preserve">For a cross-carrier scheduled CC, the starting symbol index of the first potential sPDSCH is configured by RRC. </w:t>
            </w:r>
          </w:p>
          <w:p w14:paraId="5794A62A" w14:textId="77777777" w:rsidR="00CC239A" w:rsidRDefault="007C2067" w:rsidP="00CA630A">
            <w:pPr>
              <w:numPr>
                <w:ilvl w:val="0"/>
                <w:numId w:val="8"/>
              </w:numPr>
              <w:spacing w:after="0"/>
              <w:rPr>
                <w:rFonts w:eastAsia="MS Mincho"/>
                <w:iCs/>
                <w:lang w:val="en-US" w:eastAsia="ja-JP"/>
              </w:rPr>
            </w:pPr>
            <w:r w:rsidRPr="004B7271">
              <w:rPr>
                <w:rFonts w:eastAsia="MS Mincho"/>
                <w:iCs/>
                <w:lang w:val="en-US" w:eastAsia="ja-JP"/>
              </w:rPr>
              <w:lastRenderedPageBreak/>
              <w:t>For a self-carrier scheduled CC, the starting symbol index of the first potential sPDSCH equals to CFI value indicated by PCFICH.</w:t>
            </w:r>
          </w:p>
          <w:p w14:paraId="34A63F57" w14:textId="1B8E333E" w:rsidR="00CC239A" w:rsidRPr="00DC5ABD" w:rsidRDefault="007C2067" w:rsidP="00CA630A">
            <w:pPr>
              <w:numPr>
                <w:ilvl w:val="0"/>
                <w:numId w:val="8"/>
              </w:numPr>
              <w:spacing w:after="0"/>
              <w:rPr>
                <w:rFonts w:eastAsia="MS Mincho"/>
                <w:iCs/>
                <w:lang w:val="en-US" w:eastAsia="ja-JP"/>
              </w:rPr>
            </w:pPr>
            <w:r w:rsidRPr="00DC5ABD">
              <w:rPr>
                <w:rFonts w:eastAsia="MS Mincho"/>
                <w:iCs/>
                <w:lang w:val="en-US" w:eastAsia="ja-JP"/>
              </w:rPr>
              <w:t xml:space="preserve">If the starting symbol index of the first potential sPDSCH is 1 and for </w:t>
            </w:r>
            <w:r w:rsidR="00D71EC4" w:rsidRPr="00DC5ABD">
              <w:rPr>
                <w:rFonts w:eastAsia="MS Mincho"/>
                <w:iCs/>
                <w:lang w:val="en-US" w:eastAsia="ja-JP"/>
              </w:rPr>
              <w:t>s</w:t>
            </w:r>
            <w:r w:rsidRPr="00DC5ABD">
              <w:rPr>
                <w:rFonts w:eastAsia="MS Mincho"/>
                <w:iCs/>
                <w:lang w:val="en-US" w:eastAsia="ja-JP"/>
              </w:rPr>
              <w:t>TTI 0, decide if sDCI can be transmitted in the symbol(s) after PDCCH region within this sTTI or in the legacy PDCCH region.</w:t>
            </w:r>
          </w:p>
          <w:p w14:paraId="328F14A2" w14:textId="77777777" w:rsidR="00CC239A" w:rsidRPr="00DC5ABD" w:rsidRDefault="007C2067" w:rsidP="00CA630A">
            <w:pPr>
              <w:numPr>
                <w:ilvl w:val="1"/>
                <w:numId w:val="8"/>
              </w:numPr>
              <w:spacing w:after="0"/>
              <w:ind w:hanging="840"/>
              <w:contextualSpacing/>
              <w:rPr>
                <w:rFonts w:eastAsia="MS Mincho"/>
                <w:iCs/>
                <w:lang w:val="en-US" w:eastAsia="ja-JP"/>
              </w:rPr>
            </w:pPr>
            <w:r w:rsidRPr="00DC5ABD">
              <w:rPr>
                <w:rFonts w:eastAsia="MS Mincho"/>
                <w:iCs/>
                <w:lang w:val="en-US" w:eastAsia="ja-JP"/>
              </w:rPr>
              <w:t>Alt 1: choose PDCCH or sPDCCH by specification</w:t>
            </w:r>
          </w:p>
          <w:p w14:paraId="77CF1983" w14:textId="77777777" w:rsidR="00CC239A" w:rsidRPr="00DC5ABD" w:rsidRDefault="007C2067" w:rsidP="00CA630A">
            <w:pPr>
              <w:numPr>
                <w:ilvl w:val="1"/>
                <w:numId w:val="8"/>
              </w:numPr>
              <w:spacing w:after="0"/>
              <w:ind w:hanging="840"/>
              <w:contextualSpacing/>
              <w:rPr>
                <w:rFonts w:eastAsia="MS Mincho"/>
                <w:iCs/>
                <w:lang w:val="en-US" w:eastAsia="ja-JP"/>
              </w:rPr>
            </w:pPr>
            <w:r w:rsidRPr="00DC5ABD">
              <w:rPr>
                <w:rFonts w:eastAsia="MS Mincho"/>
                <w:iCs/>
                <w:lang w:val="en-US" w:eastAsia="ja-JP"/>
              </w:rPr>
              <w:t>Alt 2: higher layer signaling to co</w:t>
            </w:r>
            <w:r w:rsidR="00CC239A" w:rsidRPr="00DC5ABD">
              <w:rPr>
                <w:rFonts w:eastAsia="MS Mincho"/>
                <w:iCs/>
                <w:lang w:val="en-US" w:eastAsia="ja-JP"/>
              </w:rPr>
              <w:t>nfigure between PDCCH or sPDCCH</w:t>
            </w:r>
          </w:p>
          <w:p w14:paraId="0885FFCB" w14:textId="69FBB156" w:rsidR="007C2067" w:rsidRPr="00CC239A" w:rsidRDefault="007C2067" w:rsidP="00CA630A">
            <w:pPr>
              <w:numPr>
                <w:ilvl w:val="0"/>
                <w:numId w:val="8"/>
              </w:numPr>
              <w:spacing w:after="0"/>
              <w:contextualSpacing/>
              <w:rPr>
                <w:rFonts w:eastAsia="MS Mincho"/>
                <w:iCs/>
                <w:lang w:val="en-US" w:eastAsia="ja-JP"/>
              </w:rPr>
            </w:pPr>
            <w:r w:rsidRPr="00CC239A">
              <w:rPr>
                <w:rFonts w:eastAsia="MS Mincho"/>
                <w:iCs/>
                <w:lang w:val="en-US" w:eastAsia="ja-JP"/>
              </w:rPr>
              <w:t>For any possible first potential sPDSCH starting symbol index, DL sTTI 1 to 5 each contain sPDCCH candidates</w:t>
            </w:r>
          </w:p>
          <w:p w14:paraId="41E677E8" w14:textId="5F12BEA8" w:rsidR="007C2067" w:rsidRPr="008F3CA3" w:rsidRDefault="007C2067" w:rsidP="007C2067">
            <w:pPr>
              <w:spacing w:after="0"/>
              <w:rPr>
                <w:rFonts w:eastAsia="MS Mincho"/>
                <w:highlight w:val="yellow"/>
                <w:lang w:val="en-US" w:eastAsia="ja-JP"/>
              </w:rPr>
            </w:pPr>
          </w:p>
        </w:tc>
      </w:tr>
      <w:tr w:rsidR="00C416E2" w:rsidRPr="008A555A" w14:paraId="53913D23" w14:textId="77777777" w:rsidTr="001D23AA">
        <w:tc>
          <w:tcPr>
            <w:tcW w:w="9781" w:type="dxa"/>
          </w:tcPr>
          <w:p w14:paraId="76B44C60" w14:textId="65C1A3C7" w:rsidR="00580506" w:rsidRDefault="00C416E2" w:rsidP="00CA630A">
            <w:pPr>
              <w:numPr>
                <w:ilvl w:val="0"/>
                <w:numId w:val="9"/>
              </w:numPr>
              <w:spacing w:after="0"/>
              <w:rPr>
                <w:rFonts w:eastAsia="MS Mincho"/>
                <w:iCs/>
                <w:lang w:val="en-US" w:eastAsia="ja-JP"/>
              </w:rPr>
            </w:pPr>
            <w:r w:rsidRPr="001D59FC">
              <w:rPr>
                <w:rFonts w:eastAsia="MS Mincho"/>
                <w:iCs/>
                <w:lang w:val="en-US" w:eastAsia="ja-JP"/>
              </w:rPr>
              <w:lastRenderedPageBreak/>
              <w:t>For a given UE</w:t>
            </w:r>
            <w:r w:rsidR="00580506" w:rsidRPr="001D59FC">
              <w:rPr>
                <w:rFonts w:eastAsia="MS Mincho"/>
                <w:iCs/>
                <w:lang w:val="en-US" w:eastAsia="ja-JP"/>
              </w:rPr>
              <w:t xml:space="preserve"> for which sTTI operation is configured</w:t>
            </w:r>
          </w:p>
          <w:p w14:paraId="6AA75682" w14:textId="77051F61" w:rsidR="00580506" w:rsidRDefault="00580506" w:rsidP="00CA630A">
            <w:pPr>
              <w:numPr>
                <w:ilvl w:val="1"/>
                <w:numId w:val="9"/>
              </w:numPr>
              <w:spacing w:after="0"/>
              <w:rPr>
                <w:rFonts w:eastAsia="MS Mincho"/>
                <w:iCs/>
                <w:lang w:val="en-US" w:eastAsia="ja-JP"/>
              </w:rPr>
            </w:pPr>
            <w:r>
              <w:rPr>
                <w:rFonts w:eastAsia="MS Mincho"/>
                <w:iCs/>
                <w:lang w:val="en-US" w:eastAsia="ja-JP"/>
              </w:rPr>
              <w:t>T</w:t>
            </w:r>
            <w:r w:rsidR="00C416E2" w:rsidRPr="001D59FC">
              <w:rPr>
                <w:rFonts w:eastAsia="MS Mincho"/>
                <w:iCs/>
                <w:lang w:val="en-US" w:eastAsia="ja-JP"/>
              </w:rPr>
              <w:t xml:space="preserve">he same DL sTTI length is configured for the serving cells within the same PUCCH group </w:t>
            </w:r>
          </w:p>
          <w:p w14:paraId="2C79B13D" w14:textId="78DFBE11" w:rsidR="00D86EEB" w:rsidRPr="00580506" w:rsidRDefault="00580506" w:rsidP="00CA630A">
            <w:pPr>
              <w:numPr>
                <w:ilvl w:val="1"/>
                <w:numId w:val="9"/>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bl>
    <w:p w14:paraId="04D1EE2B" w14:textId="454C9AA9" w:rsidR="005B3449" w:rsidRDefault="005B3449" w:rsidP="005B3449">
      <w:pPr>
        <w:pStyle w:val="Heading4"/>
      </w:pPr>
      <w:r>
        <w:t>4.2.1.3</w:t>
      </w:r>
      <w:r>
        <w:tab/>
        <w:t>UL</w:t>
      </w:r>
    </w:p>
    <w:tbl>
      <w:tblPr>
        <w:tblStyle w:val="TableGrid"/>
        <w:tblW w:w="0" w:type="auto"/>
        <w:tblLook w:val="04A0" w:firstRow="1" w:lastRow="0" w:firstColumn="1" w:lastColumn="0" w:noHBand="0" w:noVBand="1"/>
      </w:tblPr>
      <w:tblGrid>
        <w:gridCol w:w="9631"/>
      </w:tblGrid>
      <w:tr w:rsidR="005B3449" w:rsidRPr="00D55BCA" w14:paraId="713C542C" w14:textId="77777777" w:rsidTr="001D23AA">
        <w:tc>
          <w:tcPr>
            <w:tcW w:w="9781" w:type="dxa"/>
          </w:tcPr>
          <w:p w14:paraId="0DE1512A" w14:textId="2A6DE0B8" w:rsidR="005B3449" w:rsidRPr="00CB3960" w:rsidRDefault="005B3449" w:rsidP="00A67B03">
            <w:pPr>
              <w:spacing w:after="0"/>
              <w:rPr>
                <w:rFonts w:eastAsia="MS Mincho"/>
                <w:lang w:val="en-US" w:eastAsia="ja-JP"/>
              </w:rPr>
            </w:pPr>
            <w:r w:rsidRPr="00CB3960">
              <w:rPr>
                <w:rFonts w:eastAsia="MS Mincho"/>
                <w:lang w:val="en-US" w:eastAsia="ja-JP"/>
              </w:rPr>
              <w:t xml:space="preserve">For 7-symbol TTI, the following sTTI structure is supported for </w:t>
            </w:r>
            <w:r w:rsidR="00D71EC4">
              <w:rPr>
                <w:rFonts w:eastAsia="MS Mincho"/>
                <w:lang w:val="en-US" w:eastAsia="ja-JP"/>
              </w:rPr>
              <w:t>sPUSCH</w:t>
            </w:r>
          </w:p>
          <w:p w14:paraId="17F370D5" w14:textId="5602989F" w:rsidR="005B3449" w:rsidRPr="00D55BCA" w:rsidRDefault="00697D56" w:rsidP="001D23AA">
            <w:pPr>
              <w:pStyle w:val="Header"/>
              <w:jc w:val="center"/>
              <w:rPr>
                <w:rFonts w:cs="Arial"/>
              </w:rPr>
            </w:pPr>
            <w:r w:rsidRPr="00D55BCA">
              <w:rPr>
                <w:rFonts w:eastAsia="MS Mincho"/>
                <w:lang w:eastAsia="en-GB"/>
              </w:rPr>
              <w:drawing>
                <wp:inline distT="0" distB="0" distL="0" distR="0" wp14:anchorId="156990B6" wp14:editId="56214937">
                  <wp:extent cx="4419600" cy="975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9600" cy="975360"/>
                          </a:xfrm>
                          <a:prstGeom prst="rect">
                            <a:avLst/>
                          </a:prstGeom>
                          <a:noFill/>
                          <a:ln>
                            <a:noFill/>
                          </a:ln>
                        </pic:spPr>
                      </pic:pic>
                    </a:graphicData>
                  </a:graphic>
                </wp:inline>
              </w:drawing>
            </w:r>
          </w:p>
        </w:tc>
      </w:tr>
      <w:tr w:rsidR="00906E81" w:rsidRPr="00D55BCA" w14:paraId="152F3833" w14:textId="77777777" w:rsidTr="001D23AA">
        <w:tc>
          <w:tcPr>
            <w:tcW w:w="9781" w:type="dxa"/>
          </w:tcPr>
          <w:p w14:paraId="10D07132" w14:textId="3F326BAF" w:rsidR="00906E81" w:rsidRDefault="00906E81" w:rsidP="00A67B03">
            <w:pPr>
              <w:spacing w:after="0"/>
              <w:rPr>
                <w:rFonts w:eastAsia="MS Mincho"/>
                <w:lang w:val="en-US" w:eastAsia="ja-JP"/>
              </w:rPr>
            </w:pPr>
            <w:r w:rsidRPr="00FB4A65">
              <w:rPr>
                <w:rFonts w:eastAsia="MS Mincho"/>
                <w:lang w:val="en-US" w:eastAsia="ja-JP"/>
              </w:rPr>
              <w:t>For 2-OS sTTI, UL sTTI pattern for sPUSCH and sPUCCH is [3,2,2,2,2,3]</w:t>
            </w:r>
          </w:p>
          <w:p w14:paraId="0C59EE4C" w14:textId="77777777" w:rsidR="00623C32" w:rsidRDefault="00623C32" w:rsidP="00A67B03">
            <w:pPr>
              <w:spacing w:after="0"/>
              <w:rPr>
                <w:rFonts w:eastAsia="MS Mincho"/>
                <w:lang w:val="en-US" w:eastAsia="ja-JP"/>
              </w:rPr>
            </w:pPr>
          </w:p>
          <w:p w14:paraId="5511452F" w14:textId="288CDE21" w:rsidR="00C17034" w:rsidRDefault="00623C32" w:rsidP="00C17034">
            <w:pPr>
              <w:spacing w:after="0"/>
              <w:jc w:val="center"/>
              <w:rPr>
                <w:rFonts w:eastAsia="MS Mincho"/>
                <w:lang w:val="en-US" w:eastAsia="ja-JP"/>
              </w:rPr>
            </w:pPr>
            <w:r>
              <w:object w:dxaOrig="8112" w:dyaOrig="1380" w14:anchorId="40478DAA">
                <v:shape id="_x0000_i1027" type="#_x0000_t75" style="width:356.3pt;height:60.45pt" o:ole="">
                  <v:imagedata r:id="rId22" o:title=""/>
                </v:shape>
                <o:OLEObject Type="Embed" ProgID="Visio.Drawing.15" ShapeID="_x0000_i1027" DrawAspect="Content" ObjectID="_1569521762" r:id="rId23"/>
              </w:object>
            </w:r>
          </w:p>
          <w:p w14:paraId="55756EF9" w14:textId="5610942C" w:rsidR="00C17034" w:rsidRPr="00CB3960" w:rsidRDefault="00C17034" w:rsidP="00A67B03">
            <w:pPr>
              <w:spacing w:after="0"/>
              <w:rPr>
                <w:rFonts w:eastAsia="MS Mincho"/>
                <w:lang w:val="en-US" w:eastAsia="ja-JP"/>
              </w:rPr>
            </w:pPr>
          </w:p>
        </w:tc>
      </w:tr>
      <w:tr w:rsidR="00624599" w:rsidRPr="00D55BCA" w14:paraId="206ECED3" w14:textId="77777777" w:rsidTr="001D23AA">
        <w:tc>
          <w:tcPr>
            <w:tcW w:w="9781" w:type="dxa"/>
          </w:tcPr>
          <w:p w14:paraId="1F212847" w14:textId="68FE1701" w:rsidR="00624599" w:rsidRDefault="00624599" w:rsidP="00624599">
            <w:pPr>
              <w:spacing w:after="0"/>
              <w:rPr>
                <w:rFonts w:eastAsia="MS Mincho"/>
                <w:iCs/>
                <w:lang w:val="en-US" w:eastAsia="ja-JP"/>
              </w:rPr>
            </w:pPr>
            <w:r w:rsidRPr="00D47946">
              <w:rPr>
                <w:rFonts w:eastAsia="MS Mincho"/>
                <w:iCs/>
                <w:lang w:val="en-US" w:eastAsia="ja-JP"/>
              </w:rPr>
              <w:t>For 2</w:t>
            </w:r>
            <w:r w:rsidR="00CA4456">
              <w:rPr>
                <w:rFonts w:eastAsia="MS Mincho"/>
                <w:iCs/>
                <w:lang w:val="en-US" w:eastAsia="ja-JP"/>
              </w:rPr>
              <w:t>/3os</w:t>
            </w:r>
            <w:r w:rsidRPr="00D47946">
              <w:rPr>
                <w:rFonts w:eastAsia="MS Mincho"/>
                <w:iCs/>
                <w:lang w:val="en-US" w:eastAsia="ja-JP"/>
              </w:rPr>
              <w:t xml:space="preserve"> sTTI:</w:t>
            </w:r>
          </w:p>
          <w:p w14:paraId="56130003" w14:textId="77777777" w:rsidR="00624599" w:rsidRPr="0066282B" w:rsidRDefault="00624599" w:rsidP="00CA630A">
            <w:pPr>
              <w:numPr>
                <w:ilvl w:val="0"/>
                <w:numId w:val="7"/>
              </w:numPr>
              <w:spacing w:after="0"/>
              <w:rPr>
                <w:rFonts w:eastAsia="MS Mincho"/>
                <w:iCs/>
                <w:lang w:val="en-US" w:eastAsia="ja-JP"/>
              </w:rPr>
            </w:pPr>
            <w:r w:rsidRPr="0066282B">
              <w:rPr>
                <w:rFonts w:eastAsia="MS Mincho"/>
                <w:iCs/>
                <w:lang w:val="en-US" w:eastAsia="ja-JP"/>
              </w:rPr>
              <w:t>The data symbol(s) for a sPUSCH are confined within a sTTI</w:t>
            </w:r>
          </w:p>
          <w:p w14:paraId="31F45339" w14:textId="77777777" w:rsidR="00624599" w:rsidRPr="0066282B" w:rsidRDefault="00624599" w:rsidP="00CA630A">
            <w:pPr>
              <w:numPr>
                <w:ilvl w:val="0"/>
                <w:numId w:val="7"/>
              </w:numPr>
              <w:spacing w:after="0"/>
              <w:rPr>
                <w:rFonts w:eastAsia="MS Mincho"/>
                <w:iCs/>
                <w:lang w:val="en-US" w:eastAsia="ja-JP"/>
              </w:rPr>
            </w:pPr>
            <w:r>
              <w:rPr>
                <w:rFonts w:eastAsia="MS Mincho"/>
                <w:iCs/>
                <w:lang w:val="en-US" w:eastAsia="ja-JP"/>
              </w:rPr>
              <w:t>I</w:t>
            </w:r>
            <w:r w:rsidRPr="0066282B">
              <w:rPr>
                <w:rFonts w:eastAsia="MS Mincho"/>
                <w:iCs/>
                <w:lang w:val="en-US" w:eastAsia="ja-JP"/>
              </w:rPr>
              <w:t xml:space="preserve">f sPUSCH is transmitted, the number of symbols available for data transmission within a sTTI can be </w:t>
            </w:r>
          </w:p>
          <w:p w14:paraId="05298D46" w14:textId="77777777" w:rsidR="00624599" w:rsidRPr="0066282B" w:rsidRDefault="00624599" w:rsidP="00CA630A">
            <w:pPr>
              <w:numPr>
                <w:ilvl w:val="1"/>
                <w:numId w:val="7"/>
              </w:numPr>
              <w:spacing w:after="0"/>
              <w:rPr>
                <w:rFonts w:eastAsia="MS Mincho"/>
                <w:iCs/>
                <w:lang w:val="en-US" w:eastAsia="ja-JP"/>
              </w:rPr>
            </w:pPr>
            <w:r w:rsidRPr="0066282B">
              <w:rPr>
                <w:rFonts w:eastAsia="MS Mincho"/>
                <w:iCs/>
                <w:lang w:val="en-US" w:eastAsia="ja-JP"/>
              </w:rPr>
              <w:t>1 or 2 for a sTTI with 2 symbols</w:t>
            </w:r>
          </w:p>
          <w:p w14:paraId="6468B82F" w14:textId="4874613F" w:rsidR="00624599" w:rsidRPr="007D6C8B" w:rsidRDefault="00624599" w:rsidP="00CA630A">
            <w:pPr>
              <w:numPr>
                <w:ilvl w:val="1"/>
                <w:numId w:val="7"/>
              </w:numPr>
              <w:spacing w:after="0"/>
              <w:rPr>
                <w:rFonts w:eastAsia="MS Mincho"/>
                <w:iCs/>
                <w:lang w:val="en-US" w:eastAsia="ja-JP"/>
              </w:rPr>
            </w:pPr>
            <w:r w:rsidRPr="0066282B">
              <w:rPr>
                <w:rFonts w:eastAsia="MS Mincho"/>
                <w:iCs/>
                <w:lang w:val="en-US" w:eastAsia="ja-JP"/>
              </w:rPr>
              <w:t xml:space="preserve">1 or 2 for a sTTI with 3 symbols </w:t>
            </w:r>
          </w:p>
        </w:tc>
      </w:tr>
    </w:tbl>
    <w:p w14:paraId="6850569B" w14:textId="20158D10" w:rsidR="00BD1F8F" w:rsidRDefault="00261713" w:rsidP="00072B2B">
      <w:pPr>
        <w:pStyle w:val="Heading3"/>
      </w:pPr>
      <w:r>
        <w:t>4</w:t>
      </w:r>
      <w:r w:rsidR="00072B2B">
        <w:t>.</w:t>
      </w:r>
      <w:r w:rsidR="00511F77">
        <w:t>3</w:t>
      </w:r>
      <w:r w:rsidR="00072B2B">
        <w:t>.2</w:t>
      </w:r>
      <w:r w:rsidR="00072B2B">
        <w:tab/>
      </w:r>
      <w:r w:rsidR="00BD1F8F">
        <w:t>Flexible UL DMRS position</w:t>
      </w:r>
    </w:p>
    <w:tbl>
      <w:tblPr>
        <w:tblStyle w:val="TableGrid"/>
        <w:tblW w:w="0" w:type="auto"/>
        <w:tblLook w:val="04A0" w:firstRow="1" w:lastRow="0" w:firstColumn="1" w:lastColumn="0" w:noHBand="0" w:noVBand="1"/>
      </w:tblPr>
      <w:tblGrid>
        <w:gridCol w:w="9631"/>
      </w:tblGrid>
      <w:tr w:rsidR="0095509D" w14:paraId="6726EA61" w14:textId="77777777" w:rsidTr="0095509D">
        <w:tc>
          <w:tcPr>
            <w:tcW w:w="9781" w:type="dxa"/>
          </w:tcPr>
          <w:p w14:paraId="20B238AD" w14:textId="74492F27" w:rsidR="007D6C8B" w:rsidRDefault="007D6C8B" w:rsidP="007D6C8B">
            <w:pPr>
              <w:spacing w:after="0"/>
              <w:rPr>
                <w:rFonts w:eastAsia="MS Mincho"/>
                <w:iCs/>
                <w:lang w:val="en-US" w:eastAsia="ja-JP"/>
              </w:rPr>
            </w:pPr>
            <w:r>
              <w:rPr>
                <w:rFonts w:eastAsia="MS Mincho"/>
                <w:iCs/>
                <w:lang w:val="en-US" w:eastAsia="ja-JP"/>
              </w:rPr>
              <w:t>For 2/3os sTTI:</w:t>
            </w:r>
          </w:p>
          <w:p w14:paraId="5E48E324" w14:textId="622781FA" w:rsidR="007D6C8B" w:rsidRPr="0066282B" w:rsidRDefault="007D6C8B" w:rsidP="00CA630A">
            <w:pPr>
              <w:numPr>
                <w:ilvl w:val="0"/>
                <w:numId w:val="7"/>
              </w:numPr>
              <w:spacing w:after="0"/>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14:paraId="203688B2" w14:textId="0A438930" w:rsidR="007D6C8B" w:rsidRPr="00211EF0" w:rsidRDefault="007D6C8B" w:rsidP="00CA630A">
            <w:pPr>
              <w:numPr>
                <w:ilvl w:val="1"/>
                <w:numId w:val="7"/>
              </w:numPr>
              <w:spacing w:after="0"/>
              <w:rPr>
                <w:rFonts w:eastAsia="MS Mincho"/>
                <w:iCs/>
                <w:lang w:val="en-US" w:eastAsia="ja-JP"/>
              </w:rPr>
            </w:pPr>
            <w:r w:rsidRPr="0066282B">
              <w:rPr>
                <w:rFonts w:eastAsia="MS Mincho"/>
                <w:iCs/>
                <w:lang w:val="en-US" w:eastAsia="ja-JP"/>
              </w:rPr>
              <w:t xml:space="preserve">The UL DMRS can be positioned before or within the associated sTTI </w:t>
            </w:r>
          </w:p>
        </w:tc>
      </w:tr>
      <w:tr w:rsidR="0095509D" w14:paraId="2F3270F8" w14:textId="77777777" w:rsidTr="0095509D">
        <w:tc>
          <w:tcPr>
            <w:tcW w:w="9781" w:type="dxa"/>
          </w:tcPr>
          <w:p w14:paraId="3D24A7B8" w14:textId="77777777" w:rsidR="0095509D" w:rsidRDefault="0095509D" w:rsidP="0095509D">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14:paraId="23F8DA5A" w14:textId="0BC2F55B" w:rsidR="0095509D" w:rsidRPr="00DC78EF" w:rsidRDefault="0095509D" w:rsidP="0095509D">
            <w:pPr>
              <w:rPr>
                <w:rFonts w:eastAsia="MS Mincho"/>
                <w:iCs/>
                <w:lang w:eastAsia="ja-JP"/>
              </w:rPr>
            </w:pPr>
            <w:r>
              <w:rPr>
                <w:rFonts w:eastAsia="MS Mincho"/>
                <w:iCs/>
                <w:lang w:eastAsia="ja-JP"/>
              </w:rPr>
              <w:t>No</w:t>
            </w:r>
            <w:r w:rsidR="00DC78EF">
              <w:rPr>
                <w:rFonts w:eastAsia="MS Mincho"/>
                <w:iCs/>
                <w:lang w:eastAsia="ja-JP"/>
              </w:rPr>
              <w:t xml:space="preserve">te: Other combinations are </w:t>
            </w:r>
            <w:r w:rsidR="00DC78EF" w:rsidRPr="00767011">
              <w:rPr>
                <w:rFonts w:eastAsia="MS Mincho"/>
                <w:iCs/>
                <w:highlight w:val="yellow"/>
                <w:lang w:eastAsia="ja-JP"/>
              </w:rPr>
              <w:t>FFS</w:t>
            </w:r>
            <w:r w:rsidR="00DC78EF">
              <w:rPr>
                <w:rFonts w:eastAsia="MS Mincho"/>
                <w:iCs/>
                <w:lang w:eastAsia="ja-JP"/>
              </w:rPr>
              <w:t>.</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95509D" w:rsidRPr="006B5DD2" w14:paraId="74A73CAB" w14:textId="77777777" w:rsidTr="00DC78EF">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DD6638" w14:textId="77777777" w:rsidR="0095509D" w:rsidRPr="006B5DD2" w:rsidRDefault="0095509D" w:rsidP="00DC78EF">
                  <w:pPr>
                    <w:pStyle w:val="TAH"/>
                    <w:rPr>
                      <w:rFonts w:eastAsia="MS Mincho"/>
                      <w:lang w:val="en-US"/>
                    </w:rPr>
                  </w:pPr>
                  <w:r w:rsidRPr="006B5DD2">
                    <w:rPr>
                      <w:rFonts w:eastAsia="MS Mincho"/>
                    </w:rPr>
                    <w:t>DMRS position pattern indicated by a UL grant scheduling sPUSCH in sTTI n</w:t>
                  </w:r>
                </w:p>
              </w:tc>
            </w:tr>
            <w:tr w:rsidR="0095509D" w:rsidRPr="006B5DD2" w14:paraId="41655E16" w14:textId="77777777" w:rsidTr="00DC78EF">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ECF7384" w14:textId="77777777" w:rsidR="0095509D" w:rsidRPr="006B5DD2" w:rsidRDefault="0095509D" w:rsidP="00DC78EF">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8F717D" w14:textId="77777777" w:rsidR="0095509D" w:rsidRPr="006B5DD2" w:rsidRDefault="0095509D" w:rsidP="00DC78EF">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1766B" w14:textId="77777777" w:rsidR="0095509D" w:rsidRPr="006B5DD2" w:rsidRDefault="0095509D" w:rsidP="00DC78EF">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428AE94" w14:textId="77777777" w:rsidR="0095509D" w:rsidRPr="006B5DD2" w:rsidRDefault="0095509D" w:rsidP="00DC78EF">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BE3715" w14:textId="77777777" w:rsidR="0095509D" w:rsidRPr="006B5DD2" w:rsidRDefault="0095509D" w:rsidP="00DC78EF">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4203C" w14:textId="77777777" w:rsidR="0095509D" w:rsidRPr="006B5DD2" w:rsidRDefault="0095509D" w:rsidP="00DC78EF">
                  <w:pPr>
                    <w:pStyle w:val="TAH"/>
                    <w:rPr>
                      <w:rFonts w:eastAsia="MS Mincho"/>
                      <w:lang w:val="en-US"/>
                    </w:rPr>
                  </w:pPr>
                  <w:r w:rsidRPr="006B5DD2">
                    <w:rPr>
                      <w:rFonts w:eastAsia="MS Mincho"/>
                      <w:lang w:val="en-US"/>
                    </w:rPr>
                    <w:t>sTTI 5</w:t>
                  </w:r>
                </w:p>
              </w:tc>
            </w:tr>
            <w:tr w:rsidR="0095509D" w:rsidRPr="006B5DD2" w14:paraId="77CCF3FF" w14:textId="77777777" w:rsidTr="00DC78EF">
              <w:trPr>
                <w:trHeight w:val="17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D745FC"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A4C62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D5214A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0EEAEF3"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BA4BD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8FB327F"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r>
            <w:tr w:rsidR="0095509D" w:rsidRPr="006B5DD2" w14:paraId="38A8AD69" w14:textId="77777777" w:rsidTr="00DC78EF">
              <w:trPr>
                <w:trHeight w:val="62"/>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CB970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12C294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6394657"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E4C498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FACA1CA"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C7D0F9" w14:textId="77777777" w:rsidR="0095509D" w:rsidRPr="00454218" w:rsidRDefault="0095509D" w:rsidP="00DC78EF">
                  <w:pPr>
                    <w:spacing w:after="0"/>
                    <w:jc w:val="center"/>
                    <w:rPr>
                      <w:rFonts w:eastAsia="MS Mincho"/>
                      <w:iCs/>
                      <w:lang w:val="en-US" w:eastAsia="ja-JP"/>
                    </w:rPr>
                  </w:pPr>
                </w:p>
              </w:tc>
            </w:tr>
            <w:tr w:rsidR="0095509D" w:rsidRPr="006B5DD2" w14:paraId="74BCBADD" w14:textId="77777777" w:rsidTr="00DC78EF">
              <w:trPr>
                <w:trHeight w:val="1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A115D87"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73DC95A"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8625C36"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0784747"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1534976"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35DF19" w14:textId="77777777" w:rsidR="0095509D" w:rsidRPr="00454218" w:rsidRDefault="0095509D" w:rsidP="00DC78EF">
                  <w:pPr>
                    <w:spacing w:after="0"/>
                    <w:jc w:val="center"/>
                    <w:rPr>
                      <w:rFonts w:eastAsia="MS Mincho"/>
                      <w:iCs/>
                      <w:lang w:val="en-US" w:eastAsia="ja-JP"/>
                    </w:rPr>
                  </w:pPr>
                </w:p>
              </w:tc>
            </w:tr>
            <w:tr w:rsidR="0095509D" w:rsidRPr="006B5DD2" w14:paraId="4EB2AE16" w14:textId="77777777" w:rsidTr="00DC78EF">
              <w:trPr>
                <w:trHeight w:val="1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9B48A"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6FB62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3AC9DFC"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35AAE3" w14:textId="77777777" w:rsidR="0095509D" w:rsidRPr="00454218" w:rsidRDefault="0095509D" w:rsidP="00DC78EF">
                  <w:pPr>
                    <w:spacing w:after="0"/>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6D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29190D" w14:textId="77777777" w:rsidR="0095509D" w:rsidRPr="00454218" w:rsidRDefault="0095509D" w:rsidP="00DC78EF">
                  <w:pPr>
                    <w:spacing w:after="0"/>
                    <w:jc w:val="center"/>
                    <w:rPr>
                      <w:rFonts w:eastAsia="MS Mincho"/>
                      <w:iCs/>
                      <w:lang w:val="en-US" w:eastAsia="ja-JP"/>
                    </w:rPr>
                  </w:pPr>
                </w:p>
              </w:tc>
            </w:tr>
          </w:tbl>
          <w:p w14:paraId="57994D2C" w14:textId="1E9A41C8" w:rsidR="0095509D" w:rsidRPr="003C5156" w:rsidRDefault="0095509D" w:rsidP="003C5156">
            <w:pPr>
              <w:ind w:left="432" w:firstLine="720"/>
              <w:rPr>
                <w:rFonts w:eastAsia="MS Mincho"/>
                <w:iCs/>
                <w:lang w:eastAsia="ja-JP"/>
              </w:rPr>
            </w:pPr>
            <w:r w:rsidRPr="006B5DD2">
              <w:rPr>
                <w:rFonts w:eastAsia="MS Mincho"/>
                <w:iCs/>
                <w:lang w:eastAsia="ja-JP"/>
              </w:rPr>
              <w:t>Note: | denotes the boundary of sTTI n</w:t>
            </w:r>
          </w:p>
        </w:tc>
      </w:tr>
    </w:tbl>
    <w:p w14:paraId="6D175777" w14:textId="3FDF786A" w:rsidR="00BD1F8F" w:rsidRDefault="00261713" w:rsidP="00072B2B">
      <w:pPr>
        <w:pStyle w:val="Heading3"/>
      </w:pPr>
      <w:r>
        <w:lastRenderedPageBreak/>
        <w:t>4</w:t>
      </w:r>
      <w:r w:rsidR="00511F77">
        <w:t>.3</w:t>
      </w:r>
      <w:r w:rsidR="00072B2B">
        <w:t>.3</w:t>
      </w:r>
      <w:r w:rsidR="00072B2B">
        <w:tab/>
      </w:r>
      <w:r w:rsidR="009564F1">
        <w:t>HARQ</w:t>
      </w:r>
    </w:p>
    <w:tbl>
      <w:tblPr>
        <w:tblStyle w:val="TableGrid"/>
        <w:tblW w:w="0" w:type="auto"/>
        <w:tblLook w:val="04A0" w:firstRow="1" w:lastRow="0" w:firstColumn="1" w:lastColumn="0" w:noHBand="0" w:noVBand="1"/>
      </w:tblPr>
      <w:tblGrid>
        <w:gridCol w:w="9631"/>
      </w:tblGrid>
      <w:tr w:rsidR="009564F1" w14:paraId="582652F0" w14:textId="77777777" w:rsidTr="009564F1">
        <w:tc>
          <w:tcPr>
            <w:tcW w:w="9781" w:type="dxa"/>
          </w:tcPr>
          <w:p w14:paraId="2284B527" w14:textId="1D6F93B3" w:rsidR="009564F1" w:rsidRPr="00D928E6" w:rsidRDefault="009564F1" w:rsidP="009564F1">
            <w:pPr>
              <w:rPr>
                <w:lang w:val="en-US"/>
              </w:rPr>
            </w:pPr>
            <w:r w:rsidRPr="005D4280">
              <w:rPr>
                <w:lang w:val="en-US"/>
              </w:rPr>
              <w:t xml:space="preserve">PHICH-less asynchronous UL HARQ for </w:t>
            </w:r>
            <w:r>
              <w:rPr>
                <w:lang w:val="en-US"/>
              </w:rPr>
              <w:t>s</w:t>
            </w:r>
            <w:r w:rsidRPr="005D4280">
              <w:rPr>
                <w:lang w:val="en-US"/>
              </w:rPr>
              <w:t xml:space="preserve">PUSCH </w:t>
            </w:r>
            <w:r>
              <w:rPr>
                <w:lang w:val="en-US"/>
              </w:rPr>
              <w:t>is supported</w:t>
            </w:r>
            <w:r w:rsidRPr="005D4280">
              <w:rPr>
                <w:lang w:val="en-US"/>
              </w:rPr>
              <w:t>.</w:t>
            </w:r>
          </w:p>
        </w:tc>
      </w:tr>
      <w:tr w:rsidR="00DC60F2" w14:paraId="383CE07E" w14:textId="77777777" w:rsidTr="009564F1">
        <w:tc>
          <w:tcPr>
            <w:tcW w:w="9781" w:type="dxa"/>
          </w:tcPr>
          <w:p w14:paraId="54A69595" w14:textId="7E466B3C" w:rsidR="00DC60F2" w:rsidRDefault="00DC60F2" w:rsidP="00F82AC5">
            <w:pPr>
              <w:spacing w:after="0"/>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00F82AC5">
              <w:rPr>
                <w:rFonts w:eastAsia="MS Mincho"/>
                <w:iCs/>
                <w:lang w:eastAsia="ja-JP"/>
              </w:rPr>
              <w:t xml:space="preserve"> sTTI operations, </w:t>
            </w:r>
            <w:r w:rsidRPr="00685EC7">
              <w:rPr>
                <w:rFonts w:eastAsia="MS Mincho"/>
                <w:iCs/>
                <w:lang w:eastAsia="ja-JP"/>
              </w:rPr>
              <w:t>i.e. no new UE category need to be specified for sTTI.</w:t>
            </w:r>
          </w:p>
          <w:p w14:paraId="61208937" w14:textId="1BB04728" w:rsidR="00DC60F2" w:rsidRPr="00DC60F2" w:rsidRDefault="00DC60F2" w:rsidP="00CA630A">
            <w:pPr>
              <w:numPr>
                <w:ilvl w:val="0"/>
                <w:numId w:val="22"/>
              </w:numPr>
              <w:spacing w:after="0"/>
              <w:rPr>
                <w:rFonts w:eastAsia="MS Mincho"/>
                <w:iCs/>
                <w:lang w:val="en-US" w:eastAsia="ja-JP"/>
              </w:rPr>
            </w:pPr>
            <w:r w:rsidRPr="00DC60F2">
              <w:rPr>
                <w:rFonts w:eastAsia="MS Mincho" w:hint="eastAsia"/>
                <w:iCs/>
                <w:lang w:eastAsia="ja-JP"/>
              </w:rPr>
              <w:t>Note that this does not preclude defining UE category in the future release in the sTTI operation</w:t>
            </w:r>
          </w:p>
        </w:tc>
      </w:tr>
      <w:tr w:rsidR="00935FAF" w14:paraId="3D70E5E6" w14:textId="77777777" w:rsidTr="009564F1">
        <w:tc>
          <w:tcPr>
            <w:tcW w:w="9781" w:type="dxa"/>
          </w:tcPr>
          <w:p w14:paraId="2F308D8F" w14:textId="77777777" w:rsidR="00935FAF" w:rsidRPr="003509EF" w:rsidRDefault="00935FAF" w:rsidP="00935FAF">
            <w:pPr>
              <w:rPr>
                <w:rFonts w:eastAsia="MS Mincho"/>
                <w:iCs/>
                <w:lang w:val="en-US" w:eastAsia="ja-JP"/>
              </w:rPr>
            </w:pPr>
            <w:r w:rsidRPr="003509EF">
              <w:rPr>
                <w:rFonts w:eastAsia="MS Mincho"/>
                <w:iCs/>
                <w:lang w:val="en-US" w:eastAsia="ja-JP"/>
              </w:rPr>
              <w:t>Support HARQ process sharing between TTI and sTTI</w:t>
            </w:r>
          </w:p>
          <w:p w14:paraId="74B37B17" w14:textId="77777777" w:rsidR="00935FAF" w:rsidRPr="003509EF" w:rsidRDefault="00935FAF" w:rsidP="00CA630A">
            <w:pPr>
              <w:numPr>
                <w:ilvl w:val="0"/>
                <w:numId w:val="46"/>
              </w:numPr>
              <w:spacing w:after="0"/>
              <w:rPr>
                <w:rFonts w:eastAsia="MS Mincho"/>
                <w:iCs/>
                <w:lang w:val="en-US" w:eastAsia="ja-JP"/>
              </w:rPr>
            </w:pPr>
            <w:r w:rsidRPr="003509EF">
              <w:rPr>
                <w:rFonts w:eastAsia="MS Mincho"/>
                <w:iCs/>
                <w:lang w:val="de-DE" w:eastAsia="ja-JP"/>
              </w:rPr>
              <w:t>The sharing is only possible for asynchronous HARQ processes, i.e. not supported for legacy processing time synchrounous UL HARQ processes</w:t>
            </w:r>
          </w:p>
          <w:p w14:paraId="248620E3" w14:textId="77777777" w:rsidR="00935FAF" w:rsidRPr="003509EF" w:rsidRDefault="00935FAF" w:rsidP="00CA630A">
            <w:pPr>
              <w:numPr>
                <w:ilvl w:val="0"/>
                <w:numId w:val="46"/>
              </w:numPr>
              <w:spacing w:after="0"/>
              <w:rPr>
                <w:rFonts w:eastAsia="MS Mincho"/>
                <w:iCs/>
                <w:lang w:val="en-US" w:eastAsia="ja-JP"/>
              </w:rPr>
            </w:pPr>
            <w:r w:rsidRPr="003509EF">
              <w:rPr>
                <w:rFonts w:eastAsia="MS Mincho"/>
                <w:iCs/>
                <w:lang w:val="en-US" w:eastAsia="ja-JP"/>
              </w:rPr>
              <w:t>If configured with sTTI on a CC:</w:t>
            </w:r>
          </w:p>
          <w:p w14:paraId="48A85DEF" w14:textId="77777777" w:rsidR="00935FAF" w:rsidRPr="003509EF" w:rsidRDefault="00935FAF" w:rsidP="00CA630A">
            <w:pPr>
              <w:numPr>
                <w:ilvl w:val="1"/>
                <w:numId w:val="46"/>
              </w:numPr>
              <w:spacing w:after="0"/>
              <w:rPr>
                <w:rFonts w:eastAsia="MS Mincho"/>
                <w:iCs/>
                <w:lang w:val="en-US" w:eastAsia="ja-JP"/>
              </w:rPr>
            </w:pPr>
            <w:r w:rsidRPr="003509EF">
              <w:rPr>
                <w:rFonts w:eastAsia="MS Mincho"/>
                <w:iCs/>
                <w:lang w:val="en-US" w:eastAsia="ja-JP"/>
              </w:rPr>
              <w:t xml:space="preserve">the HARQ ID field size in the DL assignments of PDSCH on USS for legacy and reduced processing time is the same as for sPDSCH assignments </w:t>
            </w:r>
          </w:p>
          <w:p w14:paraId="7E287FE0" w14:textId="77777777" w:rsidR="00935FAF" w:rsidRPr="003509EF" w:rsidRDefault="00935FAF" w:rsidP="00CA630A">
            <w:pPr>
              <w:numPr>
                <w:ilvl w:val="1"/>
                <w:numId w:val="46"/>
              </w:numPr>
              <w:spacing w:after="0"/>
              <w:rPr>
                <w:rFonts w:eastAsia="MS Mincho"/>
                <w:iCs/>
                <w:lang w:val="en-US" w:eastAsia="ja-JP"/>
              </w:rPr>
            </w:pPr>
            <w:r w:rsidRPr="003509EF">
              <w:rPr>
                <w:rFonts w:eastAsia="MS Mincho"/>
                <w:iCs/>
                <w:lang w:val="en-US" w:eastAsia="ja-JP"/>
              </w:rPr>
              <w:t>the HARQ ID field size in the UL grants on USS for reduced processing time is the same as for sPUSCH grants</w:t>
            </w:r>
          </w:p>
          <w:p w14:paraId="72BE9D59" w14:textId="77777777" w:rsidR="00935FAF" w:rsidRPr="003509EF" w:rsidRDefault="00935FAF" w:rsidP="00CA630A">
            <w:pPr>
              <w:numPr>
                <w:ilvl w:val="0"/>
                <w:numId w:val="46"/>
              </w:numPr>
              <w:spacing w:after="0"/>
              <w:rPr>
                <w:rFonts w:eastAsia="MS Mincho"/>
                <w:iCs/>
                <w:lang w:val="en-US" w:eastAsia="ja-JP"/>
              </w:rPr>
            </w:pPr>
            <w:r w:rsidRPr="003509EF">
              <w:rPr>
                <w:rFonts w:eastAsia="MS Mincho"/>
                <w:iCs/>
                <w:lang w:val="de-DE" w:eastAsia="ja-JP"/>
              </w:rPr>
              <w:t>The re-transmission of a TB with another (s)TTI length is possible if:</w:t>
            </w:r>
          </w:p>
          <w:p w14:paraId="15A74B9B" w14:textId="77777777" w:rsidR="00935FAF" w:rsidRPr="003509EF" w:rsidRDefault="00935FAF" w:rsidP="00CA630A">
            <w:pPr>
              <w:numPr>
                <w:ilvl w:val="1"/>
                <w:numId w:val="46"/>
              </w:numPr>
              <w:spacing w:after="0"/>
              <w:rPr>
                <w:rFonts w:eastAsia="MS Mincho"/>
                <w:iCs/>
                <w:lang w:val="en-US" w:eastAsia="ja-JP"/>
              </w:rPr>
            </w:pPr>
            <w:r w:rsidRPr="003509EF">
              <w:rPr>
                <w:rFonts w:eastAsia="MS Mincho"/>
                <w:iCs/>
                <w:lang w:val="de-DE" w:eastAsia="ja-JP"/>
              </w:rPr>
              <w:t>The number of codewords of the HARQ process is not larger than supported by the respective sTTI length</w:t>
            </w:r>
          </w:p>
          <w:p w14:paraId="349951DC" w14:textId="77777777" w:rsidR="00935FAF" w:rsidRPr="003509EF" w:rsidRDefault="00935FAF" w:rsidP="00CA630A">
            <w:pPr>
              <w:numPr>
                <w:ilvl w:val="1"/>
                <w:numId w:val="46"/>
              </w:numPr>
              <w:spacing w:after="0"/>
              <w:rPr>
                <w:rFonts w:eastAsia="MS Mincho"/>
                <w:iCs/>
                <w:lang w:val="en-US" w:eastAsia="ja-JP"/>
              </w:rPr>
            </w:pPr>
            <w:r w:rsidRPr="003509EF">
              <w:rPr>
                <w:rFonts w:eastAsia="MS Mincho"/>
                <w:iCs/>
                <w:lang w:val="de-DE" w:eastAsia="ja-JP"/>
              </w:rPr>
              <w:t xml:space="preserve">The TB size of a codeword is not larger than X. X is </w:t>
            </w:r>
            <w:r w:rsidRPr="003509EF">
              <w:rPr>
                <w:rFonts w:eastAsia="MS Mincho"/>
                <w:iCs/>
                <w:highlight w:val="yellow"/>
                <w:lang w:val="de-DE" w:eastAsia="ja-JP"/>
              </w:rPr>
              <w:t>FFS</w:t>
            </w:r>
            <w:r w:rsidRPr="003509EF">
              <w:rPr>
                <w:rFonts w:eastAsia="MS Mincho"/>
                <w:iCs/>
                <w:lang w:val="de-DE" w:eastAsia="ja-JP"/>
              </w:rPr>
              <w:t xml:space="preserve"> and may be sTTI length dependent.</w:t>
            </w:r>
          </w:p>
          <w:p w14:paraId="2E9C4E34" w14:textId="1D1B1FA2" w:rsidR="00935FAF" w:rsidRPr="003509EF" w:rsidRDefault="00935FAF" w:rsidP="00CA630A">
            <w:pPr>
              <w:numPr>
                <w:ilvl w:val="1"/>
                <w:numId w:val="46"/>
              </w:numPr>
              <w:spacing w:after="0"/>
              <w:rPr>
                <w:rFonts w:eastAsia="MS Mincho"/>
                <w:iCs/>
                <w:lang w:val="en-US" w:eastAsia="ja-JP"/>
              </w:rPr>
            </w:pPr>
            <w:r w:rsidRPr="003509EF">
              <w:rPr>
                <w:rFonts w:eastAsia="MS Mincho"/>
                <w:iCs/>
                <w:highlight w:val="yellow"/>
                <w:lang w:val="de-DE" w:eastAsia="ja-JP"/>
              </w:rPr>
              <w:t>FFS</w:t>
            </w:r>
            <w:r w:rsidRPr="003509EF">
              <w:rPr>
                <w:rFonts w:eastAsia="MS Mincho"/>
                <w:iCs/>
                <w:lang w:val="de-DE" w:eastAsia="ja-JP"/>
              </w:rPr>
              <w:t xml:space="preserve"> other restrictions</w:t>
            </w:r>
          </w:p>
        </w:tc>
      </w:tr>
      <w:tr w:rsidR="0013565D" w14:paraId="7DDB7212" w14:textId="77777777" w:rsidTr="009564F1">
        <w:tc>
          <w:tcPr>
            <w:tcW w:w="9781" w:type="dxa"/>
          </w:tcPr>
          <w:p w14:paraId="25CE7E99" w14:textId="5D65D2B9" w:rsidR="0013565D" w:rsidRPr="0013565D" w:rsidRDefault="0013565D" w:rsidP="00935FAF">
            <w:pPr>
              <w:rPr>
                <w:iCs/>
              </w:rPr>
            </w:pPr>
            <w:r w:rsidRPr="0013565D">
              <w:rPr>
                <w:iCs/>
                <w:color w:val="FF0000"/>
              </w:rPr>
              <w:t>HARQ-ACK bundling across different TTI lengths is not supported</w:t>
            </w:r>
          </w:p>
        </w:tc>
      </w:tr>
    </w:tbl>
    <w:p w14:paraId="44CC3C65" w14:textId="2A00DB37" w:rsidR="006D5D40" w:rsidRDefault="00261713" w:rsidP="00072B2B">
      <w:pPr>
        <w:pStyle w:val="Heading3"/>
      </w:pPr>
      <w:r>
        <w:t>4</w:t>
      </w:r>
      <w:r w:rsidR="00511F77">
        <w:t>.3</w:t>
      </w:r>
      <w:r w:rsidR="00072B2B">
        <w:t>.4</w:t>
      </w:r>
      <w:r w:rsidR="00072B2B">
        <w:tab/>
      </w:r>
      <w:r w:rsidR="007D3AF0">
        <w:t>Collision</w:t>
      </w:r>
      <w:r w:rsidR="006D5D40">
        <w:t>s in UL</w:t>
      </w:r>
    </w:p>
    <w:p w14:paraId="59E0EB32" w14:textId="7DFDE220" w:rsidR="007D3AF0" w:rsidRDefault="00511F77" w:rsidP="006D5D40">
      <w:pPr>
        <w:pStyle w:val="Heading4"/>
      </w:pPr>
      <w:r>
        <w:t>4.3</w:t>
      </w:r>
      <w:r w:rsidR="006D5D40">
        <w:t>.4.1</w:t>
      </w:r>
      <w:r w:rsidR="006D5D40">
        <w:tab/>
      </w:r>
      <w:r w:rsidR="007D3AF0">
        <w:t>sTTI/sTTI</w:t>
      </w:r>
    </w:p>
    <w:tbl>
      <w:tblPr>
        <w:tblStyle w:val="TableGrid"/>
        <w:tblW w:w="0" w:type="auto"/>
        <w:tblLook w:val="04A0" w:firstRow="1" w:lastRow="0" w:firstColumn="1" w:lastColumn="0" w:noHBand="0" w:noVBand="1"/>
      </w:tblPr>
      <w:tblGrid>
        <w:gridCol w:w="9631"/>
      </w:tblGrid>
      <w:tr w:rsidR="007D3AF0" w:rsidRPr="00930B5E" w14:paraId="282FA11F" w14:textId="77777777" w:rsidTr="001D23AA">
        <w:tc>
          <w:tcPr>
            <w:tcW w:w="9781" w:type="dxa"/>
          </w:tcPr>
          <w:p w14:paraId="44B022C9" w14:textId="77777777" w:rsidR="007D3AF0" w:rsidRPr="00416FCC" w:rsidRDefault="007D3AF0" w:rsidP="00CA630A">
            <w:pPr>
              <w:numPr>
                <w:ilvl w:val="0"/>
                <w:numId w:val="14"/>
              </w:numPr>
              <w:spacing w:after="0"/>
              <w:rPr>
                <w:rFonts w:eastAsia="MS Mincho"/>
                <w:lang w:val="en-US" w:eastAsia="ja-JP"/>
              </w:rPr>
            </w:pPr>
            <w:r w:rsidRPr="00416FCC">
              <w:rPr>
                <w:rFonts w:eastAsia="MS Mincho"/>
                <w:lang w:val="en-US" w:eastAsia="ja-JP"/>
              </w:rPr>
              <w:t>In case of collision between sPUSCH and sPUCCH in the same sTTI on a given carrier for a UE</w:t>
            </w:r>
          </w:p>
          <w:p w14:paraId="34335389" w14:textId="77777777" w:rsidR="007D3AF0" w:rsidRPr="00416FCC" w:rsidRDefault="007D3AF0" w:rsidP="00CA630A">
            <w:pPr>
              <w:numPr>
                <w:ilvl w:val="1"/>
                <w:numId w:val="14"/>
              </w:numPr>
              <w:spacing w:after="0"/>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14:paraId="3018726E" w14:textId="77777777" w:rsidR="007D3AF0" w:rsidRDefault="007D3AF0" w:rsidP="00CA630A">
            <w:pPr>
              <w:numPr>
                <w:ilvl w:val="1"/>
                <w:numId w:val="14"/>
              </w:numPr>
              <w:spacing w:after="0"/>
              <w:rPr>
                <w:rFonts w:eastAsia="MS Mincho"/>
                <w:lang w:val="en-US" w:eastAsia="ja-JP"/>
              </w:rPr>
            </w:pPr>
            <w:r w:rsidRPr="00416FCC">
              <w:rPr>
                <w:rFonts w:eastAsia="MS Mincho"/>
                <w:lang w:val="en-US" w:eastAsia="ja-JP"/>
              </w:rPr>
              <w:t>Otherwise, the UE transmits only sPUSCH including UCI of sPUCCH</w:t>
            </w:r>
          </w:p>
          <w:p w14:paraId="1AD994D6" w14:textId="79B3BF1F" w:rsidR="007D3AF0" w:rsidRPr="009B4463" w:rsidRDefault="007D3AF0" w:rsidP="00CA630A">
            <w:pPr>
              <w:numPr>
                <w:ilvl w:val="1"/>
                <w:numId w:val="14"/>
              </w:numPr>
              <w:spacing w:after="0"/>
              <w:rPr>
                <w:rFonts w:eastAsia="MS Mincho"/>
                <w:lang w:val="en-US" w:eastAsia="ja-JP"/>
              </w:rPr>
            </w:pPr>
            <w:r w:rsidRPr="00767011">
              <w:rPr>
                <w:rFonts w:eastAsia="MS Mincho"/>
                <w:highlight w:val="yellow"/>
                <w:lang w:val="en-US" w:eastAsia="ja-JP"/>
              </w:rPr>
              <w:t>FFS</w:t>
            </w:r>
            <w:r>
              <w:rPr>
                <w:rFonts w:eastAsia="MS Mincho"/>
                <w:lang w:val="en-US" w:eastAsia="ja-JP"/>
              </w:rPr>
              <w:t xml:space="preserve"> whether some priority rule applies for inclusion of UCI from sPUCCH</w:t>
            </w:r>
          </w:p>
        </w:tc>
      </w:tr>
      <w:tr w:rsidR="00384343" w:rsidRPr="00930B5E" w14:paraId="108EBD71" w14:textId="77777777" w:rsidTr="001D23AA">
        <w:tc>
          <w:tcPr>
            <w:tcW w:w="9781" w:type="dxa"/>
          </w:tcPr>
          <w:p w14:paraId="4F065B1C" w14:textId="77777777" w:rsidR="00384343" w:rsidRPr="00384343" w:rsidRDefault="00384343" w:rsidP="00384343">
            <w:pPr>
              <w:rPr>
                <w:iCs/>
                <w:color w:val="FF0000"/>
              </w:rPr>
            </w:pPr>
            <w:r w:rsidRPr="00384343">
              <w:rPr>
                <w:iCs/>
                <w:color w:val="FF0000"/>
              </w:rPr>
              <w:t>When HARQ-ACK for PDSCH is transmitted on sPUSCH due to collision between PUSCH and sPUSCH or between PUCCH and sPUSCH in the same subframe on a given carrier, joint coding of HARQ-ACK for PDSCH and sHARQ-ACK for sPDSCH is supported.</w:t>
            </w:r>
          </w:p>
          <w:p w14:paraId="7FDE5C7A" w14:textId="0E94576A" w:rsidR="00384343" w:rsidRPr="00384343" w:rsidRDefault="00384343" w:rsidP="00384343">
            <w:pPr>
              <w:rPr>
                <w:iCs/>
                <w:color w:val="FF0000"/>
              </w:rPr>
            </w:pPr>
            <w:r w:rsidRPr="00384343">
              <w:rPr>
                <w:iCs/>
                <w:color w:val="FF0000"/>
              </w:rPr>
              <w:t>- The feedback on sPUSCH consists of the concatenation of sHARQ-ACK (from one with the lowest cell index) prior to HARQ-ACK (from one with the lowest cell index).</w:t>
            </w:r>
          </w:p>
        </w:tc>
      </w:tr>
      <w:tr w:rsidR="000B66A1" w:rsidRPr="00930B5E" w14:paraId="2BA75E28" w14:textId="77777777" w:rsidTr="001D23AA">
        <w:tc>
          <w:tcPr>
            <w:tcW w:w="9781" w:type="dxa"/>
          </w:tcPr>
          <w:p w14:paraId="4B2D807F" w14:textId="6B2FE244" w:rsidR="000B66A1" w:rsidRPr="00384343" w:rsidRDefault="000B66A1" w:rsidP="000B66A1">
            <w:pPr>
              <w:spacing w:after="0"/>
              <w:rPr>
                <w:iCs/>
                <w:color w:val="FF0000"/>
              </w:rPr>
            </w:pPr>
          </w:p>
        </w:tc>
      </w:tr>
    </w:tbl>
    <w:p w14:paraId="3383644C" w14:textId="160B7097" w:rsidR="002D7AFA" w:rsidRDefault="00511F77" w:rsidP="006D5D40">
      <w:pPr>
        <w:pStyle w:val="Heading4"/>
      </w:pPr>
      <w:r>
        <w:t>4.3</w:t>
      </w:r>
      <w:r w:rsidR="007D3AF0">
        <w:t>.</w:t>
      </w:r>
      <w:r w:rsidR="006D5D40">
        <w:t>4.2</w:t>
      </w:r>
      <w:r w:rsidR="007D3AF0">
        <w:tab/>
      </w:r>
      <w:r w:rsidR="00BD1F8F">
        <w:t>sTTI/TTI</w:t>
      </w:r>
    </w:p>
    <w:p w14:paraId="422A62E5" w14:textId="2152C4E6" w:rsidR="00FD3017" w:rsidRDefault="00511F77" w:rsidP="00FD3017">
      <w:pPr>
        <w:pStyle w:val="Heading5"/>
      </w:pPr>
      <w:r>
        <w:t>4.3</w:t>
      </w:r>
      <w:r w:rsidR="00FD3017">
        <w:t>.4.2.1</w:t>
      </w:r>
      <w:r w:rsidR="00FD3017">
        <w:tab/>
        <w:t>General</w:t>
      </w:r>
    </w:p>
    <w:tbl>
      <w:tblPr>
        <w:tblStyle w:val="TableGrid"/>
        <w:tblW w:w="0" w:type="auto"/>
        <w:tblLook w:val="04A0" w:firstRow="1" w:lastRow="0" w:firstColumn="1" w:lastColumn="0" w:noHBand="0" w:noVBand="1"/>
      </w:tblPr>
      <w:tblGrid>
        <w:gridCol w:w="9631"/>
      </w:tblGrid>
      <w:tr w:rsidR="00FD3017" w14:paraId="36245F1E" w14:textId="77777777" w:rsidTr="00FD3017">
        <w:tc>
          <w:tcPr>
            <w:tcW w:w="9781" w:type="dxa"/>
          </w:tcPr>
          <w:p w14:paraId="2C61C1F7" w14:textId="77777777" w:rsidR="00FD3017" w:rsidRPr="001F3E03" w:rsidRDefault="00FD3017" w:rsidP="00CA630A">
            <w:pPr>
              <w:numPr>
                <w:ilvl w:val="0"/>
                <w:numId w:val="23"/>
              </w:numPr>
              <w:spacing w:after="0"/>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14:paraId="3D5ADFD2" w14:textId="3B8682B9" w:rsidR="00FD3017" w:rsidRPr="001F3E03" w:rsidRDefault="00FD3017" w:rsidP="00CA630A">
            <w:pPr>
              <w:numPr>
                <w:ilvl w:val="1"/>
                <w:numId w:val="23"/>
              </w:numPr>
              <w:spacing w:after="0"/>
              <w:rPr>
                <w:rFonts w:eastAsia="MS Mincho"/>
                <w:iCs/>
                <w:lang w:val="en-US" w:eastAsia="ja-JP"/>
              </w:rPr>
            </w:pPr>
            <w:r w:rsidRPr="001F3E03">
              <w:rPr>
                <w:rFonts w:eastAsia="MS Mincho"/>
                <w:iCs/>
                <w:lang w:val="en-US" w:eastAsia="ja-JP"/>
              </w:rPr>
              <w:t>PUSCH and sPUSCH</w:t>
            </w:r>
          </w:p>
          <w:p w14:paraId="624952E1" w14:textId="77777777" w:rsidR="00FD3017" w:rsidRPr="001F3E03" w:rsidRDefault="00FD3017" w:rsidP="00CA630A">
            <w:pPr>
              <w:numPr>
                <w:ilvl w:val="1"/>
                <w:numId w:val="23"/>
              </w:numPr>
              <w:spacing w:after="0"/>
              <w:rPr>
                <w:rFonts w:eastAsia="MS Mincho"/>
                <w:iCs/>
                <w:lang w:val="en-US" w:eastAsia="ja-JP"/>
              </w:rPr>
            </w:pPr>
            <w:r w:rsidRPr="001F3E03">
              <w:rPr>
                <w:rFonts w:eastAsia="MS Mincho"/>
                <w:iCs/>
                <w:lang w:val="en-US" w:eastAsia="ja-JP"/>
              </w:rPr>
              <w:t>PUCCH and sPUCCH</w:t>
            </w:r>
          </w:p>
          <w:p w14:paraId="31FD688B" w14:textId="77777777" w:rsidR="00FD3017" w:rsidRPr="001F3E03" w:rsidRDefault="00FD3017" w:rsidP="00CA630A">
            <w:pPr>
              <w:numPr>
                <w:ilvl w:val="1"/>
                <w:numId w:val="23"/>
              </w:numPr>
              <w:spacing w:after="0"/>
              <w:rPr>
                <w:rFonts w:eastAsia="MS Mincho"/>
                <w:iCs/>
                <w:lang w:val="en-US" w:eastAsia="ja-JP"/>
              </w:rPr>
            </w:pPr>
            <w:r w:rsidRPr="001F3E03">
              <w:rPr>
                <w:rFonts w:eastAsia="MS Mincho"/>
                <w:iCs/>
                <w:lang w:val="en-US" w:eastAsia="ja-JP"/>
              </w:rPr>
              <w:t>PUSCH and sPUCCH</w:t>
            </w:r>
          </w:p>
          <w:p w14:paraId="794DBBA3" w14:textId="720F074D" w:rsidR="00FD3017" w:rsidRPr="00334429" w:rsidRDefault="00FD3017" w:rsidP="00CA630A">
            <w:pPr>
              <w:numPr>
                <w:ilvl w:val="1"/>
                <w:numId w:val="23"/>
              </w:numPr>
              <w:spacing w:after="0"/>
              <w:rPr>
                <w:rFonts w:eastAsia="MS Mincho"/>
                <w:iCs/>
                <w:lang w:val="en-US" w:eastAsia="ja-JP"/>
              </w:rPr>
            </w:pPr>
            <w:r w:rsidRPr="001F3E03">
              <w:rPr>
                <w:rFonts w:eastAsia="MS Mincho"/>
                <w:iCs/>
                <w:lang w:val="en-US" w:eastAsia="ja-JP"/>
              </w:rPr>
              <w:t>PUCCH and sPUSCH</w:t>
            </w:r>
          </w:p>
        </w:tc>
      </w:tr>
    </w:tbl>
    <w:p w14:paraId="57CE1C3C" w14:textId="15784698" w:rsidR="00A20612" w:rsidRPr="00A20612" w:rsidRDefault="00A20612" w:rsidP="00A20612">
      <w:pPr>
        <w:pStyle w:val="Heading5"/>
      </w:pPr>
      <w:r>
        <w:t>4</w:t>
      </w:r>
      <w:r w:rsidR="00511F77">
        <w:t>.3</w:t>
      </w:r>
      <w:r w:rsidR="00FD3017">
        <w:t>.4.2.2</w:t>
      </w:r>
      <w:r>
        <w:tab/>
        <w:t>PUSCH/sPUSCH</w:t>
      </w:r>
    </w:p>
    <w:tbl>
      <w:tblPr>
        <w:tblStyle w:val="TableGrid"/>
        <w:tblW w:w="0" w:type="auto"/>
        <w:tblLook w:val="04A0" w:firstRow="1" w:lastRow="0" w:firstColumn="1" w:lastColumn="0" w:noHBand="0" w:noVBand="1"/>
      </w:tblPr>
      <w:tblGrid>
        <w:gridCol w:w="9631"/>
      </w:tblGrid>
      <w:tr w:rsidR="00F34B0B" w:rsidRPr="00930B5E" w14:paraId="7B3BCB61" w14:textId="77777777" w:rsidTr="0003346B">
        <w:tc>
          <w:tcPr>
            <w:tcW w:w="9631" w:type="dxa"/>
          </w:tcPr>
          <w:p w14:paraId="3FF63AF4" w14:textId="77777777" w:rsidR="00F34B0B" w:rsidRPr="003509EF" w:rsidRDefault="00F34B0B" w:rsidP="00F34B0B">
            <w:pPr>
              <w:spacing w:after="0"/>
              <w:rPr>
                <w:rFonts w:eastAsia="MS Mincho"/>
                <w:iCs/>
                <w:lang w:val="en-US" w:eastAsia="ja-JP"/>
              </w:rPr>
            </w:pPr>
            <w:r w:rsidRPr="003509EF">
              <w:rPr>
                <w:rFonts w:eastAsia="MS Mincho"/>
                <w:iCs/>
                <w:lang w:val="en-US" w:eastAsia="ja-JP"/>
              </w:rPr>
              <w:t>In case of collision between PUSCH and sPUSCH in the same subframe on a given carrier for a UE</w:t>
            </w:r>
          </w:p>
          <w:p w14:paraId="0042301A" w14:textId="77777777" w:rsidR="00AE4BBA" w:rsidRPr="003509EF" w:rsidRDefault="00AE4BBA" w:rsidP="00CA630A">
            <w:pPr>
              <w:numPr>
                <w:ilvl w:val="0"/>
                <w:numId w:val="24"/>
              </w:numPr>
              <w:spacing w:after="0"/>
              <w:rPr>
                <w:rFonts w:eastAsia="MS Mincho"/>
                <w:iCs/>
                <w:lang w:val="en-US" w:eastAsia="ja-JP"/>
              </w:rPr>
            </w:pPr>
            <w:r w:rsidRPr="003509EF">
              <w:rPr>
                <w:rFonts w:eastAsia="MS Mincho"/>
                <w:iCs/>
                <w:lang w:val="en-US" w:eastAsia="ja-JP"/>
              </w:rPr>
              <w:t xml:space="preserve">The UE shall transmit sPUSCH </w:t>
            </w:r>
          </w:p>
          <w:p w14:paraId="64408013" w14:textId="03942D9D" w:rsidR="00F34B0B" w:rsidRPr="003509EF" w:rsidRDefault="00F34B0B" w:rsidP="00CA630A">
            <w:pPr>
              <w:numPr>
                <w:ilvl w:val="0"/>
                <w:numId w:val="24"/>
              </w:numPr>
              <w:spacing w:after="0"/>
              <w:rPr>
                <w:rFonts w:eastAsia="MS Mincho"/>
                <w:iCs/>
                <w:lang w:val="en-US" w:eastAsia="ja-JP"/>
              </w:rPr>
            </w:pPr>
            <w:r w:rsidRPr="003509EF">
              <w:rPr>
                <w:rFonts w:eastAsia="MS Mincho"/>
                <w:iCs/>
                <w:lang w:val="en-US" w:eastAsia="ja-JP"/>
              </w:rPr>
              <w:t>The UE sh</w:t>
            </w:r>
            <w:r w:rsidR="00CA5CBA" w:rsidRPr="003509EF">
              <w:rPr>
                <w:rFonts w:eastAsia="MS Mincho"/>
                <w:iCs/>
                <w:lang w:val="en-US" w:eastAsia="ja-JP"/>
              </w:rPr>
              <w:t>ould</w:t>
            </w:r>
            <w:r w:rsidRPr="003509EF">
              <w:rPr>
                <w:rFonts w:eastAsia="MS Mincho"/>
                <w:iCs/>
                <w:lang w:val="en-US" w:eastAsia="ja-JP"/>
              </w:rPr>
              <w:t xml:space="preserve"> attempt to drop/stop as soon as possible (up to UE implementation) the whole/remaining transmission of PUSCH without resuming the transmission</w:t>
            </w:r>
          </w:p>
          <w:p w14:paraId="66A6978E" w14:textId="52678AE5" w:rsidR="00CA5CBA" w:rsidRPr="003509EF" w:rsidRDefault="00CA5CBA" w:rsidP="00CA630A">
            <w:pPr>
              <w:numPr>
                <w:ilvl w:val="0"/>
                <w:numId w:val="24"/>
              </w:numPr>
              <w:spacing w:after="0"/>
              <w:rPr>
                <w:rFonts w:eastAsia="MS Mincho"/>
                <w:iCs/>
                <w:lang w:val="en-US" w:eastAsia="ja-JP"/>
              </w:rPr>
            </w:pPr>
            <w:r w:rsidRPr="003509EF">
              <w:rPr>
                <w:rFonts w:eastAsia="MS Mincho"/>
                <w:iCs/>
                <w:lang w:val="en-US" w:eastAsia="ja-JP"/>
              </w:rPr>
              <w:t>The UE shall not resume the dropped/stopped transmission</w:t>
            </w:r>
          </w:p>
          <w:p w14:paraId="37F9051D" w14:textId="77777777" w:rsidR="00B56D10" w:rsidRDefault="0003346B" w:rsidP="00B56D10">
            <w:pPr>
              <w:numPr>
                <w:ilvl w:val="0"/>
                <w:numId w:val="24"/>
              </w:numPr>
              <w:spacing w:after="0"/>
              <w:rPr>
                <w:rFonts w:eastAsia="MS Mincho"/>
                <w:iCs/>
                <w:lang w:val="en-US" w:eastAsia="ja-JP"/>
              </w:rPr>
            </w:pPr>
            <w:r w:rsidRPr="003509EF">
              <w:rPr>
                <w:rFonts w:eastAsia="MS Mincho"/>
                <w:iCs/>
                <w:lang w:val="en-US" w:eastAsia="ja-JP"/>
              </w:rPr>
              <w:t>HARQ-ACK of PUSCH is transmitted on sPUSCH</w:t>
            </w:r>
          </w:p>
          <w:p w14:paraId="61CA458E" w14:textId="77777777" w:rsidR="00B56D10" w:rsidRDefault="00B56D10" w:rsidP="00B56D10">
            <w:pPr>
              <w:numPr>
                <w:ilvl w:val="1"/>
                <w:numId w:val="24"/>
              </w:numPr>
              <w:spacing w:after="0"/>
              <w:rPr>
                <w:rFonts w:eastAsia="MS Mincho"/>
                <w:iCs/>
                <w:lang w:val="en-US" w:eastAsia="ja-JP"/>
              </w:rPr>
            </w:pPr>
            <w:r>
              <w:rPr>
                <w:iCs/>
                <w:color w:val="FF0000"/>
              </w:rPr>
              <w:t>S</w:t>
            </w:r>
            <w:r w:rsidRPr="00B56D10">
              <w:rPr>
                <w:iCs/>
                <w:color w:val="FF0000"/>
              </w:rPr>
              <w:t>patial bundling for HARQ-ACK of PUSCH before mapping onto sPUSCH is supported.</w:t>
            </w:r>
          </w:p>
          <w:p w14:paraId="27A8B4C8" w14:textId="27DB39FF" w:rsidR="00B56D10" w:rsidRPr="00B56D10" w:rsidRDefault="00B56D10" w:rsidP="00B56D10">
            <w:pPr>
              <w:numPr>
                <w:ilvl w:val="2"/>
                <w:numId w:val="24"/>
              </w:numPr>
              <w:spacing w:after="0"/>
              <w:rPr>
                <w:rFonts w:eastAsia="MS Mincho"/>
                <w:iCs/>
                <w:lang w:val="en-US" w:eastAsia="ja-JP"/>
              </w:rPr>
            </w:pPr>
            <w:r w:rsidRPr="00B56D10">
              <w:rPr>
                <w:iCs/>
                <w:color w:val="FF0000"/>
              </w:rPr>
              <w:lastRenderedPageBreak/>
              <w:t>For 7os sPUSCH spatial bundling is applied when configured, for 2/3os sPUSCH spatial bundling is always applied</w:t>
            </w:r>
          </w:p>
          <w:p w14:paraId="1C55F334" w14:textId="55CD0435" w:rsidR="00F34B0B" w:rsidRPr="003509EF" w:rsidRDefault="00B56D10" w:rsidP="00B56D10">
            <w:pPr>
              <w:numPr>
                <w:ilvl w:val="2"/>
                <w:numId w:val="24"/>
              </w:numPr>
              <w:spacing w:after="0"/>
              <w:rPr>
                <w:rFonts w:eastAsia="MS Mincho"/>
                <w:iCs/>
                <w:lang w:val="en-US" w:eastAsia="ja-JP"/>
              </w:rPr>
            </w:pPr>
            <w:r w:rsidRPr="000B66A1">
              <w:rPr>
                <w:iCs/>
                <w:color w:val="FF0000"/>
                <w:highlight w:val="yellow"/>
              </w:rPr>
              <w:t>FFS</w:t>
            </w:r>
            <w:r w:rsidRPr="002C3D37">
              <w:rPr>
                <w:iCs/>
                <w:color w:val="FF0000"/>
              </w:rPr>
              <w:t xml:space="preserve"> other bundling</w:t>
            </w:r>
          </w:p>
          <w:p w14:paraId="2290D5C1" w14:textId="77777777" w:rsidR="0003346B" w:rsidRPr="003509EF" w:rsidRDefault="0003346B" w:rsidP="00CA630A">
            <w:pPr>
              <w:numPr>
                <w:ilvl w:val="0"/>
                <w:numId w:val="24"/>
              </w:numPr>
              <w:spacing w:after="0"/>
              <w:rPr>
                <w:rFonts w:eastAsia="MS Mincho"/>
                <w:iCs/>
                <w:lang w:val="en-US" w:eastAsia="ja-JP"/>
              </w:rPr>
            </w:pPr>
            <w:r w:rsidRPr="003509EF">
              <w:rPr>
                <w:rFonts w:eastAsia="MS Mincho"/>
                <w:iCs/>
                <w:lang w:val="en-US" w:eastAsia="ja-JP"/>
              </w:rPr>
              <w:t>No requirement on the time of dropping prior to sPUSCH transmission is adopted</w:t>
            </w:r>
          </w:p>
          <w:p w14:paraId="2EFB56C0" w14:textId="511C3D41" w:rsidR="00F34B0B" w:rsidRPr="003509EF" w:rsidRDefault="0003346B" w:rsidP="00CA630A">
            <w:pPr>
              <w:numPr>
                <w:ilvl w:val="0"/>
                <w:numId w:val="24"/>
              </w:numPr>
              <w:spacing w:after="0"/>
              <w:rPr>
                <w:rFonts w:eastAsia="MS Mincho"/>
                <w:iCs/>
                <w:lang w:val="en-US" w:eastAsia="ja-JP"/>
              </w:rPr>
            </w:pPr>
            <w:r w:rsidRPr="003509EF">
              <w:rPr>
                <w:rFonts w:eastAsia="MS Mincho"/>
                <w:iCs/>
                <w:lang w:val="en-US" w:eastAsia="ja-JP"/>
              </w:rPr>
              <w:t>CSI of PUSCH is dropped</w:t>
            </w:r>
          </w:p>
        </w:tc>
      </w:tr>
    </w:tbl>
    <w:p w14:paraId="55B85FCD" w14:textId="76F67519" w:rsidR="00553FF9" w:rsidRDefault="00511F77" w:rsidP="0036714A">
      <w:pPr>
        <w:pStyle w:val="Heading5"/>
      </w:pPr>
      <w:r>
        <w:lastRenderedPageBreak/>
        <w:t>4.3</w:t>
      </w:r>
      <w:r w:rsidR="0036714A">
        <w:t>.4.2.3</w:t>
      </w:r>
      <w:r w:rsidR="0036714A">
        <w:tab/>
      </w:r>
      <w:r w:rsidR="00553FF9">
        <w:t>PUSCH/sPUCCH</w:t>
      </w:r>
    </w:p>
    <w:tbl>
      <w:tblPr>
        <w:tblStyle w:val="TableGrid"/>
        <w:tblW w:w="0" w:type="auto"/>
        <w:tblLook w:val="04A0" w:firstRow="1" w:lastRow="0" w:firstColumn="1" w:lastColumn="0" w:noHBand="0" w:noVBand="1"/>
      </w:tblPr>
      <w:tblGrid>
        <w:gridCol w:w="9631"/>
      </w:tblGrid>
      <w:tr w:rsidR="00553FF9" w14:paraId="7BFBCADB" w14:textId="77777777" w:rsidTr="00553FF9">
        <w:tc>
          <w:tcPr>
            <w:tcW w:w="9781" w:type="dxa"/>
          </w:tcPr>
          <w:p w14:paraId="117CCE1C" w14:textId="77777777" w:rsidR="00553FF9" w:rsidRDefault="00553FF9" w:rsidP="00553FF9"/>
        </w:tc>
      </w:tr>
    </w:tbl>
    <w:p w14:paraId="564C9C43" w14:textId="4787823A" w:rsidR="0036714A" w:rsidRDefault="00511F77" w:rsidP="00553FF9">
      <w:pPr>
        <w:pStyle w:val="Heading5"/>
      </w:pPr>
      <w:r>
        <w:t>4.3</w:t>
      </w:r>
      <w:r w:rsidR="00553FF9">
        <w:t>.4.2.4</w:t>
      </w:r>
      <w:r w:rsidR="00553FF9">
        <w:tab/>
      </w:r>
      <w:r w:rsidR="0036714A">
        <w:t>PUCCH/sPUCCH</w:t>
      </w:r>
    </w:p>
    <w:tbl>
      <w:tblPr>
        <w:tblStyle w:val="TableGrid"/>
        <w:tblW w:w="0" w:type="auto"/>
        <w:tblLook w:val="04A0" w:firstRow="1" w:lastRow="0" w:firstColumn="1" w:lastColumn="0" w:noHBand="0" w:noVBand="1"/>
      </w:tblPr>
      <w:tblGrid>
        <w:gridCol w:w="9631"/>
      </w:tblGrid>
      <w:tr w:rsidR="0036714A" w14:paraId="7EE8C5DB" w14:textId="77777777" w:rsidTr="005258D5">
        <w:tc>
          <w:tcPr>
            <w:tcW w:w="9631" w:type="dxa"/>
          </w:tcPr>
          <w:p w14:paraId="42FB57AC" w14:textId="77777777" w:rsidR="0036714A" w:rsidRPr="002A1246" w:rsidRDefault="0036714A" w:rsidP="0036714A">
            <w:pPr>
              <w:spacing w:after="0"/>
              <w:rPr>
                <w:rFonts w:eastAsia="MS Mincho"/>
                <w:iCs/>
                <w:lang w:val="en-US" w:eastAsia="ja-JP"/>
              </w:rPr>
            </w:pPr>
            <w:r w:rsidRPr="002A1246">
              <w:rPr>
                <w:rFonts w:eastAsia="MS Mincho"/>
                <w:iCs/>
                <w:lang w:val="en-US" w:eastAsia="ja-JP"/>
              </w:rPr>
              <w:t>In case of collision between PUCCH format 2/4/5 and sPUCCH in the same subframe on a given carrier for a UE</w:t>
            </w:r>
          </w:p>
          <w:p w14:paraId="3F5F37BA" w14:textId="77777777" w:rsidR="0036714A" w:rsidRPr="002A1246" w:rsidRDefault="0036714A" w:rsidP="00CA630A">
            <w:pPr>
              <w:numPr>
                <w:ilvl w:val="0"/>
                <w:numId w:val="25"/>
              </w:numPr>
              <w:spacing w:after="0"/>
              <w:rPr>
                <w:rFonts w:eastAsia="MS Mincho"/>
                <w:iCs/>
                <w:lang w:val="en-US" w:eastAsia="ja-JP"/>
              </w:rPr>
            </w:pPr>
            <w:r w:rsidRPr="002A1246">
              <w:rPr>
                <w:rFonts w:eastAsia="MS Mincho"/>
                <w:iCs/>
                <w:lang w:val="en-US" w:eastAsia="ja-JP"/>
              </w:rPr>
              <w:t>The UE shall transmit sPUCCH</w:t>
            </w:r>
          </w:p>
          <w:p w14:paraId="42E9B708" w14:textId="491733F5" w:rsidR="0036714A" w:rsidRPr="002A1246" w:rsidRDefault="0036714A" w:rsidP="00CA630A">
            <w:pPr>
              <w:numPr>
                <w:ilvl w:val="0"/>
                <w:numId w:val="25"/>
              </w:numPr>
              <w:spacing w:after="0"/>
              <w:rPr>
                <w:rFonts w:eastAsia="MS Mincho"/>
                <w:iCs/>
                <w:lang w:val="en-US" w:eastAsia="ja-JP"/>
              </w:rPr>
            </w:pPr>
            <w:r w:rsidRPr="002A1246">
              <w:rPr>
                <w:rFonts w:eastAsia="MS Mincho"/>
                <w:iCs/>
                <w:lang w:val="en-US" w:eastAsia="ja-JP"/>
              </w:rPr>
              <w:t>The UE sh</w:t>
            </w:r>
            <w:r w:rsidR="00C266F7"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transmission of PUCCH format 2/4/5 without resuming the transmission</w:t>
            </w:r>
          </w:p>
          <w:p w14:paraId="1A310770" w14:textId="6DA86D8B" w:rsidR="00C266F7" w:rsidRPr="002A1246" w:rsidRDefault="00C266F7" w:rsidP="00CA630A">
            <w:pPr>
              <w:numPr>
                <w:ilvl w:val="0"/>
                <w:numId w:val="25"/>
              </w:numPr>
              <w:spacing w:after="0"/>
              <w:rPr>
                <w:rFonts w:eastAsia="MS Mincho"/>
                <w:iCs/>
                <w:lang w:val="en-US" w:eastAsia="ja-JP"/>
              </w:rPr>
            </w:pPr>
            <w:r w:rsidRPr="002A1246">
              <w:rPr>
                <w:rFonts w:eastAsia="MS Mincho"/>
                <w:iCs/>
                <w:lang w:val="en-US" w:eastAsia="ja-JP"/>
              </w:rPr>
              <w:t>The UE shall not resume the dropped/stopped transmission</w:t>
            </w:r>
          </w:p>
          <w:p w14:paraId="7D108C71" w14:textId="2FE2A177" w:rsidR="0036714A" w:rsidRPr="002A1246" w:rsidRDefault="0036714A" w:rsidP="001A6732">
            <w:pPr>
              <w:numPr>
                <w:ilvl w:val="0"/>
                <w:numId w:val="25"/>
              </w:numPr>
              <w:spacing w:after="0"/>
              <w:rPr>
                <w:rFonts w:eastAsia="MS Mincho"/>
                <w:iCs/>
                <w:lang w:val="en-US" w:eastAsia="ja-JP"/>
              </w:rPr>
            </w:pPr>
            <w:r w:rsidRPr="002A1246">
              <w:rPr>
                <w:rFonts w:eastAsia="MS Mincho"/>
                <w:iCs/>
                <w:lang w:val="en-US" w:eastAsia="ja-JP"/>
              </w:rPr>
              <w:t xml:space="preserve">CSI of PUCCH is dropped </w:t>
            </w:r>
          </w:p>
        </w:tc>
      </w:tr>
      <w:tr w:rsidR="009D6E2B" w14:paraId="1E5DBFE8" w14:textId="77777777" w:rsidTr="005258D5">
        <w:tc>
          <w:tcPr>
            <w:tcW w:w="9631" w:type="dxa"/>
          </w:tcPr>
          <w:p w14:paraId="653D1513" w14:textId="77777777" w:rsidR="009D6E2B" w:rsidRPr="002A1246" w:rsidRDefault="009D6E2B" w:rsidP="0036714A">
            <w:pPr>
              <w:spacing w:after="0"/>
              <w:rPr>
                <w:rFonts w:eastAsia="MS Mincho"/>
                <w:iCs/>
                <w:lang w:val="en-US" w:eastAsia="ja-JP"/>
              </w:rPr>
            </w:pPr>
            <w:r w:rsidRPr="002A1246">
              <w:rPr>
                <w:rFonts w:eastAsia="MS Mincho"/>
                <w:iCs/>
                <w:lang w:val="en-US" w:eastAsia="ja-JP"/>
              </w:rPr>
              <w:t>In case of collision between PUCCH format 1/1a/1b/3 and sPUCCH in the same subframe on a given carrier for a UE</w:t>
            </w:r>
          </w:p>
          <w:p w14:paraId="2B2B2378" w14:textId="77777777" w:rsidR="009D6E2B" w:rsidRPr="002A1246" w:rsidRDefault="009D6E2B" w:rsidP="00CA630A">
            <w:pPr>
              <w:pStyle w:val="ListParagraph"/>
              <w:numPr>
                <w:ilvl w:val="0"/>
                <w:numId w:val="47"/>
              </w:numPr>
              <w:ind w:leftChars="0"/>
              <w:rPr>
                <w:rFonts w:eastAsia="MS Mincho"/>
                <w:iCs/>
                <w:lang w:val="en-US" w:eastAsia="ja-JP"/>
              </w:rPr>
            </w:pPr>
            <w:r w:rsidRPr="002A1246">
              <w:rPr>
                <w:rFonts w:eastAsia="MS Mincho"/>
                <w:iCs/>
                <w:lang w:val="en-US" w:eastAsia="ja-JP"/>
              </w:rPr>
              <w:t>The UE shall transmit sPUCCH</w:t>
            </w:r>
          </w:p>
          <w:p w14:paraId="545D2331" w14:textId="77777777" w:rsidR="009D6E2B" w:rsidRPr="002A1246" w:rsidRDefault="009D6E2B" w:rsidP="00CA630A">
            <w:pPr>
              <w:numPr>
                <w:ilvl w:val="0"/>
                <w:numId w:val="48"/>
              </w:numPr>
              <w:spacing w:after="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141BF0F6" w14:textId="77777777" w:rsidR="009D6E2B" w:rsidRPr="002A1246" w:rsidRDefault="009D6E2B" w:rsidP="00694F70">
            <w:pPr>
              <w:numPr>
                <w:ilvl w:val="0"/>
                <w:numId w:val="49"/>
              </w:numPr>
              <w:spacing w:after="0"/>
              <w:rPr>
                <w:rFonts w:eastAsia="MS Mincho"/>
                <w:iCs/>
                <w:lang w:val="en-US" w:eastAsia="ja-JP"/>
              </w:rPr>
            </w:pPr>
            <w:r w:rsidRPr="002A1246">
              <w:rPr>
                <w:rFonts w:eastAsia="MS Mincho"/>
                <w:iCs/>
                <w:lang w:val="en-US" w:eastAsia="ja-JP"/>
              </w:rPr>
              <w:t>The UE should strive to drop the PUCCH at a slot boundary before the start of the sPUCCH transmission</w:t>
            </w:r>
            <w:r w:rsidRPr="002A1246">
              <w:rPr>
                <w:rFonts w:eastAsia="MS Mincho"/>
                <w:iCs/>
                <w:lang w:eastAsia="ja-JP"/>
              </w:rPr>
              <w:t>.</w:t>
            </w:r>
          </w:p>
          <w:p w14:paraId="4CEC3FF0" w14:textId="0EF7BEE6" w:rsidR="009D6E2B" w:rsidRPr="002A1246" w:rsidRDefault="009D6E2B" w:rsidP="00CA630A">
            <w:pPr>
              <w:pStyle w:val="ListParagraph"/>
              <w:numPr>
                <w:ilvl w:val="0"/>
                <w:numId w:val="47"/>
              </w:numPr>
              <w:ind w:leftChars="0"/>
              <w:rPr>
                <w:rFonts w:eastAsia="MS Mincho"/>
                <w:iCs/>
                <w:lang w:val="en-US" w:eastAsia="ja-JP"/>
              </w:rPr>
            </w:pPr>
            <w:r w:rsidRPr="002A1246">
              <w:rPr>
                <w:rFonts w:eastAsia="MS Mincho"/>
                <w:iCs/>
                <w:lang w:val="en-US" w:eastAsia="ja-JP"/>
              </w:rPr>
              <w:t>The UE shall not resume the dropped/stopped transmission</w:t>
            </w:r>
          </w:p>
        </w:tc>
      </w:tr>
      <w:tr w:rsidR="00846A0C" w14:paraId="4402EB14" w14:textId="77777777" w:rsidTr="005258D5">
        <w:tc>
          <w:tcPr>
            <w:tcW w:w="9631" w:type="dxa"/>
          </w:tcPr>
          <w:p w14:paraId="3F012AD8" w14:textId="77777777" w:rsidR="00846A0C" w:rsidRPr="002A1246" w:rsidRDefault="00846A0C" w:rsidP="00846A0C">
            <w:pPr>
              <w:spacing w:after="0"/>
              <w:rPr>
                <w:rFonts w:eastAsia="MS Mincho"/>
                <w:iCs/>
                <w:lang w:val="en-US" w:eastAsia="ja-JP"/>
              </w:rPr>
            </w:pPr>
            <w:r w:rsidRPr="002A1246">
              <w:rPr>
                <w:rFonts w:eastAsia="MS Mincho"/>
                <w:iCs/>
                <w:lang w:val="en-US" w:eastAsia="ja-JP"/>
              </w:rPr>
              <w:t>In case of collision between PUCCH and sPUCCH in the same subframe on a given carrier for a UE</w:t>
            </w:r>
          </w:p>
          <w:p w14:paraId="2AD56C5F" w14:textId="77777777" w:rsidR="00846A0C" w:rsidRPr="002A1246" w:rsidRDefault="00846A0C" w:rsidP="00CA630A">
            <w:pPr>
              <w:numPr>
                <w:ilvl w:val="0"/>
                <w:numId w:val="50"/>
              </w:numPr>
              <w:spacing w:after="0"/>
              <w:rPr>
                <w:rFonts w:eastAsia="MS Mincho"/>
                <w:iCs/>
                <w:lang w:val="en-US" w:eastAsia="ja-JP"/>
              </w:rPr>
            </w:pPr>
            <w:r w:rsidRPr="002A1246">
              <w:rPr>
                <w:rFonts w:eastAsia="MS Mincho"/>
                <w:iCs/>
                <w:lang w:val="en-US" w:eastAsia="ja-JP"/>
              </w:rPr>
              <w:t xml:space="preserve">HARQ-ACK of PUCCH is transmitted on 1-slot sPUCCH </w:t>
            </w:r>
          </w:p>
          <w:p w14:paraId="58AB526D" w14:textId="77777777" w:rsidR="00846A0C" w:rsidRPr="002A1246" w:rsidRDefault="00846A0C" w:rsidP="009E6426">
            <w:pPr>
              <w:numPr>
                <w:ilvl w:val="1"/>
                <w:numId w:val="50"/>
              </w:numPr>
              <w:spacing w:after="0"/>
              <w:rPr>
                <w:rFonts w:eastAsia="MS Mincho"/>
                <w:iCs/>
                <w:lang w:val="en-US" w:eastAsia="ja-JP"/>
              </w:rPr>
            </w:pPr>
            <w:r w:rsidRPr="002A1246">
              <w:rPr>
                <w:rFonts w:eastAsia="MS Mincho"/>
                <w:iCs/>
                <w:lang w:val="en-US" w:eastAsia="ja-JP"/>
              </w:rPr>
              <w:t>Spatial bundling of HARQ-ACK of PUCCH is applied when configured</w:t>
            </w:r>
          </w:p>
          <w:p w14:paraId="3F85F83D" w14:textId="6EC9E6F4" w:rsidR="00846A0C" w:rsidRPr="002A1246" w:rsidRDefault="00846A0C" w:rsidP="009E6426">
            <w:pPr>
              <w:numPr>
                <w:ilvl w:val="1"/>
                <w:numId w:val="50"/>
              </w:numPr>
              <w:spacing w:after="0"/>
              <w:rPr>
                <w:rFonts w:eastAsia="MS Mincho"/>
                <w:iCs/>
                <w:lang w:val="en-US" w:eastAsia="ja-JP"/>
              </w:rPr>
            </w:pPr>
            <w:r w:rsidRPr="002A1246">
              <w:rPr>
                <w:rFonts w:eastAsia="MS Mincho"/>
                <w:iCs/>
                <w:lang w:val="en-US" w:eastAsia="ja-JP"/>
              </w:rPr>
              <w:t>No new higher layer signaling for spatial bundling is added. Existing signaling is re-used for the collision case.</w:t>
            </w:r>
          </w:p>
          <w:p w14:paraId="1191116F" w14:textId="77777777" w:rsidR="00846A0C" w:rsidRPr="002A1246" w:rsidRDefault="00846A0C" w:rsidP="00CA630A">
            <w:pPr>
              <w:numPr>
                <w:ilvl w:val="0"/>
                <w:numId w:val="50"/>
              </w:numPr>
              <w:spacing w:after="0"/>
              <w:rPr>
                <w:rFonts w:eastAsia="MS Mincho"/>
                <w:iCs/>
                <w:lang w:val="en-US" w:eastAsia="ja-JP"/>
              </w:rPr>
            </w:pPr>
            <w:r w:rsidRPr="002A1246">
              <w:rPr>
                <w:rFonts w:eastAsia="MS Mincho"/>
                <w:iCs/>
                <w:lang w:val="en-US" w:eastAsia="ja-JP"/>
              </w:rPr>
              <w:t xml:space="preserve">HARQ-ACK of PUCCH is transmitted on 2/3-os sPUCCH </w:t>
            </w:r>
          </w:p>
          <w:p w14:paraId="05567791" w14:textId="2311AF18" w:rsidR="00846A0C" w:rsidRPr="002A1246" w:rsidRDefault="00846A0C" w:rsidP="00CA630A">
            <w:pPr>
              <w:numPr>
                <w:ilvl w:val="1"/>
                <w:numId w:val="50"/>
              </w:numPr>
              <w:spacing w:after="0"/>
              <w:rPr>
                <w:rFonts w:eastAsia="MS Mincho"/>
                <w:iCs/>
                <w:lang w:val="en-US" w:eastAsia="ja-JP"/>
              </w:rPr>
            </w:pPr>
            <w:r w:rsidRPr="002A1246">
              <w:rPr>
                <w:rFonts w:eastAsia="MS Mincho"/>
                <w:iCs/>
                <w:lang w:val="en-US" w:eastAsia="ja-JP"/>
              </w:rPr>
              <w:t xml:space="preserve">Spatial bundling of HARQ-ACK of PUCCH is </w:t>
            </w:r>
            <w:r w:rsidR="0089685A" w:rsidRPr="0089685A">
              <w:rPr>
                <w:rFonts w:eastAsia="MS Mincho"/>
                <w:iCs/>
                <w:color w:val="FF0000"/>
                <w:lang w:val="en-US" w:eastAsia="ja-JP"/>
              </w:rPr>
              <w:t xml:space="preserve">always </w:t>
            </w:r>
            <w:r w:rsidRPr="002A1246">
              <w:rPr>
                <w:rFonts w:eastAsia="MS Mincho"/>
                <w:iCs/>
                <w:lang w:val="en-US" w:eastAsia="ja-JP"/>
              </w:rPr>
              <w:t>applied</w:t>
            </w:r>
          </w:p>
          <w:p w14:paraId="4D5174C6" w14:textId="77777777" w:rsidR="005258D5" w:rsidRDefault="00846A0C" w:rsidP="005258D5">
            <w:pPr>
              <w:numPr>
                <w:ilvl w:val="1"/>
                <w:numId w:val="50"/>
              </w:numPr>
              <w:spacing w:after="0"/>
              <w:rPr>
                <w:rFonts w:eastAsia="MS Mincho"/>
                <w:iCs/>
                <w:lang w:val="en-US" w:eastAsia="ja-JP"/>
              </w:rPr>
            </w:pPr>
            <w:r w:rsidRPr="002A1246">
              <w:rPr>
                <w:rFonts w:eastAsia="MS Mincho"/>
                <w:iCs/>
                <w:highlight w:val="yellow"/>
                <w:lang w:val="en-US" w:eastAsia="ja-JP"/>
              </w:rPr>
              <w:t>FFS</w:t>
            </w:r>
            <w:r w:rsidRPr="002A1246">
              <w:rPr>
                <w:rFonts w:eastAsia="MS Mincho"/>
                <w:iCs/>
                <w:lang w:val="en-US" w:eastAsia="ja-JP"/>
              </w:rPr>
              <w:t xml:space="preserve"> on other bundling</w:t>
            </w:r>
          </w:p>
          <w:p w14:paraId="40D771FA" w14:textId="1ED43066" w:rsidR="005258D5" w:rsidRPr="005258D5" w:rsidRDefault="005258D5" w:rsidP="005258D5">
            <w:pPr>
              <w:numPr>
                <w:ilvl w:val="0"/>
                <w:numId w:val="50"/>
              </w:numPr>
              <w:spacing w:after="0"/>
              <w:rPr>
                <w:rFonts w:eastAsia="MS Mincho"/>
                <w:iCs/>
                <w:lang w:val="en-US" w:eastAsia="ja-JP"/>
              </w:rPr>
            </w:pPr>
            <w:r w:rsidRPr="005258D5">
              <w:rPr>
                <w:color w:val="FF0000"/>
              </w:rPr>
              <w:t>Joint coding of HARQ-ACK for PDSCH and sHARQ-ACK for sPDSCH is supported.</w:t>
            </w:r>
          </w:p>
          <w:p w14:paraId="57D47CF5" w14:textId="48F9A0DA" w:rsidR="005258D5" w:rsidRPr="002A1246" w:rsidRDefault="005258D5" w:rsidP="005258D5">
            <w:pPr>
              <w:numPr>
                <w:ilvl w:val="1"/>
                <w:numId w:val="50"/>
              </w:numPr>
              <w:spacing w:after="0"/>
              <w:rPr>
                <w:rFonts w:eastAsia="MS Mincho"/>
                <w:iCs/>
                <w:lang w:val="en-US" w:eastAsia="ja-JP"/>
              </w:rPr>
            </w:pPr>
            <w:r w:rsidRPr="005258D5">
              <w:rPr>
                <w:color w:val="FF0000"/>
              </w:rPr>
              <w:t>The feedback on sPUCCH consists of the concatenation of sHARQ-ACK (from one with the lowest cell index) prior to HARQ-ACK (from one with the lowest cell index).</w:t>
            </w:r>
          </w:p>
          <w:p w14:paraId="36D928E7" w14:textId="5ACBA747" w:rsidR="00846A0C" w:rsidRPr="002A1246" w:rsidRDefault="00846A0C" w:rsidP="00CA630A">
            <w:pPr>
              <w:numPr>
                <w:ilvl w:val="0"/>
                <w:numId w:val="50"/>
              </w:numPr>
              <w:spacing w:after="0"/>
              <w:rPr>
                <w:rFonts w:eastAsia="MS Mincho"/>
                <w:iCs/>
                <w:lang w:val="en-US" w:eastAsia="ja-JP"/>
              </w:rPr>
            </w:pPr>
            <w:r w:rsidRPr="002A1246">
              <w:rPr>
                <w:rFonts w:eastAsia="MS Mincho"/>
                <w:iCs/>
                <w:highlight w:val="yellow"/>
                <w:lang w:val="en-US" w:eastAsia="ja-JP"/>
              </w:rPr>
              <w:t>FFS</w:t>
            </w:r>
            <w:r w:rsidRPr="002A1246">
              <w:rPr>
                <w:rFonts w:eastAsia="MS Mincho"/>
                <w:iCs/>
                <w:lang w:val="en-US" w:eastAsia="ja-JP"/>
              </w:rPr>
              <w:t>: How to resolve ambiguity between UE and eNB on reported HARQ-ACK.</w:t>
            </w:r>
          </w:p>
        </w:tc>
      </w:tr>
    </w:tbl>
    <w:p w14:paraId="26225DE5" w14:textId="6E638C46" w:rsidR="0036714A" w:rsidRDefault="00511F77" w:rsidP="000A2E2E">
      <w:pPr>
        <w:pStyle w:val="Heading5"/>
      </w:pPr>
      <w:r>
        <w:t>4.3</w:t>
      </w:r>
      <w:r w:rsidR="000A2E2E">
        <w:t>.4.2.4</w:t>
      </w:r>
      <w:r w:rsidR="000A2E2E">
        <w:tab/>
        <w:t>PUCCH/sPUSCH</w:t>
      </w:r>
    </w:p>
    <w:tbl>
      <w:tblPr>
        <w:tblStyle w:val="TableGrid"/>
        <w:tblW w:w="0" w:type="auto"/>
        <w:tblLook w:val="04A0" w:firstRow="1" w:lastRow="0" w:firstColumn="1" w:lastColumn="0" w:noHBand="0" w:noVBand="1"/>
      </w:tblPr>
      <w:tblGrid>
        <w:gridCol w:w="9631"/>
      </w:tblGrid>
      <w:tr w:rsidR="000A2E2E" w14:paraId="79C016DC" w14:textId="77777777" w:rsidTr="005258D5">
        <w:tc>
          <w:tcPr>
            <w:tcW w:w="9631" w:type="dxa"/>
          </w:tcPr>
          <w:p w14:paraId="5939DF58" w14:textId="77777777" w:rsidR="000A2E2E" w:rsidRPr="002A1246" w:rsidRDefault="000A2E2E" w:rsidP="000A2E2E">
            <w:pPr>
              <w:spacing w:after="0"/>
              <w:rPr>
                <w:rFonts w:eastAsia="MS Mincho"/>
                <w:iCs/>
                <w:lang w:val="en-US" w:eastAsia="ja-JP"/>
              </w:rPr>
            </w:pPr>
            <w:r w:rsidRPr="002A1246">
              <w:rPr>
                <w:rFonts w:eastAsia="MS Mincho"/>
                <w:iCs/>
                <w:lang w:val="en-US" w:eastAsia="ja-JP"/>
              </w:rPr>
              <w:t>In case of collision between PUCCH format 2/4/5 and sPUSCH in the same subframe on a given carrier for a UE</w:t>
            </w:r>
          </w:p>
          <w:p w14:paraId="1C3A22B0" w14:textId="77777777" w:rsidR="000A2E2E" w:rsidRPr="002A1246" w:rsidRDefault="000A2E2E" w:rsidP="00CA630A">
            <w:pPr>
              <w:numPr>
                <w:ilvl w:val="0"/>
                <w:numId w:val="26"/>
              </w:numPr>
              <w:spacing w:after="0"/>
              <w:rPr>
                <w:rFonts w:eastAsia="MS Mincho"/>
                <w:iCs/>
                <w:lang w:val="en-US" w:eastAsia="ja-JP"/>
              </w:rPr>
            </w:pPr>
            <w:r w:rsidRPr="002A1246">
              <w:rPr>
                <w:rFonts w:eastAsia="MS Mincho"/>
                <w:iCs/>
                <w:lang w:val="en-US" w:eastAsia="ja-JP"/>
              </w:rPr>
              <w:t>The UE shall transmit sPUSCH</w:t>
            </w:r>
          </w:p>
          <w:p w14:paraId="7D518D1B" w14:textId="4EC389D6" w:rsidR="000A2E2E" w:rsidRPr="002A1246" w:rsidRDefault="000A2E2E" w:rsidP="00CA630A">
            <w:pPr>
              <w:numPr>
                <w:ilvl w:val="0"/>
                <w:numId w:val="26"/>
              </w:numPr>
              <w:spacing w:after="0"/>
              <w:rPr>
                <w:rFonts w:eastAsia="MS Mincho"/>
                <w:iCs/>
                <w:lang w:val="en-US" w:eastAsia="ja-JP"/>
              </w:rPr>
            </w:pPr>
            <w:r w:rsidRPr="002A1246">
              <w:rPr>
                <w:rFonts w:eastAsia="MS Mincho"/>
                <w:iCs/>
                <w:lang w:val="en-US" w:eastAsia="ja-JP"/>
              </w:rPr>
              <w:t>The UE sh</w:t>
            </w:r>
            <w:r w:rsidR="00D47B5A"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w:t>
            </w:r>
            <w:r w:rsidR="00D47B5A" w:rsidRPr="002A1246">
              <w:rPr>
                <w:rFonts w:eastAsia="MS Mincho"/>
                <w:iCs/>
                <w:lang w:val="en-US" w:eastAsia="ja-JP"/>
              </w:rPr>
              <w:t>nsmission of PUCCH format 2/4/5</w:t>
            </w:r>
          </w:p>
          <w:p w14:paraId="288B0EB6" w14:textId="43404BB6" w:rsidR="000A2E2E" w:rsidRPr="002A1246" w:rsidRDefault="00D47B5A" w:rsidP="000A2E2E">
            <w:pPr>
              <w:numPr>
                <w:ilvl w:val="0"/>
                <w:numId w:val="26"/>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2409F8BD" w14:textId="77777777" w:rsidTr="005258D5">
        <w:tc>
          <w:tcPr>
            <w:tcW w:w="9631" w:type="dxa"/>
          </w:tcPr>
          <w:p w14:paraId="2D9839A3"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format 1/1a/1b/3 and sPUSCH in the same subframe on a given carrier for a UE</w:t>
            </w:r>
          </w:p>
          <w:p w14:paraId="4435F91F" w14:textId="77777777" w:rsidR="00897DC3" w:rsidRPr="002A1246" w:rsidRDefault="003A503F" w:rsidP="00897DC3">
            <w:pPr>
              <w:pStyle w:val="ListParagraph"/>
              <w:numPr>
                <w:ilvl w:val="0"/>
                <w:numId w:val="49"/>
              </w:numPr>
              <w:ind w:leftChars="0"/>
              <w:rPr>
                <w:rFonts w:eastAsia="MS Mincho"/>
                <w:iCs/>
                <w:lang w:val="en-US" w:eastAsia="ja-JP"/>
              </w:rPr>
            </w:pPr>
            <w:r w:rsidRPr="002A1246">
              <w:rPr>
                <w:rFonts w:eastAsia="MS Mincho"/>
                <w:iCs/>
                <w:lang w:val="en-US" w:eastAsia="ja-JP"/>
              </w:rPr>
              <w:t>The UE shall transmit sPUSCH</w:t>
            </w:r>
          </w:p>
          <w:p w14:paraId="0F2600F3" w14:textId="177A26FA" w:rsidR="003A503F" w:rsidRPr="002A1246" w:rsidRDefault="003A503F" w:rsidP="00897DC3">
            <w:pPr>
              <w:pStyle w:val="ListParagraph"/>
              <w:numPr>
                <w:ilvl w:val="0"/>
                <w:numId w:val="49"/>
              </w:numPr>
              <w:ind w:leftChars="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3FFF3030" w14:textId="77777777" w:rsidR="003A503F" w:rsidRPr="002A1246" w:rsidRDefault="003A503F" w:rsidP="00CA630A">
            <w:pPr>
              <w:numPr>
                <w:ilvl w:val="1"/>
                <w:numId w:val="49"/>
              </w:numPr>
              <w:spacing w:after="0"/>
              <w:rPr>
                <w:rFonts w:eastAsia="MS Mincho"/>
                <w:iCs/>
                <w:lang w:val="en-US" w:eastAsia="ja-JP"/>
              </w:rPr>
            </w:pPr>
            <w:r w:rsidRPr="002A1246">
              <w:rPr>
                <w:rFonts w:eastAsia="MS Mincho"/>
                <w:iCs/>
                <w:lang w:val="en-US" w:eastAsia="ja-JP"/>
              </w:rPr>
              <w:t>The UE should strive to drop the PUCCH at a slot boundary before the start of the sPUSCH transmission</w:t>
            </w:r>
            <w:r w:rsidRPr="002A1246">
              <w:rPr>
                <w:rFonts w:eastAsia="MS Mincho"/>
                <w:iCs/>
                <w:lang w:eastAsia="ja-JP"/>
              </w:rPr>
              <w:t>.</w:t>
            </w:r>
          </w:p>
          <w:p w14:paraId="662B3E82" w14:textId="6F9A1D28" w:rsidR="003A503F" w:rsidRPr="002A1246" w:rsidRDefault="003A503F" w:rsidP="00CA630A">
            <w:pPr>
              <w:numPr>
                <w:ilvl w:val="1"/>
                <w:numId w:val="49"/>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7CFC0A96" w14:textId="77777777" w:rsidTr="005258D5">
        <w:tc>
          <w:tcPr>
            <w:tcW w:w="9631" w:type="dxa"/>
          </w:tcPr>
          <w:p w14:paraId="6C2F0B62"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and sPUSCH in the same subframe on a given carrier for a UE</w:t>
            </w:r>
          </w:p>
          <w:p w14:paraId="6562D83A" w14:textId="77777777" w:rsidR="005258D5" w:rsidRDefault="003A503F" w:rsidP="005258D5">
            <w:pPr>
              <w:numPr>
                <w:ilvl w:val="0"/>
                <w:numId w:val="51"/>
              </w:numPr>
              <w:spacing w:after="0"/>
              <w:rPr>
                <w:rFonts w:eastAsia="MS Mincho"/>
                <w:iCs/>
                <w:lang w:val="en-US" w:eastAsia="ja-JP"/>
              </w:rPr>
            </w:pPr>
            <w:r w:rsidRPr="002A1246">
              <w:rPr>
                <w:rFonts w:eastAsia="MS Mincho"/>
                <w:iCs/>
                <w:lang w:val="en-US" w:eastAsia="ja-JP"/>
              </w:rPr>
              <w:t>HARQ-ACK of PUCCH is transmitted on sPUSCH</w:t>
            </w:r>
          </w:p>
          <w:p w14:paraId="18E67664" w14:textId="77777777" w:rsidR="005258D5" w:rsidRPr="005258D5" w:rsidRDefault="005258D5" w:rsidP="005258D5">
            <w:pPr>
              <w:numPr>
                <w:ilvl w:val="1"/>
                <w:numId w:val="51"/>
              </w:numPr>
              <w:spacing w:after="0"/>
              <w:rPr>
                <w:rFonts w:eastAsia="MS Mincho"/>
                <w:iCs/>
                <w:color w:val="FF0000"/>
                <w:lang w:val="en-US" w:eastAsia="ja-JP"/>
              </w:rPr>
            </w:pPr>
            <w:r w:rsidRPr="005258D5">
              <w:rPr>
                <w:rFonts w:eastAsia="MS Mincho"/>
                <w:iCs/>
                <w:color w:val="FF0000"/>
                <w:lang w:val="en-US" w:eastAsia="ja-JP"/>
              </w:rPr>
              <w:t>S</w:t>
            </w:r>
            <w:r w:rsidRPr="005258D5">
              <w:rPr>
                <w:iCs/>
                <w:color w:val="FF0000"/>
              </w:rPr>
              <w:t>patial bundling for HARQ-ACK of PUCCH before mapping onto sPUSCH is supported.</w:t>
            </w:r>
          </w:p>
          <w:p w14:paraId="25E57BA7" w14:textId="77777777" w:rsidR="005258D5" w:rsidRPr="005258D5" w:rsidRDefault="005258D5" w:rsidP="005258D5">
            <w:pPr>
              <w:numPr>
                <w:ilvl w:val="2"/>
                <w:numId w:val="51"/>
              </w:numPr>
              <w:spacing w:after="0"/>
              <w:rPr>
                <w:rFonts w:eastAsia="MS Mincho"/>
                <w:iCs/>
                <w:color w:val="FF0000"/>
                <w:lang w:val="en-US" w:eastAsia="ja-JP"/>
              </w:rPr>
            </w:pPr>
            <w:r w:rsidRPr="005258D5">
              <w:rPr>
                <w:iCs/>
                <w:color w:val="FF0000"/>
              </w:rPr>
              <w:t>For 7os sPUSCH spatial bundling is applied when configured, for 2/3os sPUSCH spatial bundling is always applied</w:t>
            </w:r>
          </w:p>
          <w:p w14:paraId="46605C1C" w14:textId="4AA7E413" w:rsidR="003A503F" w:rsidRPr="005258D5" w:rsidRDefault="005258D5" w:rsidP="005258D5">
            <w:pPr>
              <w:numPr>
                <w:ilvl w:val="2"/>
                <w:numId w:val="51"/>
              </w:numPr>
              <w:spacing w:after="0"/>
              <w:rPr>
                <w:rFonts w:eastAsia="MS Mincho"/>
                <w:iCs/>
                <w:color w:val="FF0000"/>
                <w:lang w:val="en-US" w:eastAsia="ja-JP"/>
              </w:rPr>
            </w:pPr>
            <w:r w:rsidRPr="005258D5">
              <w:rPr>
                <w:iCs/>
                <w:color w:val="FF0000"/>
              </w:rPr>
              <w:t>FFS other bundling</w:t>
            </w:r>
          </w:p>
          <w:p w14:paraId="0DC295DD" w14:textId="6BC01967" w:rsidR="003A503F" w:rsidRPr="002A1246" w:rsidRDefault="003A503F" w:rsidP="00CA630A">
            <w:pPr>
              <w:numPr>
                <w:ilvl w:val="0"/>
                <w:numId w:val="51"/>
              </w:numPr>
              <w:spacing w:after="0"/>
              <w:rPr>
                <w:rFonts w:eastAsia="MS Mincho"/>
                <w:iCs/>
                <w:lang w:val="en-US" w:eastAsia="ja-JP"/>
              </w:rPr>
            </w:pPr>
            <w:r w:rsidRPr="002A1246">
              <w:rPr>
                <w:rFonts w:eastAsia="MS Mincho"/>
                <w:iCs/>
                <w:lang w:val="en-US" w:eastAsia="ja-JP"/>
              </w:rPr>
              <w:t>CSI of PUCCH is dropped</w:t>
            </w:r>
          </w:p>
        </w:tc>
      </w:tr>
    </w:tbl>
    <w:p w14:paraId="52AB7905" w14:textId="1E75972F" w:rsidR="00072B2B" w:rsidRDefault="00261713" w:rsidP="00F13EFE">
      <w:pPr>
        <w:pStyle w:val="Heading2"/>
      </w:pPr>
      <w:r>
        <w:lastRenderedPageBreak/>
        <w:t>4</w:t>
      </w:r>
      <w:r w:rsidR="00511F77">
        <w:t>.4</w:t>
      </w:r>
      <w:r w:rsidR="00F13EFE">
        <w:tab/>
      </w:r>
      <w:r w:rsidR="00F13EFE" w:rsidRPr="003A5CB8">
        <w:t>DL control channel design</w:t>
      </w:r>
    </w:p>
    <w:p w14:paraId="174EA49D" w14:textId="45F40981" w:rsidR="00E41757" w:rsidRDefault="00261713" w:rsidP="00E41757">
      <w:pPr>
        <w:pStyle w:val="Heading3"/>
      </w:pPr>
      <w:r>
        <w:t>4</w:t>
      </w:r>
      <w:r w:rsidR="00E41757">
        <w:t>.</w:t>
      </w:r>
      <w:r w:rsidR="00511F77">
        <w:t>4</w:t>
      </w:r>
      <w:r w:rsidR="00E41757">
        <w:t>.1</w:t>
      </w:r>
      <w:r w:rsidR="00E41757">
        <w:tab/>
      </w:r>
      <w:r w:rsidR="00E41757" w:rsidRPr="003A5CB8">
        <w:t>sTTI scheduling</w:t>
      </w:r>
    </w:p>
    <w:tbl>
      <w:tblPr>
        <w:tblStyle w:val="TableGrid"/>
        <w:tblW w:w="0" w:type="auto"/>
        <w:tblLook w:val="04A0" w:firstRow="1" w:lastRow="0" w:firstColumn="1" w:lastColumn="0" w:noHBand="0" w:noVBand="1"/>
      </w:tblPr>
      <w:tblGrid>
        <w:gridCol w:w="9631"/>
      </w:tblGrid>
      <w:tr w:rsidR="002B0813" w14:paraId="7D1C05D7" w14:textId="77777777" w:rsidTr="00BB67A0">
        <w:tc>
          <w:tcPr>
            <w:tcW w:w="9631" w:type="dxa"/>
          </w:tcPr>
          <w:p w14:paraId="5DDCDD20" w14:textId="630DF1C9" w:rsidR="002B0813" w:rsidRPr="00422446" w:rsidRDefault="002B0813" w:rsidP="002B0813">
            <w:pPr>
              <w:rPr>
                <w:lang w:val="en-US"/>
              </w:rPr>
            </w:pPr>
            <w:r w:rsidRPr="005D4280">
              <w:rPr>
                <w:lang w:val="en-US"/>
              </w:rPr>
              <w:t xml:space="preserve">For </w:t>
            </w:r>
            <w:r>
              <w:rPr>
                <w:lang w:val="en-US"/>
              </w:rPr>
              <w:t>s</w:t>
            </w:r>
            <w:r w:rsidRPr="005D4280">
              <w:rPr>
                <w:lang w:val="en-US"/>
              </w:rPr>
              <w:t xml:space="preserve">PUSCH, a UE can be dynamically (with a subframe to subframe granularity) scheduled with PUSCH and/or sPUSCH. </w:t>
            </w:r>
          </w:p>
        </w:tc>
      </w:tr>
      <w:tr w:rsidR="002714E7" w14:paraId="2B3C7258" w14:textId="77777777" w:rsidTr="00BB67A0">
        <w:tc>
          <w:tcPr>
            <w:tcW w:w="9631" w:type="dxa"/>
          </w:tcPr>
          <w:p w14:paraId="48FB663F" w14:textId="12F96264" w:rsidR="002714E7" w:rsidRDefault="002714E7" w:rsidP="002714E7">
            <w:pPr>
              <w:spacing w:after="0"/>
              <w:rPr>
                <w:rFonts w:eastAsia="MS Mincho"/>
                <w:lang w:val="en-US" w:eastAsia="ja-JP"/>
              </w:rPr>
            </w:pPr>
            <w:r w:rsidRPr="00ED58A2">
              <w:rPr>
                <w:rFonts w:eastAsia="MS Mincho"/>
                <w:lang w:val="en-US" w:eastAsia="ja-JP"/>
              </w:rPr>
              <w:t xml:space="preserve">A UE can be dynamically (with a subframe to subframe granularity) scheduled with legacy TTI unicast PDSCH and/or unicast </w:t>
            </w:r>
            <w:r w:rsidR="00BC050B">
              <w:rPr>
                <w:rFonts w:eastAsia="MS Mincho"/>
                <w:lang w:val="en-US" w:eastAsia="ja-JP"/>
              </w:rPr>
              <w:t>s</w:t>
            </w:r>
            <w:r w:rsidRPr="00ED58A2">
              <w:rPr>
                <w:rFonts w:eastAsia="MS Mincho"/>
                <w:lang w:val="en-US" w:eastAsia="ja-JP"/>
              </w:rPr>
              <w:t>PDSCH</w:t>
            </w:r>
          </w:p>
          <w:p w14:paraId="0C20EBA5" w14:textId="77777777" w:rsidR="002714E7" w:rsidRDefault="002714E7" w:rsidP="002714E7">
            <w:pPr>
              <w:spacing w:after="0"/>
              <w:rPr>
                <w:rFonts w:eastAsia="MS Mincho"/>
                <w:lang w:val="en-US" w:eastAsia="ja-JP"/>
              </w:rPr>
            </w:pPr>
          </w:p>
          <w:p w14:paraId="426A6F31" w14:textId="05F110DF" w:rsidR="002714E7" w:rsidRPr="00ED58A2" w:rsidRDefault="002714E7" w:rsidP="002714E7">
            <w:pPr>
              <w:spacing w:after="0"/>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14:paraId="083881F2" w14:textId="77777777" w:rsidR="002714E7" w:rsidRPr="00ED58A2"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14:paraId="7ADDDDE7"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UE shall provide HARQ-ACK feedback for both PDSCH and sPDSCH</w:t>
            </w:r>
          </w:p>
          <w:p w14:paraId="2C96E194"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No special consideration is specified for overlapping of sPDSCH and PDSCH</w:t>
            </w:r>
          </w:p>
          <w:p w14:paraId="3358AB94" w14:textId="77777777" w:rsidR="002714E7" w:rsidRPr="00ED58A2" w:rsidRDefault="002714E7" w:rsidP="002714E7">
            <w:pPr>
              <w:spacing w:after="0"/>
              <w:rPr>
                <w:rFonts w:eastAsia="MS Mincho"/>
                <w:lang w:val="sv-SE" w:eastAsia="ja-JP"/>
              </w:rPr>
            </w:pPr>
            <w:r w:rsidRPr="00ED58A2">
              <w:rPr>
                <w:rFonts w:eastAsia="MS Mincho"/>
                <w:lang w:val="en-US" w:eastAsia="ja-JP"/>
              </w:rPr>
              <w:t>Otherwise</w:t>
            </w:r>
          </w:p>
          <w:p w14:paraId="42721370" w14:textId="77777777" w:rsidR="00CE2743"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14:paraId="38E6D3FF" w14:textId="77777777" w:rsidR="002714E7" w:rsidRDefault="002714E7" w:rsidP="00CA630A">
            <w:pPr>
              <w:numPr>
                <w:ilvl w:val="1"/>
                <w:numId w:val="10"/>
              </w:numPr>
              <w:spacing w:after="0"/>
              <w:rPr>
                <w:rFonts w:eastAsia="MS Mincho"/>
                <w:lang w:val="en-US" w:eastAsia="ja-JP"/>
              </w:rPr>
            </w:pPr>
            <w:r w:rsidRPr="00CE2743">
              <w:rPr>
                <w:rFonts w:eastAsia="MS Mincho"/>
                <w:lang w:val="en-US" w:eastAsia="ja-JP"/>
              </w:rPr>
              <w:t>UE shall provide HARQ-ACK feedback for both PDSCH and sPDSCH</w:t>
            </w:r>
          </w:p>
          <w:p w14:paraId="617D9EA8" w14:textId="166EEF81" w:rsidR="004E18E7" w:rsidRPr="00CE2743" w:rsidRDefault="004E18E7" w:rsidP="004E18E7">
            <w:pPr>
              <w:spacing w:after="0"/>
              <w:rPr>
                <w:rFonts w:eastAsia="MS Mincho"/>
                <w:lang w:val="en-US" w:eastAsia="ja-JP"/>
              </w:rPr>
            </w:pPr>
          </w:p>
        </w:tc>
      </w:tr>
      <w:tr w:rsidR="000734F9" w14:paraId="286D0320" w14:textId="77777777" w:rsidTr="00BB67A0">
        <w:tc>
          <w:tcPr>
            <w:tcW w:w="9631" w:type="dxa"/>
          </w:tcPr>
          <w:p w14:paraId="6527961E" w14:textId="77777777" w:rsidR="000734F9" w:rsidRDefault="000734F9" w:rsidP="000734F9">
            <w:pPr>
              <w:rPr>
                <w:rFonts w:eastAsia="MS Mincho"/>
                <w:lang w:val="en-US" w:eastAsia="ja-JP"/>
              </w:rPr>
            </w:pPr>
            <w:r w:rsidRPr="00B067AD">
              <w:rPr>
                <w:rFonts w:eastAsia="MS Mincho"/>
                <w:lang w:val="en-US" w:eastAsia="ja-JP"/>
              </w:rPr>
              <w:t>At le</w:t>
            </w:r>
            <w:r>
              <w:rPr>
                <w:rFonts w:eastAsia="MS Mincho"/>
                <w:lang w:val="en-US" w:eastAsia="ja-JP"/>
              </w:rPr>
              <w:t>ast for single sTTI scheduling:</w:t>
            </w:r>
          </w:p>
          <w:p w14:paraId="0CE0D58C" w14:textId="13A0BF1A" w:rsidR="000734F9" w:rsidRPr="000734F9" w:rsidRDefault="000734F9" w:rsidP="00CA630A">
            <w:pPr>
              <w:numPr>
                <w:ilvl w:val="0"/>
                <w:numId w:val="13"/>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tc>
      </w:tr>
      <w:tr w:rsidR="0059793E" w:rsidRPr="0059793E" w14:paraId="117AE11E" w14:textId="77777777" w:rsidTr="00BB67A0">
        <w:tc>
          <w:tcPr>
            <w:tcW w:w="9631" w:type="dxa"/>
          </w:tcPr>
          <w:p w14:paraId="4E7FA141" w14:textId="77777777" w:rsidR="00C361F5" w:rsidRPr="003477C2" w:rsidRDefault="00C361F5" w:rsidP="00CA630A">
            <w:pPr>
              <w:pStyle w:val="BodyText"/>
              <w:numPr>
                <w:ilvl w:val="0"/>
                <w:numId w:val="15"/>
              </w:numPr>
              <w:spacing w:after="0"/>
              <w:jc w:val="both"/>
              <w:rPr>
                <w:lang w:eastAsia="zh-CN"/>
              </w:rPr>
            </w:pPr>
            <w:r w:rsidRPr="003477C2">
              <w:rPr>
                <w:lang w:eastAsia="zh-CN"/>
              </w:rPr>
              <w:t>An sPDSCH/sPUSCH is scheduled by a UE-specific sDCI1</w:t>
            </w:r>
          </w:p>
          <w:p w14:paraId="115A0D30" w14:textId="77777777" w:rsidR="00C361F5" w:rsidRPr="003477C2" w:rsidRDefault="00C361F5" w:rsidP="00CA630A">
            <w:pPr>
              <w:pStyle w:val="BodyText"/>
              <w:numPr>
                <w:ilvl w:val="1"/>
                <w:numId w:val="15"/>
              </w:numPr>
              <w:spacing w:after="0"/>
              <w:jc w:val="both"/>
              <w:rPr>
                <w:lang w:eastAsia="zh-CN"/>
              </w:rPr>
            </w:pPr>
            <w:r w:rsidRPr="003477C2">
              <w:rPr>
                <w:lang w:eastAsia="zh-CN"/>
              </w:rPr>
              <w:t>sDCI1 provides all the necessary information to decode sPDSCH or transmit sPUSCH</w:t>
            </w:r>
          </w:p>
          <w:p w14:paraId="46B8A45B" w14:textId="77777777" w:rsidR="00C361F5" w:rsidRPr="003477C2" w:rsidRDefault="00C361F5" w:rsidP="00CA630A">
            <w:pPr>
              <w:pStyle w:val="BodyText"/>
              <w:numPr>
                <w:ilvl w:val="1"/>
                <w:numId w:val="15"/>
              </w:numPr>
              <w:spacing w:after="0"/>
              <w:jc w:val="both"/>
              <w:rPr>
                <w:lang w:eastAsia="zh-CN"/>
              </w:rPr>
            </w:pPr>
            <w:r w:rsidRPr="003477C2">
              <w:rPr>
                <w:lang w:eastAsia="zh-CN"/>
              </w:rPr>
              <w:t>Legacy DCI content is the starting point for sDCI1</w:t>
            </w:r>
          </w:p>
          <w:p w14:paraId="3486208F" w14:textId="77777777" w:rsidR="00C361F5" w:rsidRPr="003477C2" w:rsidRDefault="00C361F5" w:rsidP="00CA630A">
            <w:pPr>
              <w:pStyle w:val="BodyText"/>
              <w:numPr>
                <w:ilvl w:val="1"/>
                <w:numId w:val="15"/>
              </w:numPr>
              <w:spacing w:after="0"/>
              <w:jc w:val="both"/>
              <w:rPr>
                <w:lang w:eastAsia="zh-CN"/>
              </w:rPr>
            </w:pPr>
            <w:r w:rsidRPr="003477C2">
              <w:rPr>
                <w:lang w:eastAsia="zh-CN"/>
              </w:rPr>
              <w:t>Reduce payload size of sDCI1</w:t>
            </w:r>
          </w:p>
          <w:p w14:paraId="189BDE33" w14:textId="77777777" w:rsidR="00C361F5" w:rsidRPr="003477C2" w:rsidRDefault="00C361F5" w:rsidP="00CA630A">
            <w:pPr>
              <w:pStyle w:val="BodyText"/>
              <w:numPr>
                <w:ilvl w:val="2"/>
                <w:numId w:val="15"/>
              </w:numPr>
              <w:spacing w:after="0"/>
              <w:jc w:val="both"/>
              <w:rPr>
                <w:lang w:eastAsia="zh-CN"/>
              </w:rPr>
            </w:pPr>
            <w:r w:rsidRPr="003477C2">
              <w:rPr>
                <w:lang w:eastAsia="zh-CN"/>
              </w:rPr>
              <w:t xml:space="preserve">Increase the granularity of resource block assignment </w:t>
            </w:r>
          </w:p>
          <w:p w14:paraId="2EA8129C" w14:textId="77777777" w:rsidR="00C361F5" w:rsidRPr="003477C2" w:rsidRDefault="00C361F5" w:rsidP="00CA630A">
            <w:pPr>
              <w:pStyle w:val="BodyText"/>
              <w:numPr>
                <w:ilvl w:val="3"/>
                <w:numId w:val="15"/>
              </w:numPr>
              <w:spacing w:after="0"/>
              <w:jc w:val="both"/>
              <w:rPr>
                <w:lang w:eastAsia="zh-CN"/>
              </w:rPr>
            </w:pPr>
            <w:r w:rsidRPr="00767011">
              <w:rPr>
                <w:highlight w:val="yellow"/>
                <w:lang w:eastAsia="zh-CN"/>
              </w:rPr>
              <w:t>FFS</w:t>
            </w:r>
            <w:r w:rsidRPr="003477C2">
              <w:rPr>
                <w:lang w:eastAsia="zh-CN"/>
              </w:rPr>
              <w:t xml:space="preserve"> the applicability and granularity for each resource allocation type</w:t>
            </w:r>
          </w:p>
          <w:p w14:paraId="00DEBA7A" w14:textId="77777777" w:rsidR="00C361F5" w:rsidRPr="003477C2" w:rsidRDefault="00C361F5" w:rsidP="00CA630A">
            <w:pPr>
              <w:pStyle w:val="BodyText"/>
              <w:numPr>
                <w:ilvl w:val="2"/>
                <w:numId w:val="15"/>
              </w:numPr>
              <w:spacing w:after="0"/>
              <w:jc w:val="both"/>
              <w:rPr>
                <w:lang w:eastAsia="zh-CN"/>
              </w:rPr>
            </w:pPr>
            <w:r w:rsidRPr="00767011">
              <w:rPr>
                <w:highlight w:val="yellow"/>
                <w:lang w:eastAsia="zh-CN"/>
              </w:rPr>
              <w:t>FFS</w:t>
            </w:r>
            <w:r w:rsidRPr="003477C2">
              <w:rPr>
                <w:lang w:eastAsia="zh-CN"/>
              </w:rPr>
              <w:t>: Jointly indicate some of the information</w:t>
            </w:r>
          </w:p>
          <w:p w14:paraId="7BA47897" w14:textId="77777777" w:rsidR="00C361F5" w:rsidRPr="003477C2" w:rsidRDefault="00C361F5" w:rsidP="00CA630A">
            <w:pPr>
              <w:pStyle w:val="BodyText"/>
              <w:numPr>
                <w:ilvl w:val="2"/>
                <w:numId w:val="15"/>
              </w:numPr>
              <w:spacing w:after="0"/>
              <w:jc w:val="both"/>
              <w:rPr>
                <w:lang w:eastAsia="zh-CN"/>
              </w:rPr>
            </w:pPr>
            <w:r w:rsidRPr="00767011">
              <w:rPr>
                <w:highlight w:val="yellow"/>
                <w:lang w:eastAsia="zh-CN"/>
              </w:rPr>
              <w:t>FFS</w:t>
            </w:r>
            <w:r w:rsidRPr="003477C2">
              <w:rPr>
                <w:lang w:eastAsia="zh-CN"/>
              </w:rPr>
              <w:t>: which DCI fields to remove from the legacy DCI</w:t>
            </w:r>
          </w:p>
          <w:p w14:paraId="6FB32161" w14:textId="77777777" w:rsidR="00C361F5" w:rsidRPr="003477C2" w:rsidRDefault="00C361F5" w:rsidP="00CA630A">
            <w:pPr>
              <w:pStyle w:val="BodyText"/>
              <w:numPr>
                <w:ilvl w:val="2"/>
                <w:numId w:val="15"/>
              </w:numPr>
              <w:spacing w:after="0"/>
              <w:jc w:val="both"/>
              <w:rPr>
                <w:lang w:eastAsia="zh-CN"/>
              </w:rPr>
            </w:pPr>
            <w:r w:rsidRPr="003477C2">
              <w:rPr>
                <w:lang w:eastAsia="zh-CN"/>
              </w:rPr>
              <w:t>Other methods to decrease the sDCI1 size are not precluded</w:t>
            </w:r>
          </w:p>
          <w:p w14:paraId="46147A9A" w14:textId="77777777" w:rsidR="00C361F5" w:rsidRPr="003477C2" w:rsidRDefault="00C361F5" w:rsidP="00CA630A">
            <w:pPr>
              <w:pStyle w:val="BodyText"/>
              <w:numPr>
                <w:ilvl w:val="1"/>
                <w:numId w:val="15"/>
              </w:numPr>
              <w:spacing w:after="0"/>
              <w:jc w:val="both"/>
              <w:rPr>
                <w:lang w:eastAsia="zh-CN"/>
              </w:rPr>
            </w:pPr>
            <w:r w:rsidRPr="00767011">
              <w:rPr>
                <w:highlight w:val="yellow"/>
                <w:lang w:eastAsia="zh-CN"/>
              </w:rPr>
              <w:t>FFS</w:t>
            </w:r>
            <w:r w:rsidRPr="003477C2">
              <w:rPr>
                <w:lang w:eastAsia="zh-CN"/>
              </w:rPr>
              <w:t xml:space="preserve">: Align the payload size for DL sDCI1 and UL sDCI1 for sPDSCH/sPUSCH scheduling </w:t>
            </w:r>
          </w:p>
          <w:p w14:paraId="1AB0433C" w14:textId="77777777" w:rsidR="00C361F5" w:rsidRPr="003477C2" w:rsidRDefault="00C361F5" w:rsidP="00CA630A">
            <w:pPr>
              <w:pStyle w:val="BodyText"/>
              <w:numPr>
                <w:ilvl w:val="0"/>
                <w:numId w:val="15"/>
              </w:numPr>
              <w:spacing w:after="0"/>
              <w:jc w:val="both"/>
              <w:rPr>
                <w:lang w:eastAsia="zh-CN"/>
              </w:rPr>
            </w:pPr>
            <w:r w:rsidRPr="003477C2">
              <w:rPr>
                <w:lang w:eastAsia="zh-CN"/>
              </w:rPr>
              <w:t>sDCI1 scheduling a single sPUSCH/sPDSCH is the baseline.</w:t>
            </w:r>
          </w:p>
          <w:p w14:paraId="77100DBD" w14:textId="77777777" w:rsidR="00C361F5" w:rsidRPr="003477C2" w:rsidRDefault="00C361F5" w:rsidP="00CA630A">
            <w:pPr>
              <w:pStyle w:val="BodyText"/>
              <w:numPr>
                <w:ilvl w:val="1"/>
                <w:numId w:val="15"/>
              </w:numPr>
              <w:spacing w:after="0"/>
              <w:jc w:val="both"/>
              <w:rPr>
                <w:lang w:eastAsia="zh-CN"/>
              </w:rPr>
            </w:pPr>
            <w:r w:rsidRPr="003477C2">
              <w:rPr>
                <w:lang w:eastAsia="zh-CN"/>
              </w:rPr>
              <w:t xml:space="preserve">Support of sDCI1 scheduling multiple sPUSCH/sPDSCH is for </w:t>
            </w:r>
            <w:r w:rsidRPr="00767011">
              <w:rPr>
                <w:highlight w:val="yellow"/>
                <w:lang w:eastAsia="zh-CN"/>
              </w:rPr>
              <w:t>FFS</w:t>
            </w:r>
            <w:r w:rsidRPr="003477C2">
              <w:rPr>
                <w:lang w:eastAsia="zh-CN"/>
              </w:rPr>
              <w:t>;</w:t>
            </w:r>
          </w:p>
          <w:p w14:paraId="3DEC0DA9" w14:textId="77777777" w:rsidR="00C361F5" w:rsidRPr="003477C2" w:rsidRDefault="00C361F5" w:rsidP="00CA630A">
            <w:pPr>
              <w:pStyle w:val="BodyText"/>
              <w:numPr>
                <w:ilvl w:val="2"/>
                <w:numId w:val="15"/>
              </w:numPr>
              <w:spacing w:after="0"/>
              <w:jc w:val="both"/>
              <w:rPr>
                <w:lang w:eastAsia="zh-CN"/>
              </w:rPr>
            </w:pPr>
            <w:r w:rsidRPr="003477C2">
              <w:rPr>
                <w:lang w:eastAsia="zh-CN"/>
              </w:rPr>
              <w:t>Multiple subframe scheduling for eLAA can be the starting point</w:t>
            </w:r>
          </w:p>
          <w:p w14:paraId="23D4EBEE" w14:textId="77777777" w:rsidR="00C361F5" w:rsidRPr="003477C2" w:rsidRDefault="00C361F5" w:rsidP="00CA630A">
            <w:pPr>
              <w:pStyle w:val="BodyText"/>
              <w:numPr>
                <w:ilvl w:val="0"/>
                <w:numId w:val="15"/>
              </w:numPr>
              <w:spacing w:after="0"/>
              <w:jc w:val="both"/>
              <w:rPr>
                <w:lang w:eastAsia="zh-CN"/>
              </w:rPr>
            </w:pPr>
            <w:r w:rsidRPr="003477C2">
              <w:rPr>
                <w:lang w:eastAsia="zh-CN"/>
              </w:rPr>
              <w:t>A UE is configured with at least sPDCCH frequency resource by higher layer signaling</w:t>
            </w:r>
          </w:p>
          <w:p w14:paraId="3A6BD3A4" w14:textId="77777777" w:rsidR="00C361F5" w:rsidRPr="003477C2" w:rsidRDefault="00C361F5" w:rsidP="00CA630A">
            <w:pPr>
              <w:pStyle w:val="BodyText"/>
              <w:numPr>
                <w:ilvl w:val="1"/>
                <w:numId w:val="15"/>
              </w:numPr>
              <w:spacing w:after="0"/>
              <w:jc w:val="both"/>
              <w:rPr>
                <w:lang w:eastAsia="zh-CN"/>
              </w:rPr>
            </w:pPr>
            <w:r w:rsidRPr="003477C2">
              <w:rPr>
                <w:lang w:eastAsia="zh-CN"/>
              </w:rPr>
              <w:t>Whether sPDCCH frequency resource can be dynamically adjusted is dependent on the sDCI2 discussion</w:t>
            </w:r>
          </w:p>
          <w:p w14:paraId="55A30DAC" w14:textId="77777777" w:rsidR="00C361F5" w:rsidRPr="003477C2" w:rsidRDefault="00C361F5" w:rsidP="00CA630A">
            <w:pPr>
              <w:pStyle w:val="BodyText"/>
              <w:numPr>
                <w:ilvl w:val="0"/>
                <w:numId w:val="15"/>
              </w:numPr>
              <w:spacing w:after="0"/>
              <w:jc w:val="both"/>
              <w:rPr>
                <w:lang w:eastAsia="zh-CN"/>
              </w:rPr>
            </w:pPr>
            <w:r w:rsidRPr="003477C2">
              <w:rPr>
                <w:lang w:eastAsia="zh-CN"/>
              </w:rPr>
              <w:t xml:space="preserve">If sDCI2 is supported, </w:t>
            </w:r>
          </w:p>
          <w:p w14:paraId="6B506A2E" w14:textId="77777777" w:rsidR="00C361F5" w:rsidRPr="003477C2" w:rsidRDefault="00C361F5" w:rsidP="00CA630A">
            <w:pPr>
              <w:pStyle w:val="BodyText"/>
              <w:numPr>
                <w:ilvl w:val="1"/>
                <w:numId w:val="15"/>
              </w:numPr>
              <w:spacing w:after="0"/>
              <w:jc w:val="both"/>
              <w:rPr>
                <w:lang w:eastAsia="zh-CN"/>
              </w:rPr>
            </w:pPr>
            <w:r w:rsidRPr="003477C2">
              <w:rPr>
                <w:lang w:eastAsia="zh-CN"/>
              </w:rPr>
              <w:t>The eNB configures one of the sTTI scheduling methods to a UE by RRC signaling:</w:t>
            </w:r>
          </w:p>
          <w:p w14:paraId="070659BB" w14:textId="77777777" w:rsidR="00C361F5" w:rsidRPr="003477C2" w:rsidRDefault="00C361F5" w:rsidP="00CA630A">
            <w:pPr>
              <w:pStyle w:val="BodyText"/>
              <w:numPr>
                <w:ilvl w:val="2"/>
                <w:numId w:val="15"/>
              </w:numPr>
              <w:spacing w:after="0"/>
              <w:jc w:val="both"/>
              <w:rPr>
                <w:lang w:eastAsia="zh-CN"/>
              </w:rPr>
            </w:pPr>
            <w:r w:rsidRPr="003477C2">
              <w:rPr>
                <w:lang w:eastAsia="zh-CN"/>
              </w:rPr>
              <w:t>Single level scheduling: UE monitors sDCI1 in every sTTI.</w:t>
            </w:r>
          </w:p>
          <w:p w14:paraId="19AD0785" w14:textId="77777777" w:rsidR="00C361F5" w:rsidRPr="003477C2" w:rsidRDefault="00C361F5" w:rsidP="00CA630A">
            <w:pPr>
              <w:pStyle w:val="BodyText"/>
              <w:numPr>
                <w:ilvl w:val="2"/>
                <w:numId w:val="15"/>
              </w:numPr>
              <w:spacing w:after="0"/>
              <w:jc w:val="both"/>
              <w:rPr>
                <w:lang w:eastAsia="zh-CN"/>
              </w:rPr>
            </w:pPr>
            <w:r w:rsidRPr="003477C2">
              <w:rPr>
                <w:lang w:eastAsia="zh-CN"/>
              </w:rPr>
              <w:t>Two-level scheduling: UE monitors sDCI1 in every sTTI and sDCI2 in legacy PDCCH region.</w:t>
            </w:r>
          </w:p>
          <w:p w14:paraId="1E062FB7" w14:textId="77777777" w:rsidR="00C361F5" w:rsidRPr="003477C2" w:rsidRDefault="00C361F5" w:rsidP="00CA630A">
            <w:pPr>
              <w:pStyle w:val="BodyText"/>
              <w:numPr>
                <w:ilvl w:val="1"/>
                <w:numId w:val="15"/>
              </w:numPr>
              <w:spacing w:after="0"/>
              <w:jc w:val="both"/>
              <w:rPr>
                <w:lang w:eastAsia="zh-CN"/>
              </w:rPr>
            </w:pPr>
            <w:r w:rsidRPr="003477C2">
              <w:rPr>
                <w:lang w:eastAsia="zh-CN"/>
              </w:rPr>
              <w:t>The candidates include the following information</w:t>
            </w:r>
          </w:p>
          <w:p w14:paraId="6E61545F" w14:textId="77777777" w:rsidR="00C361F5" w:rsidRPr="003477C2" w:rsidRDefault="00C361F5" w:rsidP="00CA630A">
            <w:pPr>
              <w:pStyle w:val="BodyText"/>
              <w:numPr>
                <w:ilvl w:val="2"/>
                <w:numId w:val="15"/>
              </w:numPr>
              <w:spacing w:after="0"/>
              <w:jc w:val="both"/>
              <w:rPr>
                <w:lang w:eastAsia="zh-CN"/>
              </w:rPr>
            </w:pPr>
            <w:r w:rsidRPr="003477C2">
              <w:rPr>
                <w:lang w:eastAsia="zh-CN"/>
              </w:rPr>
              <w:t>Aggregation level and/or candidates of sDCI1;</w:t>
            </w:r>
          </w:p>
          <w:p w14:paraId="26EEB900" w14:textId="77777777" w:rsidR="00C361F5" w:rsidRPr="003477C2" w:rsidRDefault="00C361F5" w:rsidP="00CA630A">
            <w:pPr>
              <w:pStyle w:val="BodyText"/>
              <w:numPr>
                <w:ilvl w:val="2"/>
                <w:numId w:val="15"/>
              </w:numPr>
              <w:spacing w:after="0"/>
              <w:jc w:val="both"/>
              <w:rPr>
                <w:lang w:eastAsia="zh-CN"/>
              </w:rPr>
            </w:pPr>
            <w:r w:rsidRPr="003477C2">
              <w:rPr>
                <w:lang w:eastAsia="zh-CN"/>
              </w:rPr>
              <w:t>PRB set to sDCI1 monitoring;</w:t>
            </w:r>
          </w:p>
          <w:p w14:paraId="2F3BEB79" w14:textId="77777777" w:rsidR="00C361F5" w:rsidRPr="003477C2" w:rsidRDefault="00C361F5" w:rsidP="00CA630A">
            <w:pPr>
              <w:pStyle w:val="BodyText"/>
              <w:numPr>
                <w:ilvl w:val="2"/>
                <w:numId w:val="15"/>
              </w:numPr>
              <w:spacing w:after="0"/>
              <w:jc w:val="both"/>
              <w:rPr>
                <w:lang w:eastAsia="zh-CN"/>
              </w:rPr>
            </w:pPr>
            <w:r w:rsidRPr="003477C2">
              <w:rPr>
                <w:lang w:eastAsia="zh-CN"/>
              </w:rPr>
              <w:t xml:space="preserve">Activation/deactivation information of sDCI1 monitoring </w:t>
            </w:r>
          </w:p>
          <w:p w14:paraId="28C55CD2" w14:textId="77777777" w:rsidR="00C361F5" w:rsidRPr="003477C2" w:rsidRDefault="00C361F5" w:rsidP="00CA630A">
            <w:pPr>
              <w:pStyle w:val="BodyText"/>
              <w:numPr>
                <w:ilvl w:val="2"/>
                <w:numId w:val="15"/>
              </w:numPr>
              <w:spacing w:after="0"/>
              <w:jc w:val="both"/>
              <w:rPr>
                <w:lang w:eastAsia="zh-CN"/>
              </w:rPr>
            </w:pPr>
            <w:r w:rsidRPr="003477C2">
              <w:rPr>
                <w:lang w:eastAsia="zh-CN"/>
              </w:rPr>
              <w:t>TPC command</w:t>
            </w:r>
          </w:p>
          <w:p w14:paraId="7AA47073" w14:textId="6D7D3B43" w:rsidR="0059793E" w:rsidRPr="00C361F5" w:rsidRDefault="00C361F5" w:rsidP="00CA630A">
            <w:pPr>
              <w:pStyle w:val="BodyText"/>
              <w:numPr>
                <w:ilvl w:val="2"/>
                <w:numId w:val="15"/>
              </w:numPr>
              <w:spacing w:after="0"/>
              <w:jc w:val="both"/>
              <w:rPr>
                <w:lang w:eastAsia="zh-CN"/>
              </w:rPr>
            </w:pPr>
            <w:r w:rsidRPr="003477C2">
              <w:rPr>
                <w:lang w:eastAsia="zh-CN"/>
              </w:rPr>
              <w:t>Note: Other candidates are not precluded</w:t>
            </w:r>
          </w:p>
        </w:tc>
      </w:tr>
      <w:tr w:rsidR="003910B6" w:rsidRPr="0059793E" w14:paraId="3E028F6D" w14:textId="77777777" w:rsidTr="00BB67A0">
        <w:tc>
          <w:tcPr>
            <w:tcW w:w="9631" w:type="dxa"/>
          </w:tcPr>
          <w:p w14:paraId="583482D7" w14:textId="77777777" w:rsidR="00FD486A" w:rsidRPr="002A1246" w:rsidRDefault="00FD486A" w:rsidP="00CA630A">
            <w:pPr>
              <w:numPr>
                <w:ilvl w:val="0"/>
                <w:numId w:val="45"/>
              </w:numPr>
              <w:spacing w:after="0"/>
              <w:rPr>
                <w:rFonts w:eastAsia="MS Mincho"/>
                <w:iCs/>
                <w:lang w:val="en-US" w:eastAsia="ja-JP"/>
              </w:rPr>
            </w:pPr>
            <w:r w:rsidRPr="002A1246">
              <w:rPr>
                <w:rFonts w:eastAsia="MS Mincho"/>
                <w:iCs/>
                <w:lang w:val="en-US" w:eastAsia="ja-JP"/>
              </w:rPr>
              <w:t>In case of switching from 1ms PDSCH scheduled within TTIs n-W</w:t>
            </w:r>
            <w:r w:rsidRPr="002A1246">
              <w:rPr>
                <w:rFonts w:eastAsia="MS Mincho"/>
                <w:iCs/>
                <w:vertAlign w:val="subscript"/>
                <w:lang w:val="en-US" w:eastAsia="ja-JP"/>
              </w:rPr>
              <w:t>DL</w:t>
            </w:r>
            <w:r w:rsidRPr="002A1246">
              <w:rPr>
                <w:rFonts w:eastAsia="MS Mincho"/>
                <w:iCs/>
                <w:lang w:val="en-US" w:eastAsia="ja-JP"/>
              </w:rPr>
              <w:t xml:space="preserve"> to n-1(i.e. including all CCs) to an sPDSCH in TTI/subframe n</w:t>
            </w:r>
            <w:r w:rsidRPr="002A1246">
              <w:rPr>
                <w:rFonts w:eastAsia="MS Mincho"/>
                <w:iCs/>
                <w:lang w:eastAsia="ja-JP"/>
              </w:rPr>
              <w:t xml:space="preserve"> (i.e. including all CCs)</w:t>
            </w:r>
            <w:r w:rsidRPr="002A1246">
              <w:rPr>
                <w:rFonts w:eastAsia="MS Mincho"/>
                <w:iCs/>
                <w:lang w:val="en-US" w:eastAsia="ja-JP"/>
              </w:rPr>
              <w:t>:</w:t>
            </w:r>
          </w:p>
          <w:p w14:paraId="3E51E93A"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Whether the UE skips processing PDSCH(s) is up to the UE implementation.</w:t>
            </w:r>
          </w:p>
          <w:p w14:paraId="2F5AAE30"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44CB64C8"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DL</w:t>
            </w:r>
            <w:r w:rsidRPr="002A1246">
              <w:rPr>
                <w:rFonts w:eastAsia="MS Mincho"/>
                <w:iCs/>
                <w:lang w:val="en-US" w:eastAsia="ja-JP"/>
              </w:rPr>
              <w:t xml:space="preserve"> is a UE capability with the value range of 0 to k-1, where k is the DL HARQ processing time. The UE indicates a separate capability per DL sTTI length.</w:t>
            </w:r>
          </w:p>
          <w:p w14:paraId="602C0B25" w14:textId="38219984"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The UE should attempt to skip the processing of as small number of PDSCH(s) as possible.</w:t>
            </w:r>
          </w:p>
          <w:p w14:paraId="14B46DF3" w14:textId="77777777" w:rsidR="00FD486A" w:rsidRPr="002A1246" w:rsidRDefault="00FD486A" w:rsidP="00CA630A">
            <w:pPr>
              <w:numPr>
                <w:ilvl w:val="0"/>
                <w:numId w:val="45"/>
              </w:numPr>
              <w:spacing w:after="0"/>
              <w:rPr>
                <w:rFonts w:eastAsia="MS Mincho"/>
                <w:iCs/>
                <w:lang w:val="en-US" w:eastAsia="ja-JP"/>
              </w:rPr>
            </w:pPr>
            <w:r w:rsidRPr="002A1246">
              <w:rPr>
                <w:rFonts w:eastAsia="MS Mincho"/>
                <w:iCs/>
                <w:lang w:val="en-US" w:eastAsia="ja-JP"/>
              </w:rPr>
              <w:lastRenderedPageBreak/>
              <w:t>In case of switching from the reception of PUSCH grants within TTIs n-W</w:t>
            </w:r>
            <w:r w:rsidRPr="002A1246">
              <w:rPr>
                <w:rFonts w:eastAsia="MS Mincho"/>
                <w:iCs/>
                <w:vertAlign w:val="subscript"/>
                <w:lang w:val="en-US" w:eastAsia="ja-JP"/>
              </w:rPr>
              <w:t>UL</w:t>
            </w:r>
            <w:r w:rsidRPr="002A1246">
              <w:rPr>
                <w:rFonts w:eastAsia="MS Mincho"/>
                <w:iCs/>
                <w:lang w:val="en-US" w:eastAsia="ja-JP"/>
              </w:rPr>
              <w:t xml:space="preserve"> to n-1 (i.e. including all CCs) to the sPUSCH grant in TTI/subframe n (i.e. including all CCs):</w:t>
            </w:r>
          </w:p>
          <w:p w14:paraId="68EABF25"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 xml:space="preserve">Whether the UE skips processing/transmission of PUSCH(s) is up to the UE implementation. </w:t>
            </w:r>
          </w:p>
          <w:p w14:paraId="10B3CD4E"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As in case of eLAA procedures, also in case of skipping, the UE should request data from higher layers based on the issued PUSCH grant(s)</w:t>
            </w:r>
          </w:p>
          <w:p w14:paraId="3B062653" w14:textId="77777777" w:rsidR="00FD486A"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UL</w:t>
            </w:r>
            <w:r w:rsidRPr="002A1246">
              <w:rPr>
                <w:rFonts w:eastAsia="MS Mincho"/>
                <w:iCs/>
                <w:lang w:val="en-US" w:eastAsia="ja-JP"/>
              </w:rPr>
              <w:t xml:space="preserve"> is a UE capability with the value range of 0 to k-1, where k is the 1ms TTI UL scheduling time. The UE indicates a separate capability per UL sTTI length.</w:t>
            </w:r>
          </w:p>
          <w:p w14:paraId="497F91A0" w14:textId="13799998" w:rsidR="003910B6" w:rsidRPr="002A1246" w:rsidRDefault="00FD486A" w:rsidP="00CA630A">
            <w:pPr>
              <w:numPr>
                <w:ilvl w:val="1"/>
                <w:numId w:val="45"/>
              </w:numPr>
              <w:spacing w:after="0"/>
              <w:rPr>
                <w:rFonts w:eastAsia="MS Mincho"/>
                <w:iCs/>
                <w:lang w:val="en-US" w:eastAsia="ja-JP"/>
              </w:rPr>
            </w:pPr>
            <w:r w:rsidRPr="002A1246">
              <w:rPr>
                <w:rFonts w:eastAsia="MS Mincho"/>
                <w:iCs/>
                <w:lang w:val="en-US" w:eastAsia="ja-JP"/>
              </w:rPr>
              <w:t>The UE should attempt to skip the processing/transmission of as small number of PUSCH(s) as possible.</w:t>
            </w:r>
          </w:p>
        </w:tc>
      </w:tr>
      <w:tr w:rsidR="008B0019" w:rsidRPr="0059793E" w14:paraId="09165D51" w14:textId="77777777" w:rsidTr="00BB67A0">
        <w:tc>
          <w:tcPr>
            <w:tcW w:w="9631" w:type="dxa"/>
          </w:tcPr>
          <w:p w14:paraId="01BEA040" w14:textId="3A06AA65" w:rsidR="008B0019" w:rsidRPr="002A1246" w:rsidRDefault="008B0019" w:rsidP="003910B6">
            <w:pPr>
              <w:rPr>
                <w:rFonts w:eastAsia="MS Mincho"/>
                <w:iCs/>
                <w:highlight w:val="darkYellow"/>
                <w:lang w:eastAsia="ja-JP"/>
              </w:rPr>
            </w:pPr>
            <w:r w:rsidRPr="002A1246">
              <w:rPr>
                <w:rFonts w:eastAsia="MS Mincho"/>
                <w:lang w:eastAsia="ja-JP"/>
              </w:rPr>
              <w:lastRenderedPageBreak/>
              <w:t>Cross-carrier scheduling is not supported for sTTI</w:t>
            </w:r>
          </w:p>
        </w:tc>
      </w:tr>
      <w:tr w:rsidR="0089685A" w:rsidRPr="0059793E" w14:paraId="27B90BF3" w14:textId="77777777" w:rsidTr="00BB67A0">
        <w:tc>
          <w:tcPr>
            <w:tcW w:w="9631" w:type="dxa"/>
          </w:tcPr>
          <w:p w14:paraId="6B2FE6E0" w14:textId="010C2466" w:rsidR="0089685A" w:rsidRPr="002A1246" w:rsidRDefault="0089685A" w:rsidP="003910B6">
            <w:pPr>
              <w:rPr>
                <w:rFonts w:eastAsia="MS Mincho"/>
                <w:lang w:eastAsia="ja-JP"/>
              </w:rPr>
            </w:pPr>
            <w:r w:rsidRPr="0089685A">
              <w:rPr>
                <w:iCs/>
                <w:color w:val="FF0000"/>
                <w:lang w:eastAsia="ko-KR"/>
              </w:rPr>
              <w:t>DL TM-dependent sDCI format is defined in each TM for sTTI operation with bit fields for which those of the legacy DL TM-dependent DCI format in the corresponding TM are the baseline</w:t>
            </w:r>
          </w:p>
        </w:tc>
      </w:tr>
      <w:tr w:rsidR="0089685A" w:rsidRPr="0059793E" w14:paraId="5EE84793" w14:textId="77777777" w:rsidTr="00BB67A0">
        <w:tc>
          <w:tcPr>
            <w:tcW w:w="9631" w:type="dxa"/>
          </w:tcPr>
          <w:p w14:paraId="100ECBF0" w14:textId="77777777" w:rsidR="0089685A" w:rsidRPr="00C62CC7" w:rsidRDefault="0089685A" w:rsidP="0089685A">
            <w:pPr>
              <w:spacing w:after="0"/>
              <w:rPr>
                <w:iCs/>
                <w:color w:val="FF0000"/>
                <w:lang w:eastAsia="ko-KR"/>
              </w:rPr>
            </w:pPr>
            <w:r w:rsidRPr="00C62CC7">
              <w:rPr>
                <w:iCs/>
                <w:color w:val="FF0000"/>
                <w:lang w:eastAsia="ko-KR"/>
              </w:rPr>
              <w:t>Following fields are removed from the baseline fields of DL sDCI format.</w:t>
            </w:r>
          </w:p>
          <w:p w14:paraId="22B2817E" w14:textId="77777777" w:rsidR="0089685A" w:rsidRPr="00C62CC7" w:rsidRDefault="0089685A" w:rsidP="0089685A">
            <w:pPr>
              <w:spacing w:after="0"/>
              <w:rPr>
                <w:iCs/>
                <w:color w:val="FF0000"/>
                <w:lang w:eastAsia="ko-KR"/>
              </w:rPr>
            </w:pPr>
            <w:r w:rsidRPr="00C62CC7">
              <w:rPr>
                <w:iCs/>
                <w:color w:val="FF0000"/>
                <w:lang w:eastAsia="ko-KR"/>
              </w:rPr>
              <w:t>- Carrier indicator, MUST interference MUST interference presence and power ratio</w:t>
            </w:r>
          </w:p>
          <w:p w14:paraId="351E874E" w14:textId="77777777" w:rsidR="0089685A" w:rsidRPr="00C62CC7" w:rsidRDefault="0089685A" w:rsidP="0089685A">
            <w:pPr>
              <w:spacing w:after="0"/>
              <w:rPr>
                <w:iCs/>
                <w:color w:val="FF0000"/>
                <w:lang w:eastAsia="ko-KR"/>
              </w:rPr>
            </w:pPr>
            <w:r w:rsidRPr="00C62CC7">
              <w:rPr>
                <w:iCs/>
                <w:color w:val="FF0000"/>
                <w:lang w:eastAsia="ko-KR"/>
              </w:rPr>
              <w:t>- Second TB-related, TB to CW swap if the working assumption to support a single codeword for sPDSCH is confirmed.</w:t>
            </w:r>
          </w:p>
          <w:p w14:paraId="5820018C" w14:textId="728B7FF9" w:rsidR="0089685A" w:rsidRPr="0089685A" w:rsidRDefault="0089685A" w:rsidP="0089685A">
            <w:pPr>
              <w:spacing w:after="0"/>
              <w:rPr>
                <w:iCs/>
                <w:color w:val="FF0000"/>
                <w:lang w:eastAsia="ko-KR"/>
              </w:rPr>
            </w:pPr>
            <w:r w:rsidRPr="00C62CC7">
              <w:rPr>
                <w:iCs/>
                <w:color w:val="FF0000"/>
                <w:lang w:eastAsia="ko-KR"/>
              </w:rPr>
              <w:t xml:space="preserve">- </w:t>
            </w:r>
            <w:r w:rsidRPr="0089685A">
              <w:rPr>
                <w:iCs/>
                <w:color w:val="FF0000"/>
                <w:highlight w:val="yellow"/>
                <w:lang w:eastAsia="ko-KR"/>
              </w:rPr>
              <w:t>FFS</w:t>
            </w:r>
            <w:r w:rsidRPr="00C62CC7">
              <w:rPr>
                <w:iCs/>
                <w:color w:val="FF0000"/>
                <w:lang w:eastAsia="ko-KR"/>
              </w:rPr>
              <w:t>: flag for format 0/1A, scrambling identity, TPC command, aperiodic zero-power CSI-RS resource indicator for PDSCH RE mapping, SRS request</w:t>
            </w:r>
          </w:p>
        </w:tc>
      </w:tr>
      <w:tr w:rsidR="00B974C7" w:rsidRPr="0059793E" w14:paraId="6557F486" w14:textId="77777777" w:rsidTr="00BB67A0">
        <w:tc>
          <w:tcPr>
            <w:tcW w:w="9631" w:type="dxa"/>
          </w:tcPr>
          <w:p w14:paraId="7A4CA9BE" w14:textId="77777777" w:rsidR="00B974C7" w:rsidRPr="00B974C7" w:rsidRDefault="00B974C7" w:rsidP="00B974C7">
            <w:pPr>
              <w:spacing w:after="0"/>
              <w:rPr>
                <w:iCs/>
                <w:color w:val="FF0000"/>
                <w:lang w:eastAsia="ko-KR"/>
              </w:rPr>
            </w:pPr>
            <w:r w:rsidRPr="00B974C7">
              <w:rPr>
                <w:iCs/>
                <w:color w:val="FF0000"/>
                <w:lang w:eastAsia="ko-KR"/>
              </w:rPr>
              <w:t>Following fields are inserted into the baseline fields of DL sDCI format.</w:t>
            </w:r>
          </w:p>
          <w:p w14:paraId="6A18E1E5" w14:textId="77777777" w:rsidR="00B974C7" w:rsidRPr="00B974C7" w:rsidRDefault="00B974C7" w:rsidP="00B974C7">
            <w:pPr>
              <w:spacing w:after="0"/>
              <w:rPr>
                <w:iCs/>
                <w:color w:val="FF0000"/>
                <w:lang w:eastAsia="ko-KR"/>
              </w:rPr>
            </w:pPr>
            <w:r w:rsidRPr="00B974C7">
              <w:rPr>
                <w:iCs/>
                <w:color w:val="FF0000"/>
                <w:lang w:eastAsia="ko-KR"/>
              </w:rPr>
              <w:t>- DMRS indication for 2/3 os sTTI</w:t>
            </w:r>
          </w:p>
          <w:p w14:paraId="579F0267" w14:textId="77777777" w:rsidR="00B974C7" w:rsidRPr="00B974C7" w:rsidRDefault="00B974C7" w:rsidP="00B974C7">
            <w:pPr>
              <w:spacing w:after="0"/>
              <w:rPr>
                <w:iCs/>
                <w:color w:val="FF0000"/>
                <w:lang w:eastAsia="ko-KR"/>
              </w:rPr>
            </w:pPr>
            <w:r w:rsidRPr="00B974C7">
              <w:rPr>
                <w:iCs/>
                <w:color w:val="FF0000"/>
                <w:lang w:eastAsia="ko-KR"/>
              </w:rPr>
              <w:t>- ARI</w:t>
            </w:r>
          </w:p>
          <w:p w14:paraId="0A2C1F0F" w14:textId="77777777" w:rsidR="00B974C7" w:rsidRPr="00B974C7" w:rsidRDefault="00B974C7" w:rsidP="00B974C7">
            <w:pPr>
              <w:spacing w:after="0"/>
              <w:rPr>
                <w:iCs/>
                <w:color w:val="FF0000"/>
                <w:lang w:eastAsia="ko-KR"/>
              </w:rPr>
            </w:pPr>
            <w:r w:rsidRPr="00B974C7">
              <w:rPr>
                <w:iCs/>
                <w:color w:val="FF0000"/>
                <w:lang w:eastAsia="ko-KR"/>
              </w:rPr>
              <w:t>- sPDCCH resource reuse if dynamic mechanism for the reuse of unused sPDCCH resource by explicit indication is agreed to be supported.</w:t>
            </w:r>
          </w:p>
          <w:p w14:paraId="2E5DF39F" w14:textId="6267AA55" w:rsidR="00B974C7" w:rsidRPr="00B974C7" w:rsidRDefault="00B974C7" w:rsidP="001B6F03">
            <w:pPr>
              <w:spacing w:after="0"/>
              <w:rPr>
                <w:iCs/>
                <w:color w:val="FF0000"/>
                <w:lang w:eastAsia="ko-KR"/>
              </w:rPr>
            </w:pPr>
            <w:r w:rsidRPr="00B974C7">
              <w:rPr>
                <w:iCs/>
                <w:color w:val="FF0000"/>
                <w:lang w:eastAsia="ko-KR"/>
              </w:rPr>
              <w:t xml:space="preserve">- </w:t>
            </w:r>
            <w:r w:rsidRPr="00B974C7">
              <w:rPr>
                <w:iCs/>
                <w:color w:val="FF0000"/>
                <w:highlight w:val="yellow"/>
                <w:lang w:eastAsia="ko-KR"/>
              </w:rPr>
              <w:t>FFS</w:t>
            </w:r>
            <w:r w:rsidRPr="00B974C7">
              <w:rPr>
                <w:iCs/>
                <w:color w:val="FF0000"/>
                <w:lang w:eastAsia="ko-KR"/>
              </w:rPr>
              <w:t>: UL/DL differentiation flag, Transmission scheme flag, sDCI/DCI flag, RA header, Number of scheduled sTTIs for multi-sTTI scheduling</w:t>
            </w:r>
          </w:p>
        </w:tc>
      </w:tr>
      <w:tr w:rsidR="001B6F03" w:rsidRPr="0059793E" w14:paraId="22CDC395" w14:textId="77777777" w:rsidTr="00BB67A0">
        <w:tc>
          <w:tcPr>
            <w:tcW w:w="9631" w:type="dxa"/>
          </w:tcPr>
          <w:p w14:paraId="53BD5E0C" w14:textId="186669F3" w:rsidR="001B6F03" w:rsidRPr="00B974C7" w:rsidRDefault="001B6F03" w:rsidP="001B6F03">
            <w:pPr>
              <w:rPr>
                <w:iCs/>
                <w:color w:val="FF0000"/>
                <w:lang w:eastAsia="ko-KR"/>
              </w:rPr>
            </w:pPr>
            <w:r w:rsidRPr="001B6F03">
              <w:rPr>
                <w:iCs/>
                <w:color w:val="FF0000"/>
                <w:lang w:eastAsia="ko-KR"/>
              </w:rPr>
              <w:t>The bit size of UL/DL flag of UL/DL sDCI format (if agreed to be inserted into the baseline UL/DL sDCI format) is 1 bit.</w:t>
            </w:r>
          </w:p>
        </w:tc>
      </w:tr>
      <w:tr w:rsidR="001B6F03" w:rsidRPr="0059793E" w14:paraId="65E58845" w14:textId="77777777" w:rsidTr="00BB67A0">
        <w:tc>
          <w:tcPr>
            <w:tcW w:w="9631" w:type="dxa"/>
          </w:tcPr>
          <w:p w14:paraId="56CF6793" w14:textId="77777777" w:rsidR="001B6F03" w:rsidRPr="001B6F03" w:rsidRDefault="001B6F03" w:rsidP="001B6F03">
            <w:pPr>
              <w:spacing w:after="0"/>
              <w:rPr>
                <w:iCs/>
                <w:color w:val="FF0000"/>
                <w:lang w:eastAsia="ko-KR"/>
              </w:rPr>
            </w:pPr>
            <w:r w:rsidRPr="001B6F03">
              <w:rPr>
                <w:iCs/>
                <w:color w:val="FF0000"/>
                <w:lang w:eastAsia="ko-KR"/>
              </w:rPr>
              <w:t>The bit size of following sDCI field is changed from the baseline fields of DL sDCI format.</w:t>
            </w:r>
          </w:p>
          <w:p w14:paraId="1364B6C5" w14:textId="77777777" w:rsidR="001B6F03" w:rsidRDefault="001B6F03" w:rsidP="001B6F03">
            <w:pPr>
              <w:spacing w:after="0"/>
              <w:rPr>
                <w:iCs/>
                <w:color w:val="FF0000"/>
                <w:lang w:eastAsia="ko-KR"/>
              </w:rPr>
            </w:pPr>
            <w:r w:rsidRPr="001B6F03">
              <w:rPr>
                <w:iCs/>
                <w:color w:val="FF0000"/>
                <w:lang w:eastAsia="ko-KR"/>
              </w:rPr>
              <w:t>- RB assignment</w:t>
            </w:r>
          </w:p>
          <w:p w14:paraId="06A43DDA" w14:textId="7BF6EC33" w:rsidR="004C66DA" w:rsidRPr="004C66DA" w:rsidRDefault="004C66DA" w:rsidP="004C66DA">
            <w:pPr>
              <w:rPr>
                <w:iCs/>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xml:space="preserve"> on DAI, MIMO-related (TPMI), HARQ process ID (at least for subslot and for TDD)</w:t>
            </w:r>
          </w:p>
        </w:tc>
      </w:tr>
      <w:tr w:rsidR="004C66DA" w:rsidRPr="0059793E" w14:paraId="62FA479E" w14:textId="77777777" w:rsidTr="00BB67A0">
        <w:tc>
          <w:tcPr>
            <w:tcW w:w="9631" w:type="dxa"/>
          </w:tcPr>
          <w:p w14:paraId="36E8D09D" w14:textId="77777777" w:rsidR="004C66DA" w:rsidRPr="004C66DA" w:rsidRDefault="004C66DA" w:rsidP="004C66DA">
            <w:pPr>
              <w:spacing w:after="0"/>
              <w:rPr>
                <w:iCs/>
                <w:color w:val="FF0000"/>
                <w:lang w:eastAsia="ko-KR"/>
              </w:rPr>
            </w:pPr>
            <w:r w:rsidRPr="004C66DA">
              <w:rPr>
                <w:iCs/>
                <w:color w:val="FF0000"/>
                <w:lang w:eastAsia="ko-KR"/>
              </w:rPr>
              <w:t>For UL TM1, a single sDCI format is defined. The bit fields of the legacy DCI format 0 are used as baseline</w:t>
            </w:r>
          </w:p>
          <w:p w14:paraId="02C88DF3" w14:textId="1C97F4D9" w:rsidR="004C66DA" w:rsidRPr="001B6F03"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xml:space="preserve"> which bit fields are removed, and which bit fields that need to be added</w:t>
            </w:r>
          </w:p>
        </w:tc>
      </w:tr>
      <w:tr w:rsidR="004C66DA" w:rsidRPr="0059793E" w14:paraId="00564E6D" w14:textId="77777777" w:rsidTr="00BB67A0">
        <w:tc>
          <w:tcPr>
            <w:tcW w:w="9631" w:type="dxa"/>
          </w:tcPr>
          <w:p w14:paraId="7C28CF16" w14:textId="77777777" w:rsidR="004C66DA" w:rsidRPr="004C66DA" w:rsidRDefault="004C66DA" w:rsidP="004C66DA">
            <w:pPr>
              <w:spacing w:after="0"/>
              <w:rPr>
                <w:iCs/>
                <w:color w:val="FF0000"/>
                <w:lang w:val="en-US" w:eastAsia="ko-KR"/>
              </w:rPr>
            </w:pPr>
            <w:r w:rsidRPr="004C66DA">
              <w:rPr>
                <w:iCs/>
                <w:color w:val="FF0000"/>
                <w:lang w:val="en-US" w:eastAsia="ko-KR"/>
              </w:rPr>
              <w:t>UL TM-dependent sDCI format is defined in TM2. The bit fields of the legacy DCI format 4 are used as baseline</w:t>
            </w:r>
          </w:p>
          <w:p w14:paraId="0596AC22" w14:textId="449D86D6" w:rsidR="004C66DA" w:rsidRPr="004C66DA" w:rsidRDefault="004C66DA" w:rsidP="004C66DA">
            <w:pPr>
              <w:spacing w:after="0"/>
              <w:rPr>
                <w:iCs/>
                <w:color w:val="FF0000"/>
                <w:lang w:val="en-US" w:eastAsia="ko-KR"/>
              </w:rPr>
            </w:pPr>
            <w:r w:rsidRPr="004C66DA">
              <w:rPr>
                <w:iCs/>
                <w:color w:val="FF0000"/>
                <w:lang w:val="en-US" w:eastAsia="ko-KR"/>
              </w:rPr>
              <w:t xml:space="preserve">- </w:t>
            </w:r>
            <w:r w:rsidRPr="004C66DA">
              <w:rPr>
                <w:iCs/>
                <w:color w:val="FF0000"/>
                <w:highlight w:val="yellow"/>
                <w:lang w:val="en-US" w:eastAsia="ko-KR"/>
              </w:rPr>
              <w:t>FFS</w:t>
            </w:r>
            <w:r w:rsidRPr="004C66DA">
              <w:rPr>
                <w:iCs/>
                <w:color w:val="FF0000"/>
                <w:lang w:val="en-US" w:eastAsia="ko-KR"/>
              </w:rPr>
              <w:t xml:space="preserve"> which bit fields are removed, and which bit fields that need to be added</w:t>
            </w:r>
          </w:p>
        </w:tc>
      </w:tr>
      <w:tr w:rsidR="004C66DA" w:rsidRPr="0059793E" w14:paraId="136FB0D2" w14:textId="77777777" w:rsidTr="00BB67A0">
        <w:tc>
          <w:tcPr>
            <w:tcW w:w="9631" w:type="dxa"/>
          </w:tcPr>
          <w:p w14:paraId="4A763C6F" w14:textId="77777777" w:rsidR="004C66DA" w:rsidRPr="004C66DA" w:rsidRDefault="004C66DA" w:rsidP="004C66DA">
            <w:pPr>
              <w:spacing w:after="0"/>
              <w:rPr>
                <w:iCs/>
                <w:color w:val="FF0000"/>
                <w:lang w:eastAsia="ko-KR"/>
              </w:rPr>
            </w:pPr>
            <w:r w:rsidRPr="004C66DA">
              <w:rPr>
                <w:iCs/>
                <w:color w:val="FF0000"/>
                <w:lang w:eastAsia="ko-KR"/>
              </w:rPr>
              <w:t>Following fields are removed from the baseline fields of UL sDCI format.</w:t>
            </w:r>
          </w:p>
          <w:p w14:paraId="34F94923" w14:textId="77777777" w:rsidR="004C66DA" w:rsidRPr="004C66DA" w:rsidRDefault="004C66DA" w:rsidP="004C66DA">
            <w:pPr>
              <w:spacing w:after="0"/>
              <w:rPr>
                <w:iCs/>
                <w:color w:val="FF0000"/>
                <w:lang w:eastAsia="ko-KR"/>
              </w:rPr>
            </w:pPr>
            <w:r w:rsidRPr="004C66DA">
              <w:rPr>
                <w:iCs/>
                <w:color w:val="FF0000"/>
                <w:lang w:eastAsia="ko-KR"/>
              </w:rPr>
              <w:t>- Carrier indicator, Frequency hopping flag</w:t>
            </w:r>
          </w:p>
          <w:p w14:paraId="5A77A33F" w14:textId="77777777" w:rsidR="004C66DA" w:rsidRPr="004C66DA" w:rsidRDefault="004C66DA" w:rsidP="004C66DA">
            <w:pPr>
              <w:spacing w:after="0"/>
              <w:rPr>
                <w:iCs/>
                <w:color w:val="FF0000"/>
                <w:lang w:eastAsia="ko-KR"/>
              </w:rPr>
            </w:pPr>
            <w:r w:rsidRPr="004C66DA">
              <w:rPr>
                <w:iCs/>
                <w:color w:val="FF0000"/>
                <w:lang w:eastAsia="ko-KR"/>
              </w:rPr>
              <w:t>- Second TB-related if only single codeword is agreed to be supported for sPUSCH.</w:t>
            </w:r>
          </w:p>
          <w:p w14:paraId="1631E6CB" w14:textId="3E73D6DA" w:rsidR="004C66DA" w:rsidRPr="004C66DA"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A-CSI request, Resource allocation type, multi-cluster flag, DAI, SRS request</w:t>
            </w:r>
          </w:p>
        </w:tc>
      </w:tr>
      <w:tr w:rsidR="004C66DA" w:rsidRPr="0059793E" w14:paraId="12ED4739" w14:textId="77777777" w:rsidTr="00BB67A0">
        <w:tc>
          <w:tcPr>
            <w:tcW w:w="9631" w:type="dxa"/>
          </w:tcPr>
          <w:p w14:paraId="3E804529" w14:textId="77777777" w:rsidR="004C66DA" w:rsidRPr="004C66DA" w:rsidRDefault="004C66DA" w:rsidP="004C66DA">
            <w:pPr>
              <w:spacing w:after="0"/>
              <w:rPr>
                <w:iCs/>
                <w:color w:val="FF0000"/>
                <w:lang w:eastAsia="ko-KR"/>
              </w:rPr>
            </w:pPr>
            <w:r w:rsidRPr="004C66DA">
              <w:rPr>
                <w:iCs/>
                <w:color w:val="FF0000"/>
                <w:lang w:eastAsia="ko-KR"/>
              </w:rPr>
              <w:t>At least the following fields are inserted into the baseline fields of UL sDCI format.</w:t>
            </w:r>
          </w:p>
          <w:p w14:paraId="7426E35C" w14:textId="59EA12BB" w:rsidR="004C66DA" w:rsidRPr="004C66DA" w:rsidRDefault="004C66DA" w:rsidP="004C66DA">
            <w:pPr>
              <w:spacing w:after="0"/>
              <w:rPr>
                <w:iCs/>
                <w:color w:val="FF0000"/>
                <w:lang w:eastAsia="ko-KR"/>
              </w:rPr>
            </w:pPr>
            <w:r w:rsidRPr="004C66DA">
              <w:rPr>
                <w:iCs/>
                <w:color w:val="FF0000"/>
                <w:lang w:eastAsia="ko-KR"/>
              </w:rPr>
              <w:t>- HARQ process ID, RV</w:t>
            </w:r>
          </w:p>
        </w:tc>
      </w:tr>
      <w:tr w:rsidR="004C66DA" w:rsidRPr="0059793E" w14:paraId="336171F1" w14:textId="77777777" w:rsidTr="00BB67A0">
        <w:tc>
          <w:tcPr>
            <w:tcW w:w="9631" w:type="dxa"/>
          </w:tcPr>
          <w:p w14:paraId="3FEAF262" w14:textId="29C64445" w:rsidR="004C66DA" w:rsidRPr="004C66DA" w:rsidRDefault="004C66DA" w:rsidP="004C66DA">
            <w:pPr>
              <w:spacing w:after="0"/>
              <w:rPr>
                <w:iCs/>
                <w:color w:val="FF0000"/>
                <w:lang w:eastAsia="ko-KR"/>
              </w:rPr>
            </w:pPr>
            <w:r w:rsidRPr="004C66DA">
              <w:rPr>
                <w:iCs/>
                <w:color w:val="FF0000"/>
                <w:lang w:eastAsia="ko-KR"/>
              </w:rPr>
              <w:t>At least for one codeword and single sTTI scheduling, the bit size of RV field of UL sDCI format is 2 bits.</w:t>
            </w:r>
          </w:p>
        </w:tc>
      </w:tr>
      <w:tr w:rsidR="004C66DA" w:rsidRPr="0059793E" w14:paraId="36DC724E" w14:textId="77777777" w:rsidTr="00BB67A0">
        <w:tc>
          <w:tcPr>
            <w:tcW w:w="9631" w:type="dxa"/>
          </w:tcPr>
          <w:p w14:paraId="70F31F42" w14:textId="77777777" w:rsidR="004C66DA" w:rsidRPr="004C66DA" w:rsidRDefault="004C66DA" w:rsidP="004C66DA">
            <w:pPr>
              <w:spacing w:after="0"/>
              <w:rPr>
                <w:iCs/>
                <w:color w:val="FF0000"/>
                <w:lang w:eastAsia="ko-KR"/>
              </w:rPr>
            </w:pPr>
            <w:r w:rsidRPr="004C66DA">
              <w:rPr>
                <w:iCs/>
                <w:color w:val="FF0000"/>
                <w:lang w:eastAsia="ko-KR"/>
              </w:rPr>
              <w:t>Following fields are inserted into the baseline fields of UL sDCI format.</w:t>
            </w:r>
          </w:p>
          <w:p w14:paraId="3A0329F4" w14:textId="77777777" w:rsidR="004C66DA" w:rsidRPr="004C66DA" w:rsidRDefault="004C66DA" w:rsidP="004C66DA">
            <w:pPr>
              <w:spacing w:after="0"/>
              <w:rPr>
                <w:iCs/>
                <w:color w:val="FF0000"/>
                <w:lang w:eastAsia="ko-KR"/>
              </w:rPr>
            </w:pPr>
            <w:r w:rsidRPr="004C66DA">
              <w:rPr>
                <w:iCs/>
                <w:color w:val="FF0000"/>
                <w:lang w:eastAsia="ko-KR"/>
              </w:rPr>
              <w:t>- DMRS position (2/3os)</w:t>
            </w:r>
          </w:p>
          <w:p w14:paraId="007C2D24" w14:textId="266D3C99" w:rsidR="004C66DA" w:rsidRPr="004C66DA" w:rsidRDefault="004C66DA" w:rsidP="004C66DA">
            <w:pPr>
              <w:spacing w:after="0"/>
              <w:rPr>
                <w:iCs/>
                <w:color w:val="FF0000"/>
                <w:lang w:eastAsia="ko-KR"/>
              </w:rPr>
            </w:pPr>
            <w:r w:rsidRPr="004C66DA">
              <w:rPr>
                <w:iCs/>
                <w:color w:val="FF0000"/>
                <w:lang w:eastAsia="ko-KR"/>
              </w:rPr>
              <w:t xml:space="preserve">- </w:t>
            </w:r>
            <w:r w:rsidRPr="004C66DA">
              <w:rPr>
                <w:iCs/>
                <w:color w:val="FF0000"/>
                <w:highlight w:val="yellow"/>
                <w:lang w:eastAsia="ko-KR"/>
              </w:rPr>
              <w:t>FFS</w:t>
            </w:r>
            <w:r w:rsidRPr="004C66DA">
              <w:rPr>
                <w:iCs/>
                <w:color w:val="FF0000"/>
                <w:lang w:eastAsia="ko-KR"/>
              </w:rPr>
              <w:t>: UL/DL differentiation flag, Transmission scheme flag, Fields related to IFDMA-based DMRS, Number of schduled sTTIs for multi-sTTI scheduling</w:t>
            </w:r>
          </w:p>
        </w:tc>
      </w:tr>
      <w:tr w:rsidR="004C66DA" w:rsidRPr="0059793E" w14:paraId="2918AE21" w14:textId="77777777" w:rsidTr="00BB67A0">
        <w:tc>
          <w:tcPr>
            <w:tcW w:w="9631" w:type="dxa"/>
          </w:tcPr>
          <w:p w14:paraId="03A9EDE9" w14:textId="6E3F898F" w:rsidR="004C66DA" w:rsidRPr="004C66DA" w:rsidRDefault="004C66DA" w:rsidP="004C66DA">
            <w:pPr>
              <w:spacing w:after="0"/>
              <w:rPr>
                <w:iCs/>
                <w:color w:val="FF0000"/>
                <w:lang w:eastAsia="ko-KR"/>
              </w:rPr>
            </w:pPr>
            <w:r w:rsidRPr="004C66DA">
              <w:rPr>
                <w:iCs/>
                <w:color w:val="FF0000"/>
                <w:lang w:eastAsia="ko-KR"/>
              </w:rPr>
              <w:t>The bit size of DMRS position field of UL sDCI format for 2/3-OS sTTI  is 2 bits.</w:t>
            </w:r>
          </w:p>
        </w:tc>
      </w:tr>
    </w:tbl>
    <w:p w14:paraId="4E206F19" w14:textId="09740302" w:rsidR="00C065EA" w:rsidRDefault="00261713" w:rsidP="00E41757">
      <w:pPr>
        <w:pStyle w:val="Heading3"/>
      </w:pPr>
      <w:r>
        <w:t>4</w:t>
      </w:r>
      <w:r w:rsidR="00E41757">
        <w:t>.</w:t>
      </w:r>
      <w:r w:rsidR="00511F77">
        <w:t>4</w:t>
      </w:r>
      <w:r w:rsidR="00E41757">
        <w:t>.2</w:t>
      </w:r>
      <w:r w:rsidR="00E41757">
        <w:tab/>
      </w:r>
      <w:r w:rsidR="00E41757" w:rsidRPr="003A5CB8">
        <w:t>sPDCCH design</w:t>
      </w:r>
    </w:p>
    <w:tbl>
      <w:tblPr>
        <w:tblStyle w:val="TableGrid"/>
        <w:tblW w:w="0" w:type="auto"/>
        <w:tblLook w:val="04A0" w:firstRow="1" w:lastRow="0" w:firstColumn="1" w:lastColumn="0" w:noHBand="0" w:noVBand="1"/>
      </w:tblPr>
      <w:tblGrid>
        <w:gridCol w:w="9631"/>
      </w:tblGrid>
      <w:tr w:rsidR="00C065EA" w:rsidRPr="00036048" w14:paraId="43345C91" w14:textId="77777777" w:rsidTr="00520CEE">
        <w:tc>
          <w:tcPr>
            <w:tcW w:w="9631" w:type="dxa"/>
          </w:tcPr>
          <w:p w14:paraId="389EE7EE" w14:textId="7CE827A7" w:rsidR="00036048" w:rsidRPr="00036048" w:rsidRDefault="00C065EA" w:rsidP="00C065EA">
            <w:pPr>
              <w:rPr>
                <w:lang w:val="en-US"/>
              </w:rPr>
            </w:pPr>
            <w:r w:rsidRPr="00C065EA">
              <w:rPr>
                <w:lang w:val="en-US"/>
              </w:rPr>
              <w:t>Both CRS-based and DMRS-based sPDCCH is supported</w:t>
            </w:r>
            <w:r>
              <w:rPr>
                <w:lang w:val="en-US"/>
              </w:rPr>
              <w:t>.</w:t>
            </w:r>
          </w:p>
        </w:tc>
      </w:tr>
      <w:tr w:rsidR="004C66DA" w:rsidRPr="00036048" w14:paraId="2CB29EB1" w14:textId="77777777" w:rsidTr="00520CEE">
        <w:tc>
          <w:tcPr>
            <w:tcW w:w="9631" w:type="dxa"/>
          </w:tcPr>
          <w:p w14:paraId="2CE5CB47" w14:textId="77777777" w:rsidR="004C66DA" w:rsidRPr="004C66DA" w:rsidRDefault="004C66DA" w:rsidP="004C66DA">
            <w:pPr>
              <w:spacing w:after="0"/>
              <w:rPr>
                <w:color w:val="FF0000"/>
                <w:lang w:val="en-US"/>
              </w:rPr>
            </w:pPr>
            <w:r w:rsidRPr="004C66DA">
              <w:rPr>
                <w:color w:val="FF0000"/>
                <w:lang w:val="en-US"/>
              </w:rPr>
              <w:t>No maximum size needs to be specified for an sPDCCH RB set.</w:t>
            </w:r>
          </w:p>
          <w:p w14:paraId="06B434B2" w14:textId="77777777" w:rsidR="004C66DA" w:rsidRPr="004C66DA" w:rsidRDefault="004C66DA" w:rsidP="004C66DA">
            <w:pPr>
              <w:spacing w:after="0"/>
              <w:rPr>
                <w:color w:val="FF0000"/>
                <w:lang w:val="en-US"/>
              </w:rPr>
            </w:pPr>
            <w:r w:rsidRPr="004C66DA">
              <w:rPr>
                <w:color w:val="FF0000"/>
                <w:lang w:val="en-US"/>
              </w:rPr>
              <w:t>The overall search space (over all ALs and RB sets) configured to a UE is limited up to 16 sCCEs for 2/3os.</w:t>
            </w:r>
          </w:p>
          <w:p w14:paraId="5EA64BB1" w14:textId="4A56323B" w:rsidR="004C66DA" w:rsidRPr="004C66DA" w:rsidRDefault="004C66DA" w:rsidP="004C66DA">
            <w:pPr>
              <w:spacing w:after="0"/>
              <w:rPr>
                <w:color w:val="FF0000"/>
                <w:lang w:val="en-US"/>
              </w:rPr>
            </w:pPr>
            <w:r w:rsidRPr="004C66DA">
              <w:rPr>
                <w:color w:val="FF0000"/>
                <w:lang w:val="en-US"/>
              </w:rPr>
              <w:t xml:space="preserve">- </w:t>
            </w:r>
            <w:r w:rsidRPr="004C66DA">
              <w:rPr>
                <w:color w:val="FF0000"/>
                <w:highlight w:val="yellow"/>
                <w:lang w:val="en-US"/>
              </w:rPr>
              <w:t>FFS</w:t>
            </w:r>
            <w:r w:rsidRPr="004C66DA">
              <w:rPr>
                <w:color w:val="FF0000"/>
                <w:lang w:val="en-US"/>
              </w:rPr>
              <w:t xml:space="preserve"> for 7os</w:t>
            </w:r>
          </w:p>
        </w:tc>
      </w:tr>
      <w:tr w:rsidR="0007695F" w:rsidRPr="00036048" w14:paraId="2EFF8C85" w14:textId="77777777" w:rsidTr="00520CEE">
        <w:tc>
          <w:tcPr>
            <w:tcW w:w="9631" w:type="dxa"/>
          </w:tcPr>
          <w:p w14:paraId="10B947AE" w14:textId="5B7AF60C" w:rsidR="0007695F" w:rsidRPr="0007695F" w:rsidRDefault="0007695F" w:rsidP="0007695F">
            <w:pPr>
              <w:rPr>
                <w:iCs/>
                <w:lang w:eastAsia="ko-KR"/>
              </w:rPr>
            </w:pPr>
            <w:r w:rsidRPr="0007695F">
              <w:rPr>
                <w:iCs/>
                <w:color w:val="FF0000"/>
                <w:lang w:eastAsia="ko-KR"/>
              </w:rPr>
              <w:t>An RB set can be configured to apply to MBSFN, non-MBSFN subframes, or all subframes</w:t>
            </w:r>
          </w:p>
        </w:tc>
      </w:tr>
      <w:tr w:rsidR="008C0E85" w:rsidRPr="00036048" w14:paraId="06F00CEF" w14:textId="77777777" w:rsidTr="00520CEE">
        <w:tc>
          <w:tcPr>
            <w:tcW w:w="9631" w:type="dxa"/>
          </w:tcPr>
          <w:p w14:paraId="5BC746B2" w14:textId="3562EC39" w:rsidR="008C0E85" w:rsidRPr="008C0E85" w:rsidRDefault="008C0E85" w:rsidP="0007695F">
            <w:pPr>
              <w:rPr>
                <w:iCs/>
                <w:lang w:eastAsia="zh-CN"/>
              </w:rPr>
            </w:pPr>
            <w:r w:rsidRPr="008C0E85">
              <w:rPr>
                <w:iCs/>
                <w:color w:val="FF0000"/>
                <w:lang w:eastAsia="zh-CN"/>
              </w:rPr>
              <w:t xml:space="preserve">For a given RB set, and a given sTTI index in the subframe, the configured number of sPDCCH candidates per aggregation level is associated with one of up to two sets. The sTTIs where the first set is applied are indicated by a </w:t>
            </w:r>
            <w:r w:rsidRPr="008C0E85">
              <w:rPr>
                <w:iCs/>
                <w:color w:val="FF0000"/>
                <w:lang w:eastAsia="zh-CN"/>
              </w:rPr>
              <w:lastRenderedPageBreak/>
              <w:t>bitmap (i.e. 5 bits corresponding to sTTI 1 to sTTI 5 respectively for each value). The sTTIs where the second set is applied are deduced from the complement. For example, if bitmap ‘11001’ is signaled, set 1 applies to sTTI index 1,2,5 and set 2 to sTTI index 3,4.</w:t>
            </w:r>
          </w:p>
        </w:tc>
      </w:tr>
      <w:tr w:rsidR="008C0E85" w:rsidRPr="00036048" w14:paraId="22E85B19" w14:textId="77777777" w:rsidTr="00520CEE">
        <w:tc>
          <w:tcPr>
            <w:tcW w:w="9631" w:type="dxa"/>
          </w:tcPr>
          <w:p w14:paraId="5222FA47" w14:textId="360F48CA" w:rsidR="008C0E85" w:rsidRPr="008C0E85" w:rsidRDefault="008C0E85" w:rsidP="0007695F">
            <w:pPr>
              <w:rPr>
                <w:iCs/>
                <w:lang w:eastAsia="ko-KR"/>
              </w:rPr>
            </w:pPr>
            <w:r w:rsidRPr="008C0E85">
              <w:rPr>
                <w:iCs/>
                <w:color w:val="FF0000"/>
                <w:lang w:eastAsia="ko-KR"/>
              </w:rPr>
              <w:lastRenderedPageBreak/>
              <w:t>The frequency resources of a configured RB set are identical across all sTTIs.</w:t>
            </w:r>
          </w:p>
        </w:tc>
      </w:tr>
      <w:tr w:rsidR="00DD25F3" w:rsidRPr="00036048" w14:paraId="7576F7B2" w14:textId="77777777" w:rsidTr="00520CEE">
        <w:tc>
          <w:tcPr>
            <w:tcW w:w="9631" w:type="dxa"/>
          </w:tcPr>
          <w:p w14:paraId="24E161F0" w14:textId="70095AC0" w:rsidR="00DD25F3" w:rsidRPr="00C065EA" w:rsidRDefault="00DD25F3" w:rsidP="00C065EA">
            <w:pPr>
              <w:rPr>
                <w:lang w:val="en-US"/>
              </w:rPr>
            </w:pPr>
            <w:r>
              <w:rPr>
                <w:rFonts w:eastAsia="MS Mincho"/>
                <w:iCs/>
                <w:lang w:val="en-US" w:eastAsia="ja-JP"/>
              </w:rPr>
              <w:t>RAN1 will not pursue CDM-F based DMRS pattern for sPDCCH</w:t>
            </w:r>
          </w:p>
        </w:tc>
      </w:tr>
      <w:tr w:rsidR="00036048" w:rsidRPr="00036048" w14:paraId="7292E5D0" w14:textId="77777777" w:rsidTr="00520CEE">
        <w:tc>
          <w:tcPr>
            <w:tcW w:w="9631" w:type="dxa"/>
          </w:tcPr>
          <w:p w14:paraId="08875533" w14:textId="25C0C749" w:rsidR="00036048" w:rsidRPr="00767011" w:rsidRDefault="00036048" w:rsidP="00697D56">
            <w:pPr>
              <w:numPr>
                <w:ilvl w:val="0"/>
                <w:numId w:val="4"/>
              </w:numPr>
              <w:spacing w:after="0"/>
              <w:rPr>
                <w:rFonts w:eastAsia="MS Mincho"/>
                <w:lang w:val="en-US" w:eastAsia="ja-JP"/>
              </w:rPr>
            </w:pPr>
            <w:r w:rsidRPr="00767011">
              <w:rPr>
                <w:rFonts w:eastAsia="MS Mincho"/>
                <w:lang w:val="en-US" w:eastAsia="ja-JP"/>
              </w:rPr>
              <w:t xml:space="preserve">Legacy PDCCH can be used to transmit sDCI </w:t>
            </w:r>
            <w:r w:rsidR="00395918" w:rsidRPr="00767011">
              <w:rPr>
                <w:rFonts w:eastAsia="MS Mincho"/>
                <w:lang w:val="en-US" w:eastAsia="ja-JP"/>
              </w:rPr>
              <w:t>(DCI for sPDSCH and/or sPUSCH)</w:t>
            </w:r>
          </w:p>
          <w:p w14:paraId="4ADC4A16" w14:textId="77777777" w:rsidR="00036048" w:rsidRPr="00767011" w:rsidRDefault="00036048" w:rsidP="00697D56">
            <w:pPr>
              <w:numPr>
                <w:ilvl w:val="0"/>
                <w:numId w:val="4"/>
              </w:numPr>
              <w:spacing w:after="0"/>
              <w:rPr>
                <w:rFonts w:eastAsia="MS Mincho"/>
                <w:lang w:val="en-US" w:eastAsia="ja-JP"/>
              </w:rPr>
            </w:pPr>
            <w:r w:rsidRPr="00767011">
              <w:rPr>
                <w:rFonts w:eastAsia="MS Mincho"/>
                <w:lang w:val="en-US" w:eastAsia="ja-JP"/>
              </w:rPr>
              <w:t>QPSK is used for sPDCCH.</w:t>
            </w:r>
          </w:p>
          <w:p w14:paraId="00130F8E" w14:textId="77777777" w:rsidR="00036048" w:rsidRPr="00767011" w:rsidRDefault="00036048" w:rsidP="00697D56">
            <w:pPr>
              <w:numPr>
                <w:ilvl w:val="0"/>
                <w:numId w:val="4"/>
              </w:numPr>
              <w:spacing w:after="0"/>
              <w:rPr>
                <w:rFonts w:eastAsia="MS Mincho"/>
                <w:lang w:val="en-US" w:eastAsia="ja-JP"/>
              </w:rPr>
            </w:pPr>
            <w:r w:rsidRPr="00767011">
              <w:rPr>
                <w:rFonts w:eastAsia="MS Mincho"/>
                <w:lang w:eastAsia="ja-JP"/>
              </w:rPr>
              <w:t>Tail biting convolutional coding is used for sPDCCH.</w:t>
            </w:r>
          </w:p>
          <w:p w14:paraId="76485ABA" w14:textId="77777777" w:rsidR="00036048" w:rsidRPr="00767011" w:rsidRDefault="00036048" w:rsidP="00697D56">
            <w:pPr>
              <w:numPr>
                <w:ilvl w:val="0"/>
                <w:numId w:val="4"/>
              </w:numPr>
              <w:spacing w:after="0"/>
              <w:rPr>
                <w:rFonts w:eastAsia="MS Mincho"/>
                <w:lang w:val="sv-SE" w:eastAsia="ja-JP"/>
              </w:rPr>
            </w:pPr>
            <w:r w:rsidRPr="00767011">
              <w:rPr>
                <w:rFonts w:eastAsia="MS Mincho"/>
                <w:lang w:val="en-US" w:eastAsia="ja-JP"/>
              </w:rPr>
              <w:t xml:space="preserve">For CRS-based sPDCCH, </w:t>
            </w:r>
          </w:p>
          <w:p w14:paraId="50CD8EDA" w14:textId="77777777" w:rsidR="00036048" w:rsidRPr="00767011" w:rsidRDefault="00036048" w:rsidP="00697D56">
            <w:pPr>
              <w:numPr>
                <w:ilvl w:val="1"/>
                <w:numId w:val="4"/>
              </w:numPr>
              <w:spacing w:after="0"/>
              <w:rPr>
                <w:rFonts w:eastAsia="MS Mincho"/>
                <w:lang w:val="sv-SE" w:eastAsia="ja-JP"/>
              </w:rPr>
            </w:pPr>
            <w:r w:rsidRPr="00767011">
              <w:rPr>
                <w:rFonts w:eastAsia="MS Mincho"/>
                <w:lang w:val="en-US" w:eastAsia="ja-JP"/>
              </w:rPr>
              <w:t>In time domain,</w:t>
            </w:r>
          </w:p>
          <w:p w14:paraId="78EE1D6E" w14:textId="77777777" w:rsidR="00036048" w:rsidRPr="00767011" w:rsidRDefault="00036048" w:rsidP="00697D56">
            <w:pPr>
              <w:numPr>
                <w:ilvl w:val="2"/>
                <w:numId w:val="4"/>
              </w:numPr>
              <w:spacing w:after="0"/>
              <w:rPr>
                <w:rFonts w:eastAsia="MS Mincho"/>
                <w:lang w:val="en-US" w:eastAsia="ja-JP"/>
              </w:rPr>
            </w:pPr>
            <w:r w:rsidRPr="00767011">
              <w:rPr>
                <w:rFonts w:eastAsia="MS Mincho"/>
                <w:lang w:eastAsia="ja-JP"/>
              </w:rPr>
              <w:t>sPDCCH is transmitted from the first OFDM symbol within an sTTI</w:t>
            </w:r>
          </w:p>
          <w:p w14:paraId="3441A898" w14:textId="1B25A9AB" w:rsidR="00036048" w:rsidRPr="00397A81" w:rsidRDefault="00036048" w:rsidP="00697D56">
            <w:pPr>
              <w:numPr>
                <w:ilvl w:val="3"/>
                <w:numId w:val="4"/>
              </w:numPr>
              <w:spacing w:after="0"/>
              <w:rPr>
                <w:rFonts w:eastAsia="MS Mincho"/>
                <w:lang w:val="en-US" w:eastAsia="ja-JP"/>
              </w:rPr>
            </w:pPr>
            <w:r w:rsidRPr="00767011">
              <w:rPr>
                <w:rFonts w:eastAsia="MS Mincho"/>
                <w:lang w:eastAsia="ja-JP"/>
              </w:rPr>
              <w:t>sPDCCH is not mapped to the PDCCH region.</w:t>
            </w:r>
          </w:p>
          <w:p w14:paraId="29A9CFBA" w14:textId="0D72D853" w:rsidR="00036048" w:rsidRPr="00767011" w:rsidRDefault="00036048" w:rsidP="00697D56">
            <w:pPr>
              <w:numPr>
                <w:ilvl w:val="1"/>
                <w:numId w:val="4"/>
              </w:numPr>
              <w:spacing w:after="0"/>
              <w:rPr>
                <w:rFonts w:eastAsia="MS Mincho"/>
                <w:lang w:val="en-US" w:eastAsia="ja-JP"/>
              </w:rPr>
            </w:pPr>
            <w:r w:rsidRPr="00767011">
              <w:rPr>
                <w:rFonts w:eastAsia="MS Mincho"/>
                <w:lang w:val="en-US" w:eastAsia="ja-JP"/>
              </w:rPr>
              <w:t>Frequency resource for sPDCCH can be informed by eNB.</w:t>
            </w:r>
          </w:p>
        </w:tc>
      </w:tr>
      <w:tr w:rsidR="00395918" w:rsidRPr="00036048" w14:paraId="44BC3D1F" w14:textId="77777777" w:rsidTr="00520CEE">
        <w:tc>
          <w:tcPr>
            <w:tcW w:w="9631" w:type="dxa"/>
          </w:tcPr>
          <w:p w14:paraId="4DAEE5A2" w14:textId="2D6243E1" w:rsidR="003066FE" w:rsidRPr="00767011" w:rsidRDefault="003066FE" w:rsidP="00CA630A">
            <w:pPr>
              <w:numPr>
                <w:ilvl w:val="0"/>
                <w:numId w:val="16"/>
              </w:numPr>
              <w:spacing w:after="0"/>
              <w:rPr>
                <w:rFonts w:eastAsia="MS Mincho"/>
                <w:lang w:val="en-US" w:eastAsia="ja-JP"/>
              </w:rPr>
            </w:pPr>
            <w:r w:rsidRPr="00767011">
              <w:rPr>
                <w:rFonts w:eastAsia="MS Mincho"/>
                <w:lang w:val="en-US" w:eastAsia="ja-JP"/>
              </w:rPr>
              <w:t xml:space="preserve">One or </w:t>
            </w:r>
            <w:r w:rsidR="00397A81">
              <w:rPr>
                <w:rFonts w:eastAsia="MS Mincho"/>
                <w:lang w:val="en-US" w:eastAsia="ja-JP"/>
              </w:rPr>
              <w:t>two</w:t>
            </w:r>
            <w:r w:rsidRPr="00767011">
              <w:rPr>
                <w:rFonts w:eastAsia="MS Mincho"/>
                <w:lang w:val="en-US" w:eastAsia="ja-JP"/>
              </w:rPr>
              <w:t xml:space="preserve"> RB set(s) is configured by higher layer signaling for sPDCCH frequency resource of a UE</w:t>
            </w:r>
          </w:p>
          <w:p w14:paraId="6664D13F" w14:textId="7BD764DC" w:rsidR="00395918" w:rsidRPr="00767011" w:rsidRDefault="003066FE" w:rsidP="00CA630A">
            <w:pPr>
              <w:numPr>
                <w:ilvl w:val="1"/>
                <w:numId w:val="16"/>
              </w:numPr>
              <w:spacing w:after="0"/>
              <w:rPr>
                <w:rFonts w:eastAsia="MS Mincho"/>
                <w:lang w:val="en-US" w:eastAsia="ja-JP"/>
              </w:rPr>
            </w:pPr>
            <w:r w:rsidRPr="00767011">
              <w:rPr>
                <w:rFonts w:eastAsia="MS Mincho"/>
                <w:highlight w:val="yellow"/>
                <w:lang w:val="en-US" w:eastAsia="ja-JP"/>
              </w:rPr>
              <w:t>FFS</w:t>
            </w:r>
            <w:r w:rsidRPr="00767011">
              <w:rPr>
                <w:rFonts w:eastAsia="MS Mincho"/>
                <w:lang w:val="en-US" w:eastAsia="ja-JP"/>
              </w:rPr>
              <w:t xml:space="preserve"> on the number of RBs per set</w:t>
            </w:r>
          </w:p>
        </w:tc>
      </w:tr>
      <w:tr w:rsidR="006F031B" w:rsidRPr="00036048" w14:paraId="0E184A5E" w14:textId="77777777" w:rsidTr="00520CEE">
        <w:tc>
          <w:tcPr>
            <w:tcW w:w="9631" w:type="dxa"/>
          </w:tcPr>
          <w:p w14:paraId="4A893DE5" w14:textId="2E39DDD9" w:rsidR="006F031B" w:rsidRPr="00416FCC" w:rsidRDefault="00735E6A" w:rsidP="00735E6A">
            <w:pPr>
              <w:spacing w:after="0"/>
              <w:rPr>
                <w:rFonts w:eastAsia="MS Mincho"/>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9D20C5">
              <w:rPr>
                <w:rFonts w:eastAsia="MS Mincho"/>
                <w:iCs/>
                <w:lang w:val="en-US" w:eastAsia="ja-JP"/>
              </w:rPr>
              <w:t>applied to DMRS based sPDCCH</w:t>
            </w:r>
          </w:p>
        </w:tc>
      </w:tr>
      <w:tr w:rsidR="005C2264" w:rsidRPr="00036048" w14:paraId="4C531144" w14:textId="77777777" w:rsidTr="00520CEE">
        <w:tc>
          <w:tcPr>
            <w:tcW w:w="9631" w:type="dxa"/>
          </w:tcPr>
          <w:p w14:paraId="6967C08F" w14:textId="29CA41A9" w:rsidR="005C2264" w:rsidRPr="002A1246" w:rsidRDefault="005C2264" w:rsidP="00735E6A">
            <w:pPr>
              <w:spacing w:after="0"/>
              <w:rPr>
                <w:rFonts w:eastAsia="MS Mincho"/>
                <w:iCs/>
                <w:lang w:val="en-US" w:eastAsia="ja-JP"/>
              </w:rPr>
            </w:pPr>
            <w:r w:rsidRPr="002A1246">
              <w:rPr>
                <w:rFonts w:eastAsia="MS Mincho"/>
                <w:iCs/>
                <w:lang w:val="en-US" w:eastAsia="ja-JP"/>
              </w:rPr>
              <w:t xml:space="preserve">An sREG consists of </w:t>
            </w:r>
            <w:r w:rsidRPr="002A1246">
              <w:rPr>
                <w:rFonts w:eastAsia="MS Mincho"/>
                <w:iCs/>
                <w:lang w:eastAsia="ja-JP"/>
              </w:rPr>
              <w:t>1 RB within 1 OFDM symbol</w:t>
            </w:r>
            <w:r w:rsidRPr="002A1246">
              <w:rPr>
                <w:rFonts w:eastAsia="MS Mincho"/>
                <w:iCs/>
                <w:lang w:val="en-US" w:eastAsia="ja-JP"/>
              </w:rPr>
              <w:t xml:space="preserve"> including REs for CRS and/or DMRS applied to CRS based sPDCCH</w:t>
            </w:r>
          </w:p>
        </w:tc>
      </w:tr>
      <w:tr w:rsidR="00AB36CA" w:rsidRPr="00036048" w14:paraId="716225C9" w14:textId="77777777" w:rsidTr="00520CEE">
        <w:tc>
          <w:tcPr>
            <w:tcW w:w="9631" w:type="dxa"/>
          </w:tcPr>
          <w:p w14:paraId="5C7E391E" w14:textId="5D5093D1" w:rsidR="00AB36CA" w:rsidRPr="002A1246" w:rsidRDefault="00AB36CA" w:rsidP="00735E6A">
            <w:pPr>
              <w:spacing w:after="0"/>
              <w:rPr>
                <w:rFonts w:eastAsia="MS Mincho"/>
                <w:iCs/>
                <w:lang w:val="en-US" w:eastAsia="ja-JP"/>
              </w:rPr>
            </w:pPr>
            <w:r w:rsidRPr="002A1246">
              <w:rPr>
                <w:lang w:eastAsia="zh-CN"/>
              </w:rPr>
              <w:t>#sREGs per sCCE is the same for 2/3os and 1-slot sTTI</w:t>
            </w:r>
          </w:p>
        </w:tc>
      </w:tr>
      <w:tr w:rsidR="00AB36CA" w:rsidRPr="00036048" w14:paraId="3A26843A" w14:textId="77777777" w:rsidTr="00520CEE">
        <w:tc>
          <w:tcPr>
            <w:tcW w:w="9631" w:type="dxa"/>
          </w:tcPr>
          <w:p w14:paraId="68A5C294" w14:textId="72AB8474" w:rsidR="00AB36CA" w:rsidRPr="002A1246" w:rsidRDefault="00AB36CA" w:rsidP="00735E6A">
            <w:pPr>
              <w:spacing w:after="0"/>
              <w:rPr>
                <w:lang w:eastAsia="zh-CN"/>
              </w:rPr>
            </w:pPr>
            <w:r w:rsidRPr="002A1246">
              <w:rPr>
                <w:lang w:eastAsia="zh-CN"/>
              </w:rPr>
              <w:t>#sREGs per sCCE is independent of sTTI index in the subframe for CRS based sPDCCH</w:t>
            </w:r>
          </w:p>
        </w:tc>
      </w:tr>
      <w:tr w:rsidR="003C290E" w:rsidRPr="00036048" w14:paraId="3F8DCB2A" w14:textId="77777777" w:rsidTr="00520CEE">
        <w:tc>
          <w:tcPr>
            <w:tcW w:w="9631" w:type="dxa"/>
          </w:tcPr>
          <w:p w14:paraId="6FCA50E1" w14:textId="3DB7D4D0" w:rsidR="003C290E" w:rsidRPr="002A1246" w:rsidRDefault="003C290E" w:rsidP="00735E6A">
            <w:pPr>
              <w:spacing w:after="0"/>
              <w:rPr>
                <w:lang w:eastAsia="zh-CN"/>
              </w:rPr>
            </w:pPr>
            <w:r w:rsidRPr="002A1246">
              <w:rPr>
                <w:lang w:eastAsia="zh-CN"/>
              </w:rPr>
              <w:t>#sREGs per sCCE is for CRS based sPDCCH is</w:t>
            </w:r>
            <w:r w:rsidRPr="002A1246">
              <w:rPr>
                <w:rFonts w:eastAsia="MS Mincho"/>
                <w:iCs/>
                <w:lang w:eastAsia="ja-JP"/>
              </w:rPr>
              <w:t xml:space="preserve"> 4</w:t>
            </w:r>
          </w:p>
        </w:tc>
      </w:tr>
      <w:tr w:rsidR="006005B7" w:rsidRPr="00036048" w14:paraId="65ACE9A4" w14:textId="77777777" w:rsidTr="00520CEE">
        <w:tc>
          <w:tcPr>
            <w:tcW w:w="9631" w:type="dxa"/>
          </w:tcPr>
          <w:p w14:paraId="3E914265" w14:textId="2C0EE912" w:rsidR="006005B7" w:rsidRPr="006005B7" w:rsidRDefault="006005B7" w:rsidP="006005B7">
            <w:pPr>
              <w:rPr>
                <w:iCs/>
                <w:color w:val="FF0000"/>
                <w:lang w:eastAsia="ko-KR"/>
              </w:rPr>
            </w:pPr>
            <w:r>
              <w:rPr>
                <w:iCs/>
                <w:color w:val="FF0000"/>
                <w:lang w:eastAsia="ko-KR"/>
              </w:rPr>
              <w:t>#sREGS per sCCE is for DMRS based sPDCCH 4 in a 2-sybmol sPDCCH and is 6 in a 3-symbol sPDCCH</w:t>
            </w:r>
          </w:p>
        </w:tc>
      </w:tr>
      <w:tr w:rsidR="008C0E85" w:rsidRPr="00036048" w14:paraId="5586E277" w14:textId="77777777" w:rsidTr="00520CEE">
        <w:tc>
          <w:tcPr>
            <w:tcW w:w="9631" w:type="dxa"/>
          </w:tcPr>
          <w:p w14:paraId="4CEBCFB3" w14:textId="77777777" w:rsidR="008C0E85" w:rsidRPr="008C0E85" w:rsidRDefault="008C0E85" w:rsidP="008C0E85">
            <w:pPr>
              <w:rPr>
                <w:color w:val="FF0000"/>
                <w:lang w:val="en-US"/>
              </w:rPr>
            </w:pPr>
            <w:r w:rsidRPr="008C0E85">
              <w:rPr>
                <w:color w:val="FF0000"/>
                <w:lang w:val="en-US"/>
              </w:rPr>
              <w:t>For localized CRS-based sPDCCH, the sREG corresponding to an sCCE index n are given by</w:t>
            </w:r>
          </w:p>
          <w:p w14:paraId="0D8BDA06" w14:textId="77777777" w:rsidR="008C0E85" w:rsidRPr="008C0E85" w:rsidRDefault="008C0E85" w:rsidP="008C0E85">
            <w:pPr>
              <w:jc w:val="center"/>
              <w:rPr>
                <w:color w:val="FF0000"/>
                <w:lang w:val="en-US"/>
              </w:rPr>
            </w:pPr>
            <w:r w:rsidRPr="008C0E85">
              <w:rPr>
                <w:color w:val="FF0000"/>
                <w:position w:val="-10"/>
              </w:rPr>
              <w:object w:dxaOrig="920" w:dyaOrig="320" w14:anchorId="32AADD4D">
                <v:shape id="_x0000_i1028" type="#_x0000_t75" style="width:65.55pt;height:22.6pt" o:ole="">
                  <v:imagedata r:id="rId24" o:title=""/>
                </v:shape>
                <o:OLEObject Type="Embed" ProgID="Equation.3" ShapeID="_x0000_i1028" DrawAspect="Content" ObjectID="_1569521763" r:id="rId25"/>
              </w:object>
            </w:r>
          </w:p>
          <w:p w14:paraId="53F412ED" w14:textId="4B879B1F" w:rsidR="008C0E85" w:rsidRPr="008C0E85" w:rsidRDefault="008C0E85" w:rsidP="006005B7">
            <w:pPr>
              <w:rPr>
                <w:color w:val="FF0000"/>
              </w:rPr>
            </w:pPr>
            <w:r w:rsidRPr="008C0E85">
              <w:rPr>
                <w:color w:val="FF0000"/>
                <w:lang w:val="en-US"/>
              </w:rPr>
              <w:t xml:space="preserve">Where n=0,…,N_(sCCE,p)-1. N_(sCCE,p) is the number of sCCE in sPDCCH RB set p, and j=0,…, </w:t>
            </w:r>
            <w:r w:rsidRPr="008C0E85">
              <w:rPr>
                <w:color w:val="FF0000"/>
                <w:position w:val="-10"/>
              </w:rPr>
              <w:object w:dxaOrig="499" w:dyaOrig="320" w14:anchorId="5FF8A64B">
                <v:shape id="_x0000_i1029" type="#_x0000_t75" style="width:24.9pt;height:15.7pt" o:ole="">
                  <v:imagedata r:id="rId26" o:title=""/>
                </v:shape>
                <o:OLEObject Type="Embed" ProgID="Equation.3" ShapeID="_x0000_i1029" DrawAspect="Content" ObjectID="_1569521764" r:id="rId27"/>
              </w:object>
            </w:r>
            <w:r w:rsidRPr="008C0E85">
              <w:rPr>
                <w:color w:val="FF0000"/>
                <w:lang w:val="en-US"/>
              </w:rPr>
              <w:t xml:space="preserve">-1. </w:t>
            </w:r>
            <w:r w:rsidRPr="008C0E85">
              <w:rPr>
                <w:color w:val="FF0000"/>
                <w:position w:val="-10"/>
              </w:rPr>
              <w:object w:dxaOrig="499" w:dyaOrig="320" w14:anchorId="6110647C">
                <v:shape id="_x0000_i1030" type="#_x0000_t75" style="width:24.9pt;height:15.7pt" o:ole="">
                  <v:imagedata r:id="rId26" o:title=""/>
                </v:shape>
                <o:OLEObject Type="Embed" ProgID="Equation.3" ShapeID="_x0000_i1030" DrawAspect="Content" ObjectID="_1569521765" r:id="rId28"/>
              </w:object>
            </w:r>
            <w:r w:rsidRPr="008C0E85">
              <w:rPr>
                <w:color w:val="FF0000"/>
                <w:lang w:val="en-US"/>
              </w:rPr>
              <w:t xml:space="preserve"> is the number of sREG per sCCE</w:t>
            </w:r>
          </w:p>
        </w:tc>
      </w:tr>
      <w:tr w:rsidR="008C0E85" w:rsidRPr="00036048" w14:paraId="0AC8ED89" w14:textId="77777777" w:rsidTr="00520CEE">
        <w:tc>
          <w:tcPr>
            <w:tcW w:w="9631" w:type="dxa"/>
          </w:tcPr>
          <w:p w14:paraId="44EA7FAB" w14:textId="77777777" w:rsidR="008C0E85" w:rsidRPr="008C0E85" w:rsidRDefault="008C0E85" w:rsidP="008C0E85">
            <w:pPr>
              <w:rPr>
                <w:color w:val="FF0000"/>
                <w:lang w:val="en-US"/>
              </w:rPr>
            </w:pPr>
            <w:r w:rsidRPr="008C0E85">
              <w:rPr>
                <w:color w:val="FF0000"/>
                <w:lang w:val="en-US"/>
              </w:rPr>
              <w:t>For localized DMRS-based sPDCCH, the sREG corresponding to an sCCE index n are given by</w:t>
            </w:r>
          </w:p>
          <w:p w14:paraId="7330A739" w14:textId="77777777" w:rsidR="008C0E85" w:rsidRPr="008C0E85" w:rsidRDefault="008C0E85" w:rsidP="008C0E85">
            <w:pPr>
              <w:jc w:val="center"/>
              <w:rPr>
                <w:color w:val="FF0000"/>
                <w:lang w:val="en-US"/>
              </w:rPr>
            </w:pPr>
            <w:r w:rsidRPr="008C0E85">
              <w:rPr>
                <w:color w:val="FF0000"/>
                <w:position w:val="-10"/>
              </w:rPr>
              <w:object w:dxaOrig="920" w:dyaOrig="320" w14:anchorId="594D4509">
                <v:shape id="_x0000_i1031" type="#_x0000_t75" style="width:65.55pt;height:22.6pt" o:ole="">
                  <v:imagedata r:id="rId29" o:title=""/>
                </v:shape>
                <o:OLEObject Type="Embed" ProgID="Equation.3" ShapeID="_x0000_i1031" DrawAspect="Content" ObjectID="_1569521766" r:id="rId30"/>
              </w:object>
            </w:r>
          </w:p>
          <w:p w14:paraId="14292DA6" w14:textId="1BDC0B22" w:rsidR="008C0E85" w:rsidRPr="008C0E85" w:rsidRDefault="008C0E85" w:rsidP="008C0E85">
            <w:pPr>
              <w:rPr>
                <w:color w:val="FF0000"/>
                <w:lang w:val="en-US"/>
              </w:rPr>
            </w:pPr>
            <w:r w:rsidRPr="008C0E85">
              <w:rPr>
                <w:color w:val="FF0000"/>
                <w:lang w:val="en-US"/>
              </w:rPr>
              <w:t xml:space="preserve">Where n=0,…,N_(sCCE,p)-1. N_(sCCE,p) is the number of sCCE in sPDCCH RB set p, and j=0,…, </w:t>
            </w:r>
            <w:r w:rsidRPr="008C0E85">
              <w:rPr>
                <w:color w:val="FF0000"/>
                <w:position w:val="-10"/>
              </w:rPr>
              <w:object w:dxaOrig="499" w:dyaOrig="320" w14:anchorId="045E40D1">
                <v:shape id="_x0000_i1032" type="#_x0000_t75" style="width:24.9pt;height:15.7pt" o:ole="">
                  <v:imagedata r:id="rId26" o:title=""/>
                </v:shape>
                <o:OLEObject Type="Embed" ProgID="Equation.3" ShapeID="_x0000_i1032" DrawAspect="Content" ObjectID="_1569521767" r:id="rId31"/>
              </w:object>
            </w:r>
            <w:r w:rsidRPr="008C0E85">
              <w:rPr>
                <w:color w:val="FF0000"/>
              </w:rPr>
              <w:t>-1</w:t>
            </w:r>
            <w:r w:rsidRPr="008C0E85">
              <w:rPr>
                <w:color w:val="FF0000"/>
                <w:lang w:val="en-US"/>
              </w:rPr>
              <w:t xml:space="preserve">. </w:t>
            </w:r>
            <w:r w:rsidRPr="008C0E85">
              <w:rPr>
                <w:color w:val="FF0000"/>
                <w:position w:val="-10"/>
              </w:rPr>
              <w:object w:dxaOrig="499" w:dyaOrig="320" w14:anchorId="2EE93D89">
                <v:shape id="_x0000_i1033" type="#_x0000_t75" style="width:24.9pt;height:15.7pt" o:ole="">
                  <v:imagedata r:id="rId32" o:title=""/>
                </v:shape>
                <o:OLEObject Type="Embed" ProgID="Equation.3" ShapeID="_x0000_i1033" DrawAspect="Content" ObjectID="_1569521768" r:id="rId33"/>
              </w:object>
            </w:r>
            <w:r w:rsidRPr="008C0E85">
              <w:rPr>
                <w:color w:val="FF0000"/>
                <w:lang w:val="en-US"/>
              </w:rPr>
              <w:t>is the number of sREG per sCCE</w:t>
            </w:r>
          </w:p>
        </w:tc>
      </w:tr>
      <w:tr w:rsidR="008C0E85" w:rsidRPr="00036048" w14:paraId="4A7C3F51" w14:textId="77777777" w:rsidTr="00520CEE">
        <w:tc>
          <w:tcPr>
            <w:tcW w:w="9631" w:type="dxa"/>
          </w:tcPr>
          <w:p w14:paraId="1B95EA9C" w14:textId="77777777" w:rsidR="008C0E85" w:rsidRPr="008C0E85" w:rsidRDefault="008C0E85" w:rsidP="008C0E85">
            <w:pPr>
              <w:rPr>
                <w:color w:val="FF0000"/>
                <w:lang w:val="en-US"/>
              </w:rPr>
            </w:pPr>
            <w:r w:rsidRPr="008C0E85">
              <w:rPr>
                <w:color w:val="FF0000"/>
                <w:lang w:val="en-US"/>
              </w:rPr>
              <w:t>For CRS-based sPDCCH and distributed configuration, the sREG corresponding to an sCCE index n are given by</w:t>
            </w:r>
          </w:p>
          <w:p w14:paraId="3DC4EB2D" w14:textId="53BCA68E" w:rsidR="008C0E85" w:rsidRPr="008C0E85" w:rsidRDefault="008C0E85" w:rsidP="008C0E85">
            <w:pPr>
              <w:rPr>
                <w:color w:val="FF0000"/>
                <w:lang w:val="en-US"/>
              </w:rPr>
            </w:pPr>
            <w:r w:rsidRPr="008C0E85">
              <w:rPr>
                <w:noProof/>
                <w:color w:val="FF0000"/>
                <w:lang w:val="en-US"/>
              </w:rPr>
              <w:drawing>
                <wp:inline distT="0" distB="0" distL="0" distR="0" wp14:anchorId="101FDB23" wp14:editId="3126950C">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14:paraId="3BE7E656" w14:textId="59E3C65F" w:rsidR="008C0E85" w:rsidRPr="008C0E85" w:rsidRDefault="008C0E85" w:rsidP="008C0E85">
            <w:pPr>
              <w:rPr>
                <w:lang w:val="en-US"/>
              </w:rPr>
            </w:pPr>
            <w:r w:rsidRPr="008C0E85">
              <w:rPr>
                <w:color w:val="FF0000"/>
                <w:lang w:val="en-US"/>
              </w:rPr>
              <w:t>Where n=0,…,N_(sCCE,p)-1 and N_(sCCE,p) is the number of sCCE in sPDCCH RB set p. i=0,…, N_sREG^sCCE-1, where N_sREG^sCCE is the number of sREG per sCCE. N_sREG ^symb is the number of sREGs per each configured OFDM symbol in the sPDCCH RB set.</w:t>
            </w:r>
          </w:p>
        </w:tc>
      </w:tr>
      <w:tr w:rsidR="0013565D" w:rsidRPr="00036048" w14:paraId="31743EC8" w14:textId="77777777" w:rsidTr="00520CEE">
        <w:tc>
          <w:tcPr>
            <w:tcW w:w="9631" w:type="dxa"/>
          </w:tcPr>
          <w:p w14:paraId="42EC4497" w14:textId="77777777" w:rsidR="0013565D" w:rsidRPr="0013565D" w:rsidRDefault="0013565D" w:rsidP="0013565D">
            <w:pPr>
              <w:rPr>
                <w:b/>
                <w:color w:val="FF0000"/>
                <w:lang w:val="en-US"/>
              </w:rPr>
            </w:pPr>
            <w:r w:rsidRPr="0013565D">
              <w:rPr>
                <w:color w:val="FF0000"/>
                <w:lang w:val="en-US"/>
              </w:rPr>
              <w:t>For distributed DMRS-based sPDCCH, the sREG corresponding to an sCCE index n are given by</w:t>
            </w:r>
          </w:p>
          <w:p w14:paraId="7D103B0E" w14:textId="77777777" w:rsidR="0013565D" w:rsidRPr="0013565D" w:rsidRDefault="0013565D" w:rsidP="0013565D">
            <w:pPr>
              <w:jc w:val="center"/>
              <w:rPr>
                <w:color w:val="FF0000"/>
              </w:rPr>
            </w:pPr>
            <w:r w:rsidRPr="0013565D">
              <w:rPr>
                <w:color w:val="FF0000"/>
                <w:position w:val="-10"/>
              </w:rPr>
              <w:object w:dxaOrig="920" w:dyaOrig="320" w14:anchorId="53995D4A">
                <v:shape id="_x0000_i1034" type="#_x0000_t75" style="width:65.55pt;height:22.6pt" o:ole="">
                  <v:imagedata r:id="rId29" o:title=""/>
                </v:shape>
                <o:OLEObject Type="Embed" ProgID="Equation.3" ShapeID="_x0000_i1034" DrawAspect="Content" ObjectID="_1569521769" r:id="rId35"/>
              </w:object>
            </w:r>
          </w:p>
          <w:p w14:paraId="72B67EFF" w14:textId="77777777" w:rsidR="0013565D" w:rsidRPr="0013565D" w:rsidRDefault="0013565D" w:rsidP="0013565D">
            <w:pPr>
              <w:rPr>
                <w:color w:val="FF0000"/>
              </w:rPr>
            </w:pPr>
            <w:r w:rsidRPr="0013565D">
              <w:rPr>
                <w:iCs/>
                <w:color w:val="FF0000"/>
                <w:lang w:val="en-US" w:eastAsia="ko-KR"/>
              </w:rPr>
              <w:t>For DMRS-based sPDCCH, the logical sCCEs corresponding to a distributed</w:t>
            </w:r>
            <w:r w:rsidRPr="0013565D">
              <w:rPr>
                <w:b/>
                <w:bCs/>
                <w:iCs/>
                <w:color w:val="FF0000"/>
                <w:lang w:val="en-US" w:eastAsia="ko-KR"/>
              </w:rPr>
              <w:t xml:space="preserve"> </w:t>
            </w:r>
            <w:r w:rsidRPr="0013565D">
              <w:rPr>
                <w:iCs/>
                <w:color w:val="FF0000"/>
                <w:lang w:val="en-US" w:eastAsia="ko-KR"/>
              </w:rPr>
              <w:t xml:space="preserve">sPDCCH candidate </w:t>
            </w:r>
            <w:r w:rsidRPr="0013565D">
              <w:rPr>
                <w:i/>
                <w:iCs/>
                <w:color w:val="FF0000"/>
                <w:lang w:val="en-US" w:eastAsia="ko-KR"/>
              </w:rPr>
              <w:t>m</w:t>
            </w:r>
            <w:r w:rsidRPr="0013565D">
              <w:rPr>
                <w:iCs/>
                <w:color w:val="FF0000"/>
                <w:lang w:val="en-US" w:eastAsia="ko-KR"/>
              </w:rPr>
              <w:t xml:space="preserve"> of the sPDCCH search space at aggregation level L are given by:</w:t>
            </w:r>
          </w:p>
          <w:p w14:paraId="51407924" w14:textId="508825AA" w:rsidR="0013565D" w:rsidRPr="0013565D" w:rsidRDefault="0013565D" w:rsidP="0013565D">
            <w:pPr>
              <w:jc w:val="center"/>
              <w:rPr>
                <w:rFonts w:cs="Times"/>
                <w:color w:val="FF0000"/>
                <w:lang w:val="en-US"/>
              </w:rPr>
            </w:pPr>
            <w:r w:rsidRPr="0013565D">
              <w:rPr>
                <w:rFonts w:cs="Times"/>
                <w:iCs/>
                <w:color w:val="FF0000"/>
                <w:lang w:val="sv-SE" w:eastAsia="ko-KR"/>
              </w:rPr>
              <w:fldChar w:fldCharType="begin"/>
            </w:r>
            <w:r w:rsidRPr="0013565D">
              <w:rPr>
                <w:rFonts w:cs="Times"/>
                <w:iCs/>
                <w:color w:val="FF0000"/>
                <w:lang w:val="en-US" w:eastAsia="ko-KR"/>
              </w:rPr>
              <w:instrText xml:space="preserve"> QUOTE </w:instrText>
            </w:r>
            <m:oMath>
              <m:d>
                <m:dPr>
                  <m:ctrlPr>
                    <w:rPr>
                      <w:rFonts w:ascii="Cambria Math" w:hAnsi="Cambria Math"/>
                      <w:b/>
                      <w:bCs/>
                      <w:i/>
                      <w:iCs/>
                      <w:color w:val="FF0000"/>
                      <w:kern w:val="24"/>
                      <w:sz w:val="38"/>
                      <w:szCs w:val="38"/>
                      <w:lang w:val="en-US" w:eastAsia="sv-SE"/>
                    </w:rPr>
                  </m:ctrlPr>
                </m:dPr>
                <m:e>
                  <m:sSubSup>
                    <m:sSubSupPr>
                      <m:ctrlPr>
                        <w:rPr>
                          <w:rFonts w:ascii="Cambria Math" w:hAnsi="Cambria Math"/>
                          <w:i/>
                          <w:iCs/>
                          <w:color w:val="FF0000"/>
                          <w:kern w:val="24"/>
                          <w:sz w:val="38"/>
                          <w:szCs w:val="38"/>
                          <w:lang w:val="en-US" w:eastAsia="sv-SE"/>
                        </w:rPr>
                      </m:ctrlPr>
                    </m:sSubSupPr>
                    <m:e>
                      <m:r>
                        <m:rPr>
                          <m:sty m:val="p"/>
                        </m:rPr>
                        <w:rPr>
                          <w:rFonts w:ascii="Cambria Math" w:hAnsi="Cambria Math"/>
                          <w:color w:val="FF0000"/>
                          <w:kern w:val="24"/>
                          <w:sz w:val="38"/>
                          <w:szCs w:val="38"/>
                          <w:lang w:val="en-US" w:eastAsia="sv-SE"/>
                        </w:rPr>
                        <m:t>Y</m:t>
                      </m:r>
                    </m:e>
                    <m:sub>
                      <m:r>
                        <m:rPr>
                          <m:sty m:val="p"/>
                        </m:rPr>
                        <w:rPr>
                          <w:rFonts w:ascii="Cambria Math" w:hAnsi="Cambria Math"/>
                          <w:color w:val="FF0000"/>
                          <w:kern w:val="24"/>
                          <w:sz w:val="38"/>
                          <w:szCs w:val="38"/>
                          <w:lang w:val="en-US" w:eastAsia="sv-SE"/>
                        </w:rPr>
                        <m:t>p</m:t>
                      </m:r>
                    </m:sub>
                    <m:sup>
                      <m:r>
                        <m:rPr>
                          <m:sty m:val="p"/>
                        </m:rPr>
                        <w:rPr>
                          <w:rFonts w:ascii="Cambria Math" w:hAnsi="Cambria Math"/>
                          <w:color w:val="FF0000"/>
                          <w:kern w:val="24"/>
                          <w:sz w:val="38"/>
                          <w:szCs w:val="38"/>
                          <w:lang w:val="en-US" w:eastAsia="sv-SE"/>
                        </w:rPr>
                        <m:t>L</m:t>
                      </m:r>
                    </m:sup>
                  </m:sSubSup>
                  <m:r>
                    <m:rPr>
                      <m:sty m:val="p"/>
                    </m:rPr>
                    <w:rPr>
                      <w:rFonts w:ascii="Cambria Math" w:hAnsi="Cambria Math"/>
                      <w:color w:val="FF0000"/>
                      <w:kern w:val="24"/>
                      <w:sz w:val="38"/>
                      <w:szCs w:val="38"/>
                      <w:lang w:val="en-US" w:eastAsia="sv-SE"/>
                    </w:rPr>
                    <m:t>+</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b/>
                              <w:bCs/>
                              <w:i/>
                              <w:iCs/>
                              <w:color w:val="FF0000"/>
                              <w:kern w:val="24"/>
                              <w:sz w:val="38"/>
                              <w:szCs w:val="38"/>
                              <w:lang w:val="en-US" w:eastAsia="sv-SE"/>
                            </w:rPr>
                          </m:ctrlPr>
                        </m:fPr>
                        <m:num>
                          <m:r>
                            <m:rPr>
                              <m:sty m:val="p"/>
                            </m:rPr>
                            <w:rPr>
                              <w:rFonts w:ascii="Cambria Math" w:hAnsi="Cambria Math"/>
                              <w:color w:val="FF0000"/>
                              <w:kern w:val="24"/>
                              <w:sz w:val="38"/>
                              <w:szCs w:val="38"/>
                              <w:lang w:val="en-US" w:eastAsia="sv-SE"/>
                            </w:rPr>
                            <m:t>m*</m:t>
                          </m:r>
                          <m:sSub>
                            <m:sSubPr>
                              <m:ctrlPr>
                                <w:rPr>
                                  <w:rFonts w:ascii="Cambria Math" w:hAnsi="Cambria Math"/>
                                  <w:b/>
                                  <w:bCs/>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sSubSup>
                            <m:sSubSupPr>
                              <m:ctrlPr>
                                <w:rPr>
                                  <w:rFonts w:ascii="Cambria Math" w:hAnsi="Cambria Math"/>
                                  <w:b/>
                                  <w:bCs/>
                                  <w:i/>
                                  <w:iCs/>
                                  <w:color w:val="FF0000"/>
                                  <w:kern w:val="24"/>
                                  <w:sz w:val="38"/>
                                  <w:szCs w:val="38"/>
                                  <w:lang w:val="en-US" w:eastAsia="sv-SE"/>
                                </w:rPr>
                              </m:ctrlPr>
                            </m:sSubSupPr>
                            <m:e>
                              <m:r>
                                <m:rPr>
                                  <m:sty m:val="p"/>
                                </m:rPr>
                                <w:rPr>
                                  <w:rFonts w:ascii="Cambria Math" w:hAnsi="Cambria Math"/>
                                  <w:color w:val="FF0000"/>
                                  <w:kern w:val="24"/>
                                  <w:sz w:val="38"/>
                                  <w:szCs w:val="38"/>
                                  <w:lang w:val="en-US" w:eastAsia="sv-SE"/>
                                </w:rPr>
                                <m:t>M</m:t>
                              </m:r>
                            </m:e>
                            <m:sub>
                              <m:r>
                                <m:rPr>
                                  <m:sty m:val="p"/>
                                </m:rPr>
                                <w:rPr>
                                  <w:rFonts w:ascii="Cambria Math" w:hAnsi="Cambria Math"/>
                                  <w:color w:val="FF0000"/>
                                  <w:kern w:val="24"/>
                                  <w:sz w:val="38"/>
                                  <w:szCs w:val="38"/>
                                  <w:lang w:val="en-US" w:eastAsia="sv-SE"/>
                                </w:rPr>
                                <m:t>p</m:t>
                              </m:r>
                            </m:sub>
                            <m:sup>
                              <m:r>
                                <m:rPr>
                                  <m:sty m:val="p"/>
                                </m:rPr>
                                <w:rPr>
                                  <w:rFonts w:ascii="Cambria Math" w:hAnsi="Cambria Math"/>
                                  <w:color w:val="FF0000"/>
                                  <w:kern w:val="24"/>
                                  <w:sz w:val="38"/>
                                  <w:szCs w:val="38"/>
                                  <w:lang w:val="en-US" w:eastAsia="sv-SE"/>
                                </w:rPr>
                                <m:t>L</m:t>
                              </m:r>
                            </m:sup>
                          </m:sSubSup>
                        </m:den>
                      </m:f>
                    </m:e>
                  </m:d>
                </m:e>
              </m:d>
              <m:r>
                <m:rPr>
                  <m:sty m:val="p"/>
                </m:rPr>
                <w:rPr>
                  <w:rFonts w:ascii="Cambria Math" w:hAnsi="Cambria Math"/>
                  <w:color w:val="FF0000"/>
                  <w:kern w:val="24"/>
                  <w:sz w:val="38"/>
                  <w:szCs w:val="38"/>
                  <w:lang w:val="en-US" w:eastAsia="sv-SE"/>
                </w:rPr>
                <m:t>mod</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i/>
                          <w:iCs/>
                          <w:color w:val="FF0000"/>
                          <w:kern w:val="24"/>
                          <w:sz w:val="38"/>
                          <w:szCs w:val="38"/>
                          <w:lang w:val="en-US" w:eastAsia="sv-SE"/>
                        </w:rPr>
                      </m:ctrlPr>
                    </m:fPr>
                    <m:num>
                      <m:sSub>
                        <m:sSubPr>
                          <m:ctrlPr>
                            <w:rPr>
                              <w:rFonts w:ascii="Cambria Math" w:hAnsi="Cambria Math"/>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den>
                  </m:f>
                </m:e>
              </m:d>
              <m:r>
                <m:rPr>
                  <m:sty m:val="p"/>
                </m:rPr>
                <w:rPr>
                  <w:rFonts w:ascii="Cambria Math" w:hAnsi="Cambria Math"/>
                  <w:color w:val="FF0000"/>
                  <w:kern w:val="24"/>
                  <w:sz w:val="38"/>
                  <w:szCs w:val="38"/>
                  <w:lang w:val="en-US" w:eastAsia="sv-SE"/>
                </w:rPr>
                <m:t>+i*</m:t>
              </m:r>
              <m:d>
                <m:dPr>
                  <m:begChr m:val="⌊"/>
                  <m:endChr m:val="⌋"/>
                  <m:ctrlPr>
                    <w:rPr>
                      <w:rFonts w:ascii="Cambria Math" w:hAnsi="Cambria Math"/>
                      <w:b/>
                      <w:bCs/>
                      <w:i/>
                      <w:iCs/>
                      <w:color w:val="FF0000"/>
                      <w:kern w:val="24"/>
                      <w:sz w:val="38"/>
                      <w:szCs w:val="38"/>
                      <w:lang w:val="en-US" w:eastAsia="sv-SE"/>
                    </w:rPr>
                  </m:ctrlPr>
                </m:dPr>
                <m:e>
                  <m:f>
                    <m:fPr>
                      <m:ctrlPr>
                        <w:rPr>
                          <w:rFonts w:ascii="Cambria Math" w:hAnsi="Cambria Math"/>
                          <w:i/>
                          <w:iCs/>
                          <w:color w:val="FF0000"/>
                          <w:kern w:val="24"/>
                          <w:sz w:val="38"/>
                          <w:szCs w:val="38"/>
                          <w:lang w:val="en-US" w:eastAsia="sv-SE"/>
                        </w:rPr>
                      </m:ctrlPr>
                    </m:fPr>
                    <m:num>
                      <m:sSub>
                        <m:sSubPr>
                          <m:ctrlPr>
                            <w:rPr>
                              <w:rFonts w:ascii="Cambria Math" w:hAnsi="Cambria Math"/>
                              <w:i/>
                              <w:iCs/>
                              <w:color w:val="FF0000"/>
                              <w:kern w:val="24"/>
                              <w:sz w:val="38"/>
                              <w:szCs w:val="38"/>
                              <w:lang w:val="en-US" w:eastAsia="sv-SE"/>
                            </w:rPr>
                          </m:ctrlPr>
                        </m:sSubPr>
                        <m:e>
                          <m:r>
                            <m:rPr>
                              <m:sty m:val="p"/>
                            </m:rPr>
                            <w:rPr>
                              <w:rFonts w:ascii="Cambria Math" w:hAnsi="Cambria Math"/>
                              <w:color w:val="FF0000"/>
                              <w:kern w:val="24"/>
                              <w:sz w:val="38"/>
                              <w:szCs w:val="38"/>
                              <w:lang w:val="en-US" w:eastAsia="sv-SE"/>
                            </w:rPr>
                            <m:t>N</m:t>
                          </m:r>
                        </m:e>
                        <m:sub>
                          <m:r>
                            <m:rPr>
                              <m:sty m:val="p"/>
                            </m:rPr>
                            <w:rPr>
                              <w:rFonts w:ascii="Cambria Math" w:hAnsi="Cambria Math"/>
                              <w:color w:val="FF0000"/>
                              <w:kern w:val="24"/>
                              <w:sz w:val="38"/>
                              <w:szCs w:val="38"/>
                              <w:lang w:val="en-US" w:eastAsia="sv-SE"/>
                            </w:rPr>
                            <m:t>sCCE,p</m:t>
                          </m:r>
                        </m:sub>
                      </m:sSub>
                    </m:num>
                    <m:den>
                      <m:r>
                        <m:rPr>
                          <m:sty m:val="p"/>
                        </m:rPr>
                        <w:rPr>
                          <w:rFonts w:ascii="Cambria Math" w:hAnsi="Cambria Math"/>
                          <w:color w:val="FF0000"/>
                          <w:kern w:val="24"/>
                          <w:sz w:val="38"/>
                          <w:szCs w:val="38"/>
                          <w:lang w:val="en-US" w:eastAsia="sv-SE"/>
                        </w:rPr>
                        <m:t>L</m:t>
                      </m:r>
                    </m:den>
                  </m:f>
                </m:e>
              </m:d>
            </m:oMath>
            <w:r w:rsidRPr="0013565D">
              <w:rPr>
                <w:rFonts w:cs="Times"/>
                <w:iCs/>
                <w:color w:val="FF0000"/>
                <w:lang w:val="en-US" w:eastAsia="ko-KR"/>
              </w:rPr>
              <w:instrText xml:space="preserve"> </w:instrText>
            </w:r>
            <w:r w:rsidRPr="0013565D">
              <w:rPr>
                <w:rFonts w:cs="Times"/>
                <w:iCs/>
                <w:color w:val="FF0000"/>
                <w:lang w:val="sv-SE" w:eastAsia="ko-KR"/>
              </w:rPr>
              <w:fldChar w:fldCharType="end"/>
            </w:r>
            <w:r w:rsidRPr="0013565D">
              <w:rPr>
                <w:rFonts w:cs="Times"/>
                <w:color w:val="FF0000"/>
                <w:position w:val="-30"/>
                <w:lang w:val="en-US"/>
              </w:rPr>
              <w:object w:dxaOrig="3620" w:dyaOrig="680" w14:anchorId="3D9CC988">
                <v:shape id="_x0000_i1035" type="#_x0000_t75" style="width:181.4pt;height:33.7pt" o:ole="">
                  <v:imagedata r:id="rId36" o:title=""/>
                </v:shape>
                <o:OLEObject Type="Embed" ProgID="Equation.3" ShapeID="_x0000_i1035" DrawAspect="Content" ObjectID="_1569521770" r:id="rId37"/>
              </w:object>
            </w:r>
          </w:p>
        </w:tc>
      </w:tr>
      <w:tr w:rsidR="00363023" w:rsidRPr="00036048" w14:paraId="527295FF" w14:textId="77777777" w:rsidTr="00520CEE">
        <w:tc>
          <w:tcPr>
            <w:tcW w:w="9631" w:type="dxa"/>
          </w:tcPr>
          <w:p w14:paraId="6899260C" w14:textId="77777777" w:rsidR="00363023" w:rsidRPr="002A1246" w:rsidRDefault="00363023" w:rsidP="00363023">
            <w:pPr>
              <w:spacing w:after="0"/>
              <w:rPr>
                <w:rFonts w:eastAsia="MS Mincho"/>
                <w:iCs/>
                <w:lang w:val="en-US" w:eastAsia="ja-JP"/>
              </w:rPr>
            </w:pPr>
            <w:r w:rsidRPr="002A1246">
              <w:rPr>
                <w:rFonts w:eastAsia="MS Mincho"/>
                <w:iCs/>
                <w:lang w:eastAsia="ja-JP"/>
              </w:rPr>
              <w:lastRenderedPageBreak/>
              <w:t>A CRS based sPDCCH RB set can be configured to a UE by higher-layer signalling either with distributed or localized mapping of sCCE to sREG</w:t>
            </w:r>
          </w:p>
          <w:p w14:paraId="66E74C9A" w14:textId="4A312550" w:rsidR="00363023" w:rsidRPr="002A1246" w:rsidRDefault="00363023" w:rsidP="00CA630A">
            <w:pPr>
              <w:numPr>
                <w:ilvl w:val="0"/>
                <w:numId w:val="13"/>
              </w:numPr>
              <w:spacing w:after="0"/>
              <w:rPr>
                <w:rFonts w:eastAsia="MS Mincho"/>
                <w:iCs/>
                <w:lang w:val="en-US" w:eastAsia="ja-JP"/>
              </w:rPr>
            </w:pPr>
            <w:r w:rsidRPr="002A1246">
              <w:rPr>
                <w:rFonts w:eastAsia="MS Mincho"/>
                <w:iCs/>
                <w:highlight w:val="yellow"/>
                <w:lang w:val="en-US" w:eastAsia="ja-JP"/>
              </w:rPr>
              <w:t>FFS</w:t>
            </w:r>
            <w:r w:rsidRPr="002A1246">
              <w:rPr>
                <w:rFonts w:eastAsia="MS Mincho"/>
                <w:iCs/>
                <w:lang w:val="en-US" w:eastAsia="ja-JP"/>
              </w:rPr>
              <w:t xml:space="preserve"> definition of localized mapping</w:t>
            </w:r>
          </w:p>
        </w:tc>
      </w:tr>
      <w:tr w:rsidR="00A440B6" w:rsidRPr="00036048" w14:paraId="43BE57D2" w14:textId="77777777" w:rsidTr="00520CEE">
        <w:tc>
          <w:tcPr>
            <w:tcW w:w="9631" w:type="dxa"/>
          </w:tcPr>
          <w:p w14:paraId="783BDE4A" w14:textId="77777777" w:rsidR="00A440B6" w:rsidRDefault="00A440B6" w:rsidP="00A440B6">
            <w:pPr>
              <w:spacing w:after="0"/>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14:paraId="0CA57D23" w14:textId="2BCBB645" w:rsidR="00A440B6" w:rsidRDefault="00A440B6" w:rsidP="00CA630A">
            <w:pPr>
              <w:numPr>
                <w:ilvl w:val="0"/>
                <w:numId w:val="13"/>
              </w:numPr>
              <w:spacing w:after="0"/>
              <w:rPr>
                <w:rFonts w:eastAsia="MS Mincho"/>
                <w:iCs/>
                <w:lang w:eastAsia="ja-JP"/>
              </w:rPr>
            </w:pPr>
            <w:r>
              <w:rPr>
                <w:rFonts w:eastAsia="MS Mincho"/>
                <w:iCs/>
                <w:lang w:val="en-US" w:eastAsia="ja-JP"/>
              </w:rPr>
              <w:t>One sPDCCH candidate is contained within one RB set</w:t>
            </w:r>
          </w:p>
        </w:tc>
      </w:tr>
      <w:tr w:rsidR="00D02257" w:rsidRPr="00036048" w14:paraId="363C59E6" w14:textId="77777777" w:rsidTr="00520CEE">
        <w:tc>
          <w:tcPr>
            <w:tcW w:w="9631" w:type="dxa"/>
          </w:tcPr>
          <w:p w14:paraId="7AABA6A6" w14:textId="2D7F934D" w:rsidR="007D1140" w:rsidRPr="00BC779D" w:rsidRDefault="00D02257" w:rsidP="00F705FA">
            <w:pPr>
              <w:spacing w:after="0"/>
              <w:rPr>
                <w:rFonts w:eastAsia="MS Mincho"/>
                <w:iCs/>
                <w:lang w:val="en-US" w:eastAsia="ja-JP"/>
              </w:rPr>
            </w:pPr>
            <w:r w:rsidRPr="00BC779D">
              <w:rPr>
                <w:rFonts w:eastAsia="MS Mincho"/>
                <w:iCs/>
                <w:lang w:val="en-US" w:eastAsia="ja-JP"/>
              </w:rPr>
              <w:t xml:space="preserve">The number of OFDM symbols per RB set </w:t>
            </w:r>
            <w:r w:rsidR="00A7099F" w:rsidRPr="00BC779D">
              <w:rPr>
                <w:rFonts w:eastAsia="MS Mincho"/>
                <w:iCs/>
                <w:lang w:val="en-US" w:eastAsia="ja-JP"/>
              </w:rPr>
              <w:t>is for</w:t>
            </w:r>
          </w:p>
          <w:p w14:paraId="410BBBE9" w14:textId="277EEB3D" w:rsidR="007D1140" w:rsidRPr="00BC779D" w:rsidRDefault="00D02257" w:rsidP="00CA630A">
            <w:pPr>
              <w:numPr>
                <w:ilvl w:val="0"/>
                <w:numId w:val="41"/>
              </w:numPr>
              <w:spacing w:after="0"/>
              <w:rPr>
                <w:rFonts w:eastAsia="MS Mincho"/>
                <w:iCs/>
                <w:lang w:val="en-US" w:eastAsia="ja-JP"/>
              </w:rPr>
            </w:pPr>
            <w:r w:rsidRPr="00BC779D">
              <w:rPr>
                <w:rFonts w:eastAsia="MS Mincho"/>
                <w:iCs/>
                <w:lang w:val="en-US" w:eastAsia="ja-JP"/>
              </w:rPr>
              <w:t xml:space="preserve">CRS based sPDCCH </w:t>
            </w:r>
          </w:p>
          <w:p w14:paraId="2C58632B" w14:textId="4913EB15" w:rsidR="00D02257" w:rsidRPr="00BC779D" w:rsidRDefault="00D02257" w:rsidP="00CA630A">
            <w:pPr>
              <w:numPr>
                <w:ilvl w:val="1"/>
                <w:numId w:val="41"/>
              </w:numPr>
              <w:spacing w:after="0"/>
              <w:rPr>
                <w:rFonts w:eastAsia="MS Mincho"/>
                <w:iCs/>
                <w:lang w:val="en-US" w:eastAsia="ja-JP"/>
              </w:rPr>
            </w:pPr>
            <w:r w:rsidRPr="00BC779D">
              <w:rPr>
                <w:rFonts w:eastAsia="MS Mincho"/>
                <w:iCs/>
                <w:lang w:val="en-US" w:eastAsia="ja-JP"/>
              </w:rPr>
              <w:t>for 2/3-symb</w:t>
            </w:r>
            <w:r w:rsidR="007D1140" w:rsidRPr="00BC779D">
              <w:rPr>
                <w:rFonts w:eastAsia="MS Mincho"/>
                <w:iCs/>
                <w:lang w:val="en-US" w:eastAsia="ja-JP"/>
              </w:rPr>
              <w:t>ol sTTI:</w:t>
            </w:r>
            <w:r w:rsidRPr="00BC779D">
              <w:rPr>
                <w:rFonts w:eastAsia="MS Mincho"/>
                <w:iCs/>
                <w:lang w:val="en-US" w:eastAsia="ja-JP"/>
              </w:rPr>
              <w:t xml:space="preserve"> 1 or 2 </w:t>
            </w:r>
            <w:r w:rsidR="00A7099F" w:rsidRPr="00BC779D">
              <w:rPr>
                <w:rFonts w:eastAsia="MS Mincho"/>
                <w:iCs/>
                <w:lang w:val="en-US" w:eastAsia="ja-JP"/>
              </w:rPr>
              <w:t>(configured by higher layer)</w:t>
            </w:r>
          </w:p>
          <w:p w14:paraId="138338EA" w14:textId="0C6766FF" w:rsidR="007D1140" w:rsidRPr="00BC779D" w:rsidRDefault="00384AA0" w:rsidP="00CA630A">
            <w:pPr>
              <w:numPr>
                <w:ilvl w:val="1"/>
                <w:numId w:val="41"/>
              </w:numPr>
              <w:spacing w:after="0"/>
              <w:rPr>
                <w:rFonts w:eastAsia="MS Mincho"/>
                <w:iCs/>
                <w:lang w:val="en-US" w:eastAsia="ja-JP"/>
              </w:rPr>
            </w:pPr>
            <w:r w:rsidRPr="00BC779D">
              <w:rPr>
                <w:rFonts w:eastAsia="MS Mincho"/>
                <w:iCs/>
                <w:lang w:val="en-US" w:eastAsia="ja-JP"/>
              </w:rPr>
              <w:t>for 1-slot sTTI: 1 or 2</w:t>
            </w:r>
            <w:r w:rsidR="00A7099F" w:rsidRPr="00BC779D">
              <w:rPr>
                <w:rFonts w:eastAsia="MS Mincho"/>
                <w:iCs/>
                <w:lang w:val="en-US" w:eastAsia="ja-JP"/>
              </w:rPr>
              <w:t xml:space="preserve"> (configured by higher layer)</w:t>
            </w:r>
          </w:p>
          <w:p w14:paraId="48B7CEEF" w14:textId="77777777" w:rsidR="00384AA0" w:rsidRPr="00BC779D" w:rsidRDefault="00384AA0" w:rsidP="00CA630A">
            <w:pPr>
              <w:numPr>
                <w:ilvl w:val="0"/>
                <w:numId w:val="41"/>
              </w:numPr>
              <w:spacing w:after="0"/>
              <w:rPr>
                <w:rFonts w:eastAsia="MS Mincho"/>
                <w:iCs/>
                <w:lang w:val="en-US" w:eastAsia="ja-JP"/>
              </w:rPr>
            </w:pPr>
            <w:r w:rsidRPr="00BC779D">
              <w:rPr>
                <w:rFonts w:eastAsia="MS Mincho"/>
                <w:iCs/>
                <w:lang w:val="en-US" w:eastAsia="ja-JP"/>
              </w:rPr>
              <w:t>DMRS based sPDCCH</w:t>
            </w:r>
          </w:p>
          <w:p w14:paraId="3026DCEC" w14:textId="77777777" w:rsidR="00A7099F" w:rsidRPr="00BC779D" w:rsidRDefault="00A84184" w:rsidP="00CA630A">
            <w:pPr>
              <w:numPr>
                <w:ilvl w:val="1"/>
                <w:numId w:val="41"/>
              </w:numPr>
              <w:spacing w:after="0"/>
              <w:rPr>
                <w:rFonts w:eastAsia="MS Mincho"/>
                <w:iCs/>
                <w:lang w:val="en-US" w:eastAsia="ja-JP"/>
              </w:rPr>
            </w:pPr>
            <w:r w:rsidRPr="00BC779D">
              <w:rPr>
                <w:rFonts w:eastAsia="MS Mincho"/>
                <w:iCs/>
                <w:lang w:val="en-US" w:eastAsia="ja-JP"/>
              </w:rPr>
              <w:t xml:space="preserve">for 2/3-symbol sTTI: </w:t>
            </w:r>
          </w:p>
          <w:p w14:paraId="1D27B24C" w14:textId="77777777" w:rsidR="00A7099F" w:rsidRPr="00BC779D" w:rsidRDefault="00A7099F" w:rsidP="00CA630A">
            <w:pPr>
              <w:numPr>
                <w:ilvl w:val="2"/>
                <w:numId w:val="41"/>
              </w:numPr>
              <w:spacing w:after="0"/>
              <w:rPr>
                <w:rFonts w:eastAsia="MS Mincho"/>
                <w:iCs/>
                <w:lang w:val="en-US" w:eastAsia="ja-JP"/>
              </w:rPr>
            </w:pPr>
            <w:r w:rsidRPr="00BC779D">
              <w:rPr>
                <w:rFonts w:eastAsia="MS Mincho"/>
                <w:iCs/>
                <w:lang w:eastAsia="ja-JP"/>
              </w:rPr>
              <w:t>2 for 2-symbol sTTI#1,2,3,4</w:t>
            </w:r>
          </w:p>
          <w:p w14:paraId="07FA3A39" w14:textId="65640E7B" w:rsidR="00A7099F" w:rsidRPr="00BC779D" w:rsidRDefault="00A7099F" w:rsidP="00FD755F">
            <w:pPr>
              <w:numPr>
                <w:ilvl w:val="2"/>
                <w:numId w:val="41"/>
              </w:numPr>
              <w:spacing w:after="0"/>
              <w:rPr>
                <w:rFonts w:eastAsia="MS Mincho"/>
                <w:iCs/>
                <w:lang w:val="en-US" w:eastAsia="ja-JP"/>
              </w:rPr>
            </w:pPr>
            <w:r w:rsidRPr="00BC779D">
              <w:rPr>
                <w:rFonts w:eastAsia="MS Mincho"/>
                <w:iCs/>
                <w:lang w:eastAsia="ja-JP"/>
              </w:rPr>
              <w:t>3 for 3-symbol sTTI#1 and #5</w:t>
            </w:r>
          </w:p>
          <w:p w14:paraId="4EA8A12F" w14:textId="2BB80199" w:rsidR="00384AA0" w:rsidRPr="00BC779D" w:rsidRDefault="00A84184" w:rsidP="00CA630A">
            <w:pPr>
              <w:numPr>
                <w:ilvl w:val="1"/>
                <w:numId w:val="41"/>
              </w:numPr>
              <w:spacing w:after="0"/>
              <w:rPr>
                <w:rFonts w:eastAsia="MS Mincho"/>
                <w:iCs/>
                <w:lang w:val="en-US" w:eastAsia="ja-JP"/>
              </w:rPr>
            </w:pPr>
            <w:r w:rsidRPr="00BC779D">
              <w:rPr>
                <w:rFonts w:eastAsia="MS Mincho"/>
                <w:iCs/>
                <w:lang w:val="en-US" w:eastAsia="ja-JP"/>
              </w:rPr>
              <w:t>for 1-slot sTTI: 2</w:t>
            </w:r>
          </w:p>
        </w:tc>
      </w:tr>
      <w:tr w:rsidR="003C290E" w:rsidRPr="00036048" w14:paraId="3C9D2B3C" w14:textId="77777777" w:rsidTr="00520CEE">
        <w:tc>
          <w:tcPr>
            <w:tcW w:w="9631" w:type="dxa"/>
          </w:tcPr>
          <w:p w14:paraId="1FAFF6D6" w14:textId="3C8DF263" w:rsidR="00540EEF" w:rsidRPr="00540EEF" w:rsidRDefault="00540EEF" w:rsidP="00540EEF">
            <w:pPr>
              <w:rPr>
                <w:iCs/>
                <w:color w:val="FF0000"/>
                <w:lang w:eastAsia="ko-KR"/>
              </w:rPr>
            </w:pPr>
            <w:r w:rsidRPr="00540EEF">
              <w:rPr>
                <w:iCs/>
                <w:color w:val="FF0000"/>
                <w:lang w:eastAsia="ko-KR"/>
              </w:rPr>
              <w:t>DMRS bundling in frequency domain is mandatory for DMRS-based sPDCCH using a sPRG size of 2</w:t>
            </w:r>
          </w:p>
        </w:tc>
      </w:tr>
      <w:tr w:rsidR="008C0E85" w:rsidRPr="00036048" w14:paraId="320897DF" w14:textId="77777777" w:rsidTr="00520CEE">
        <w:tc>
          <w:tcPr>
            <w:tcW w:w="9631" w:type="dxa"/>
          </w:tcPr>
          <w:p w14:paraId="2B63E302" w14:textId="0EB71F2E" w:rsidR="008C0E85" w:rsidRPr="00540EEF" w:rsidRDefault="008C0E85" w:rsidP="00540EEF">
            <w:pPr>
              <w:rPr>
                <w:iCs/>
                <w:color w:val="FF0000"/>
                <w:lang w:eastAsia="ko-KR"/>
              </w:rPr>
            </w:pPr>
            <w:r w:rsidRPr="008C0E85">
              <w:rPr>
                <w:color w:val="FF0000"/>
              </w:rPr>
              <w:t>The DL DMRS pattern for sPDCCH associated with 2/3os and 7os sTTI, is reused from 2/3os sPDSCH.</w:t>
            </w:r>
          </w:p>
        </w:tc>
      </w:tr>
      <w:tr w:rsidR="006005B7" w:rsidRPr="00036048" w14:paraId="5B938322" w14:textId="77777777" w:rsidTr="00520CEE">
        <w:tc>
          <w:tcPr>
            <w:tcW w:w="9631" w:type="dxa"/>
          </w:tcPr>
          <w:p w14:paraId="79981CBD" w14:textId="1215FFF1" w:rsidR="006005B7" w:rsidRPr="00540EEF" w:rsidRDefault="006005B7" w:rsidP="00540EEF">
            <w:pPr>
              <w:rPr>
                <w:iCs/>
                <w:color w:val="FF0000"/>
                <w:lang w:eastAsia="ko-KR"/>
              </w:rPr>
            </w:pPr>
            <w:r w:rsidRPr="006005B7">
              <w:rPr>
                <w:iCs/>
                <w:color w:val="FF0000"/>
                <w:lang w:eastAsia="ko-KR"/>
              </w:rPr>
              <w:t>In case there is one RB remaining for 2/3os sPDSCH within an sPRG, the DMRS-based sPDSCH is not mapped to that single RB.</w:t>
            </w:r>
          </w:p>
        </w:tc>
      </w:tr>
      <w:tr w:rsidR="003C290E" w:rsidRPr="00036048" w14:paraId="218D493E" w14:textId="77777777" w:rsidTr="00520CEE">
        <w:tc>
          <w:tcPr>
            <w:tcW w:w="9631" w:type="dxa"/>
          </w:tcPr>
          <w:p w14:paraId="4B80A6D6" w14:textId="443F9FC6" w:rsidR="003C290E" w:rsidRPr="00BC779D" w:rsidRDefault="003C290E" w:rsidP="00F705FA">
            <w:pPr>
              <w:spacing w:after="0"/>
              <w:rPr>
                <w:rFonts w:eastAsia="MS Mincho"/>
                <w:iCs/>
                <w:lang w:eastAsia="ja-JP"/>
              </w:rPr>
            </w:pPr>
            <w:r w:rsidRPr="00BC779D">
              <w:rPr>
                <w:rFonts w:eastAsia="MS Mincho"/>
                <w:iCs/>
                <w:lang w:val="en-US" w:eastAsia="ja-JP"/>
              </w:rPr>
              <w:t>CRS-based sPDCCH is only applied to non-MBSFN subframe</w:t>
            </w:r>
          </w:p>
        </w:tc>
      </w:tr>
      <w:tr w:rsidR="008C0E85" w:rsidRPr="00036048" w14:paraId="6CDC2FAA" w14:textId="77777777" w:rsidTr="00520CEE">
        <w:tc>
          <w:tcPr>
            <w:tcW w:w="9631" w:type="dxa"/>
          </w:tcPr>
          <w:p w14:paraId="6E3E735A" w14:textId="3DE4F21B" w:rsidR="008C0E85" w:rsidRPr="008C0E85" w:rsidRDefault="008C0E85" w:rsidP="008C0E85">
            <w:pPr>
              <w:rPr>
                <w:iCs/>
                <w:lang w:eastAsia="ko-KR"/>
              </w:rPr>
            </w:pPr>
            <w:r w:rsidRPr="008C0E85">
              <w:rPr>
                <w:iCs/>
                <w:color w:val="FF0000"/>
                <w:lang w:eastAsia="ko-KR"/>
              </w:rPr>
              <w:t>DMRS-based sPDCCH can be operated in MBSFN subframe and non-MBSFN subframe</w:t>
            </w:r>
          </w:p>
        </w:tc>
      </w:tr>
      <w:tr w:rsidR="006005B7" w:rsidRPr="00036048" w14:paraId="7ADBEDE1" w14:textId="77777777" w:rsidTr="00520CEE">
        <w:tc>
          <w:tcPr>
            <w:tcW w:w="9631" w:type="dxa"/>
          </w:tcPr>
          <w:p w14:paraId="5C77CC0D" w14:textId="37D45A73" w:rsidR="006005B7" w:rsidRPr="00BC779D" w:rsidRDefault="006005B7" w:rsidP="00F705FA">
            <w:pPr>
              <w:spacing w:after="0"/>
              <w:rPr>
                <w:rFonts w:eastAsia="MS Mincho"/>
                <w:iCs/>
                <w:lang w:val="en-US" w:eastAsia="ja-JP"/>
              </w:rPr>
            </w:pPr>
            <w:r w:rsidRPr="006005B7">
              <w:rPr>
                <w:rFonts w:eastAsia="MS Mincho"/>
                <w:iCs/>
                <w:color w:val="FF0000"/>
                <w:lang w:val="en-US" w:eastAsia="ja-JP"/>
              </w:rPr>
              <w:t>For an RB set with CRS-based sPDCCH, the distributed sCCE-to-sREG mapping is implemented at the sREG level</w:t>
            </w:r>
          </w:p>
        </w:tc>
      </w:tr>
      <w:tr w:rsidR="006005B7" w:rsidRPr="00036048" w14:paraId="6D802CF4" w14:textId="77777777" w:rsidTr="00520CEE">
        <w:tc>
          <w:tcPr>
            <w:tcW w:w="9631" w:type="dxa"/>
          </w:tcPr>
          <w:p w14:paraId="58130A54" w14:textId="7C9995C2" w:rsidR="006005B7" w:rsidRPr="006005B7" w:rsidRDefault="006005B7" w:rsidP="00F705FA">
            <w:pPr>
              <w:spacing w:after="0"/>
              <w:rPr>
                <w:rFonts w:eastAsia="MS Mincho"/>
                <w:iCs/>
                <w:color w:val="FF0000"/>
                <w:lang w:val="en-US" w:eastAsia="ja-JP"/>
              </w:rPr>
            </w:pPr>
            <w:r w:rsidRPr="006005B7">
              <w:rPr>
                <w:rFonts w:eastAsia="MS Mincho"/>
                <w:iCs/>
                <w:color w:val="FF0000"/>
                <w:lang w:val="en-US" w:eastAsia="ja-JP"/>
              </w:rPr>
              <w:t>For an RB set with DMRS-based sPDCCH, the distributed sCCE-to-sREG mapping is implemented at the sCCE level.</w:t>
            </w:r>
          </w:p>
        </w:tc>
      </w:tr>
      <w:tr w:rsidR="006005B7" w:rsidRPr="00036048" w14:paraId="2E8DDCBD" w14:textId="77777777" w:rsidTr="00520CEE">
        <w:tc>
          <w:tcPr>
            <w:tcW w:w="9631" w:type="dxa"/>
          </w:tcPr>
          <w:p w14:paraId="23F5FA3E" w14:textId="644288BA" w:rsidR="006005B7" w:rsidRPr="006005B7" w:rsidRDefault="006005B7" w:rsidP="006005B7">
            <w:pPr>
              <w:rPr>
                <w:iCs/>
                <w:lang w:eastAsia="ko-KR"/>
              </w:rPr>
            </w:pPr>
            <w:r w:rsidRPr="006005B7">
              <w:rPr>
                <w:iCs/>
                <w:color w:val="FF0000"/>
                <w:lang w:eastAsia="ko-KR"/>
              </w:rPr>
              <w:t xml:space="preserve">For a CRS-based sPDCCH, sREGs within an sPDCCH set </w:t>
            </w:r>
            <w:r w:rsidRPr="006005B7">
              <w:rPr>
                <w:iCs/>
                <w:color w:val="FF0000"/>
                <w:position w:val="-10"/>
                <w:lang w:eastAsia="ko-KR"/>
              </w:rPr>
              <w:object w:dxaOrig="300" w:dyaOrig="279" w14:anchorId="3F88CE47">
                <v:shape id="_x0000_i1036" type="#_x0000_t75" style="width:15.25pt;height:14.3pt" o:ole="">
                  <v:imagedata r:id="rId38" o:title=""/>
                </v:shape>
                <o:OLEObject Type="Embed" ProgID="Equation.3" ShapeID="_x0000_i1036" DrawAspect="Content" ObjectID="_1569521771" r:id="rId39"/>
              </w:object>
            </w:r>
            <w:r w:rsidRPr="006005B7">
              <w:rPr>
                <w:iCs/>
                <w:color w:val="FF0000"/>
                <w:lang w:eastAsia="ko-KR"/>
              </w:rPr>
              <w:t xml:space="preserve"> are numbered in a frequency-first time-second manner from 0 to</w:t>
            </w:r>
            <w:r w:rsidRPr="006005B7">
              <w:rPr>
                <w:iCs/>
                <w:color w:val="FF0000"/>
                <w:position w:val="-10"/>
                <w:lang w:eastAsia="ko-KR"/>
              </w:rPr>
              <w:object w:dxaOrig="960" w:dyaOrig="320" w14:anchorId="7E5E41F2">
                <v:shape id="_x0000_i1037" type="#_x0000_t75" style="width:48pt;height:15.7pt" o:ole="">
                  <v:imagedata r:id="rId40" o:title=""/>
                </v:shape>
                <o:OLEObject Type="Embed" ProgID="Equation.3" ShapeID="_x0000_i1037" DrawAspect="Content" ObjectID="_1569521772" r:id="rId41"/>
              </w:object>
            </w:r>
            <w:bookmarkStart w:id="2" w:name="_Hlk495328467"/>
            <w:r w:rsidRPr="006005B7">
              <w:rPr>
                <w:iCs/>
                <w:color w:val="FF0000"/>
                <w:lang w:eastAsia="ko-KR"/>
              </w:rPr>
              <w:t xml:space="preserve">, where </w:t>
            </w:r>
            <w:r w:rsidRPr="006005B7">
              <w:rPr>
                <w:color w:val="FF0000"/>
                <w:position w:val="-10"/>
              </w:rPr>
              <w:object w:dxaOrig="400" w:dyaOrig="320" w14:anchorId="0114DE0C">
                <v:shape id="_x0000_i1038" type="#_x0000_t75" style="width:20.3pt;height:15.7pt" o:ole="">
                  <v:imagedata r:id="rId42" o:title=""/>
                </v:shape>
                <o:OLEObject Type="Embed" ProgID="Equation.3" ShapeID="_x0000_i1038" DrawAspect="Content" ObjectID="_1569521773" r:id="rId43"/>
              </w:object>
            </w:r>
            <w:r w:rsidRPr="006005B7">
              <w:rPr>
                <w:color w:val="FF0000"/>
              </w:rPr>
              <w:t xml:space="preserve">is the number of configured symbols, and </w:t>
            </w:r>
            <w:r w:rsidRPr="006005B7">
              <w:rPr>
                <w:color w:val="FF0000"/>
                <w:position w:val="-10"/>
              </w:rPr>
              <w:object w:dxaOrig="400" w:dyaOrig="320" w14:anchorId="18973306">
                <v:shape id="_x0000_i1039" type="#_x0000_t75" style="width:20.3pt;height:15.7pt" o:ole="">
                  <v:imagedata r:id="rId44" o:title=""/>
                </v:shape>
                <o:OLEObject Type="Embed" ProgID="Equation.3" ShapeID="_x0000_i1039" DrawAspect="Content" ObjectID="_1569521774" r:id="rId45"/>
              </w:object>
            </w:r>
            <w:r w:rsidRPr="006005B7">
              <w:rPr>
                <w:color w:val="FF0000"/>
              </w:rPr>
              <w:t xml:space="preserve"> is the number of RBs for the CRS-based sPDCCH RB set</w:t>
            </w:r>
            <w:r w:rsidRPr="006005B7">
              <w:rPr>
                <w:iCs/>
                <w:color w:val="FF0000"/>
                <w:lang w:eastAsia="ko-KR"/>
              </w:rPr>
              <w:t>.</w:t>
            </w:r>
            <w:bookmarkEnd w:id="2"/>
          </w:p>
        </w:tc>
      </w:tr>
      <w:tr w:rsidR="006005B7" w:rsidRPr="00036048" w14:paraId="6DCAD5CA" w14:textId="77777777" w:rsidTr="00520CEE">
        <w:tc>
          <w:tcPr>
            <w:tcW w:w="9631" w:type="dxa"/>
          </w:tcPr>
          <w:p w14:paraId="17493033" w14:textId="1CDBB427" w:rsidR="006005B7" w:rsidRPr="006005B7" w:rsidRDefault="006005B7" w:rsidP="006005B7">
            <w:pPr>
              <w:rPr>
                <w:iCs/>
                <w:color w:val="FF0000"/>
                <w:lang w:eastAsia="ko-KR"/>
              </w:rPr>
            </w:pPr>
            <w:r w:rsidRPr="006005B7">
              <w:rPr>
                <w:iCs/>
                <w:color w:val="FF0000"/>
                <w:lang w:eastAsia="ko-KR"/>
              </w:rPr>
              <w:t>For a DMRS-based sPDCCH, sREGs within an sPDCCH set</w:t>
            </w:r>
            <w:r w:rsidRPr="006005B7">
              <w:rPr>
                <w:iCs/>
                <w:color w:val="FF0000"/>
                <w:position w:val="-10"/>
                <w:lang w:eastAsia="ko-KR"/>
              </w:rPr>
              <w:object w:dxaOrig="300" w:dyaOrig="279" w14:anchorId="1978883E">
                <v:shape id="_x0000_i1040" type="#_x0000_t75" style="width:15.25pt;height:14.3pt" o:ole="">
                  <v:imagedata r:id="rId46" o:title=""/>
                </v:shape>
                <o:OLEObject Type="Embed" ProgID="Equation.3" ShapeID="_x0000_i1040" DrawAspect="Content" ObjectID="_1569521775" r:id="rId47"/>
              </w:object>
            </w:r>
            <w:r w:rsidRPr="006005B7">
              <w:rPr>
                <w:iCs/>
                <w:color w:val="FF0000"/>
                <w:lang w:eastAsia="ko-KR"/>
              </w:rPr>
              <w:t xml:space="preserve"> are numbered in a time-first frequency-second manner from 0 to </w:t>
            </w:r>
            <w:r w:rsidRPr="006005B7">
              <w:rPr>
                <w:iCs/>
                <w:color w:val="FF0000"/>
                <w:position w:val="-10"/>
                <w:lang w:eastAsia="ko-KR"/>
              </w:rPr>
              <w:object w:dxaOrig="960" w:dyaOrig="320" w14:anchorId="400F6EB1">
                <v:shape id="_x0000_i1041" type="#_x0000_t75" style="width:48pt;height:15.7pt" o:ole="">
                  <v:imagedata r:id="rId48" o:title=""/>
                </v:shape>
                <o:OLEObject Type="Embed" ProgID="Equation.3" ShapeID="_x0000_i1041" DrawAspect="Content" ObjectID="_1569521776" r:id="rId49"/>
              </w:object>
            </w:r>
            <w:r w:rsidRPr="006005B7">
              <w:rPr>
                <w:iCs/>
                <w:color w:val="FF0000"/>
                <w:lang w:eastAsia="ko-KR"/>
              </w:rPr>
              <w:t xml:space="preserve">, where </w:t>
            </w:r>
            <w:r w:rsidRPr="006005B7">
              <w:rPr>
                <w:color w:val="FF0000"/>
                <w:position w:val="-10"/>
              </w:rPr>
              <w:object w:dxaOrig="400" w:dyaOrig="320" w14:anchorId="2B1650AC">
                <v:shape id="_x0000_i1042" type="#_x0000_t75" style="width:20.3pt;height:15.7pt" o:ole="">
                  <v:imagedata r:id="rId42" o:title=""/>
                </v:shape>
                <o:OLEObject Type="Embed" ProgID="Equation.3" ShapeID="_x0000_i1042" DrawAspect="Content" ObjectID="_1569521777" r:id="rId50"/>
              </w:object>
            </w:r>
            <w:r w:rsidRPr="006005B7">
              <w:rPr>
                <w:color w:val="FF0000"/>
              </w:rPr>
              <w:t xml:space="preserve">is the number of symbols, and </w:t>
            </w:r>
            <w:r w:rsidRPr="006005B7">
              <w:rPr>
                <w:color w:val="FF0000"/>
                <w:position w:val="-10"/>
              </w:rPr>
              <w:object w:dxaOrig="400" w:dyaOrig="320" w14:anchorId="12219E32">
                <v:shape id="_x0000_i1043" type="#_x0000_t75" style="width:20.3pt;height:15.7pt" o:ole="">
                  <v:imagedata r:id="rId44" o:title=""/>
                </v:shape>
                <o:OLEObject Type="Embed" ProgID="Equation.3" ShapeID="_x0000_i1043" DrawAspect="Content" ObjectID="_1569521778" r:id="rId51"/>
              </w:object>
            </w:r>
            <w:r w:rsidRPr="006005B7">
              <w:rPr>
                <w:color w:val="FF0000"/>
              </w:rPr>
              <w:t xml:space="preserve"> is the number of RBs for the DMRS-based sPDCCH RB set</w:t>
            </w:r>
            <w:r w:rsidRPr="006005B7">
              <w:rPr>
                <w:iCs/>
                <w:color w:val="FF0000"/>
                <w:lang w:eastAsia="ko-KR"/>
              </w:rPr>
              <w:t>.</w:t>
            </w:r>
          </w:p>
        </w:tc>
      </w:tr>
      <w:tr w:rsidR="00D65BC8" w:rsidRPr="00036048" w14:paraId="120C1217" w14:textId="77777777" w:rsidTr="00520CEE">
        <w:tc>
          <w:tcPr>
            <w:tcW w:w="9631" w:type="dxa"/>
          </w:tcPr>
          <w:p w14:paraId="741EAC15" w14:textId="77777777" w:rsidR="00D65BC8" w:rsidRPr="00BC779D" w:rsidRDefault="00D65BC8" w:rsidP="00CA630A">
            <w:pPr>
              <w:numPr>
                <w:ilvl w:val="0"/>
                <w:numId w:val="27"/>
              </w:numPr>
              <w:spacing w:after="0"/>
              <w:rPr>
                <w:rFonts w:eastAsia="MS Mincho"/>
                <w:iCs/>
                <w:lang w:val="en-US" w:eastAsia="ja-JP"/>
              </w:rPr>
            </w:pPr>
            <w:r w:rsidRPr="00BC779D">
              <w:rPr>
                <w:rFonts w:eastAsia="MS Mincho"/>
                <w:iCs/>
                <w:lang w:eastAsia="ja-JP"/>
              </w:rPr>
              <w:t>SFBC is supported for CRS-based sPDCCH</w:t>
            </w:r>
          </w:p>
          <w:p w14:paraId="57BC9684" w14:textId="4F77AD25" w:rsidR="00D65BC8" w:rsidRPr="00BC779D" w:rsidRDefault="007432E2" w:rsidP="00CA630A">
            <w:pPr>
              <w:numPr>
                <w:ilvl w:val="1"/>
                <w:numId w:val="27"/>
              </w:numPr>
              <w:spacing w:after="0"/>
              <w:rPr>
                <w:rFonts w:eastAsia="MS Mincho"/>
                <w:iCs/>
                <w:lang w:val="en-US" w:eastAsia="ja-JP"/>
              </w:rPr>
            </w:pPr>
            <w:r w:rsidRPr="00BC779D">
              <w:rPr>
                <w:rFonts w:eastAsia="MS Mincho"/>
                <w:iCs/>
                <w:lang w:eastAsia="ja-JP"/>
              </w:rPr>
              <w:t xml:space="preserve">The maximum </w:t>
            </w:r>
            <w:r w:rsidR="00D65BC8" w:rsidRPr="00BC779D">
              <w:rPr>
                <w:rFonts w:eastAsia="MS Mincho"/>
                <w:iCs/>
                <w:lang w:eastAsia="ja-JP"/>
              </w:rPr>
              <w:t>number of antenna ports</w:t>
            </w:r>
            <w:r w:rsidRPr="00BC779D">
              <w:rPr>
                <w:rFonts w:eastAsia="MS Mincho"/>
                <w:iCs/>
                <w:lang w:eastAsia="ja-JP"/>
              </w:rPr>
              <w:t xml:space="preserve"> is 4. The number of antenna ports is indicated by the PBCH. Handling of orphan RE is </w:t>
            </w:r>
            <w:r w:rsidRPr="00BC779D">
              <w:rPr>
                <w:rFonts w:eastAsia="MS Mincho"/>
                <w:iCs/>
                <w:highlight w:val="yellow"/>
                <w:lang w:eastAsia="ja-JP"/>
              </w:rPr>
              <w:t>FFS</w:t>
            </w:r>
            <w:r w:rsidRPr="00BC779D">
              <w:rPr>
                <w:rFonts w:eastAsia="MS Mincho"/>
                <w:iCs/>
                <w:lang w:eastAsia="ja-JP"/>
              </w:rPr>
              <w:t>.</w:t>
            </w:r>
          </w:p>
          <w:p w14:paraId="78E72D93" w14:textId="77777777" w:rsidR="00D65BC8" w:rsidRPr="00BC779D" w:rsidRDefault="00D65BC8" w:rsidP="00CA630A">
            <w:pPr>
              <w:numPr>
                <w:ilvl w:val="0"/>
                <w:numId w:val="27"/>
              </w:numPr>
              <w:spacing w:after="0"/>
              <w:rPr>
                <w:rFonts w:eastAsia="MS Mincho"/>
                <w:iCs/>
                <w:lang w:val="en-US" w:eastAsia="ja-JP"/>
              </w:rPr>
            </w:pPr>
            <w:r w:rsidRPr="00BC779D">
              <w:rPr>
                <w:rFonts w:eastAsia="MS Mincho"/>
                <w:iCs/>
                <w:lang w:eastAsia="ja-JP"/>
              </w:rPr>
              <w:t>Single port DMRS-based sPDCCH demodulation is supported</w:t>
            </w:r>
          </w:p>
          <w:p w14:paraId="57CC689F" w14:textId="77777777" w:rsidR="00D65BC8" w:rsidRPr="00BC779D" w:rsidRDefault="00D65BC8" w:rsidP="00CA630A">
            <w:pPr>
              <w:numPr>
                <w:ilvl w:val="1"/>
                <w:numId w:val="27"/>
              </w:numPr>
              <w:spacing w:after="0"/>
              <w:rPr>
                <w:rFonts w:eastAsia="MS Mincho"/>
                <w:iCs/>
                <w:lang w:val="en-US" w:eastAsia="ja-JP"/>
              </w:rPr>
            </w:pPr>
            <w:r w:rsidRPr="00BC779D">
              <w:rPr>
                <w:rFonts w:eastAsia="MS Mincho"/>
                <w:iCs/>
                <w:highlight w:val="yellow"/>
                <w:lang w:eastAsia="ja-JP"/>
              </w:rPr>
              <w:t>FFS</w:t>
            </w:r>
            <w:r w:rsidRPr="00BC779D">
              <w:rPr>
                <w:rFonts w:eastAsia="MS Mincho"/>
                <w:iCs/>
                <w:lang w:eastAsia="ja-JP"/>
              </w:rPr>
              <w:t xml:space="preserve"> bundling size</w:t>
            </w:r>
          </w:p>
          <w:p w14:paraId="57D67E4B" w14:textId="77777777" w:rsidR="00D65BC8" w:rsidRPr="00BC779D" w:rsidRDefault="00D65BC8" w:rsidP="00CA630A">
            <w:pPr>
              <w:numPr>
                <w:ilvl w:val="0"/>
                <w:numId w:val="27"/>
              </w:numPr>
              <w:spacing w:after="0"/>
              <w:rPr>
                <w:rFonts w:eastAsia="MS Mincho"/>
                <w:iCs/>
                <w:lang w:val="en-US" w:eastAsia="ja-JP"/>
              </w:rPr>
            </w:pPr>
            <w:r w:rsidRPr="00BC779D">
              <w:rPr>
                <w:rFonts w:eastAsia="MS Mincho"/>
                <w:iCs/>
                <w:highlight w:val="yellow"/>
                <w:lang w:val="en-US" w:eastAsia="ja-JP"/>
              </w:rPr>
              <w:t>FFS</w:t>
            </w:r>
            <w:r w:rsidRPr="00BC779D">
              <w:rPr>
                <w:rFonts w:eastAsia="MS Mincho"/>
                <w:iCs/>
                <w:lang w:val="en-US" w:eastAsia="ja-JP"/>
              </w:rPr>
              <w:t xml:space="preserve"> if t</w:t>
            </w:r>
            <w:r w:rsidRPr="00BC779D">
              <w:rPr>
                <w:rFonts w:eastAsia="MS Mincho"/>
                <w:iCs/>
                <w:lang w:eastAsia="ja-JP"/>
              </w:rPr>
              <w:t>wo port DMRS-based sPDCCH demodulation is supported</w:t>
            </w:r>
          </w:p>
          <w:p w14:paraId="2CD8BE5F" w14:textId="31C6CAD3" w:rsidR="00D65BC8" w:rsidRPr="00BC779D" w:rsidRDefault="00D65BC8" w:rsidP="00CA630A">
            <w:pPr>
              <w:numPr>
                <w:ilvl w:val="1"/>
                <w:numId w:val="27"/>
              </w:numPr>
              <w:spacing w:after="0"/>
              <w:rPr>
                <w:rFonts w:eastAsia="MS Mincho"/>
                <w:iCs/>
                <w:lang w:val="en-US" w:eastAsia="ja-JP"/>
              </w:rPr>
            </w:pPr>
            <w:r w:rsidRPr="00BC779D">
              <w:rPr>
                <w:rFonts w:eastAsia="MS Mincho"/>
                <w:iCs/>
                <w:highlight w:val="yellow"/>
                <w:lang w:eastAsia="ja-JP"/>
              </w:rPr>
              <w:t>FFS</w:t>
            </w:r>
            <w:r w:rsidRPr="00BC779D">
              <w:rPr>
                <w:rFonts w:eastAsia="MS Mincho"/>
                <w:iCs/>
                <w:lang w:eastAsia="ja-JP"/>
              </w:rPr>
              <w:t xml:space="preserve"> bundling size</w:t>
            </w:r>
          </w:p>
        </w:tc>
      </w:tr>
      <w:tr w:rsidR="003C290E" w:rsidRPr="00036048" w14:paraId="7D8BBC2E" w14:textId="77777777" w:rsidTr="00520CEE">
        <w:tc>
          <w:tcPr>
            <w:tcW w:w="9631" w:type="dxa"/>
          </w:tcPr>
          <w:p w14:paraId="74BF1EA1" w14:textId="77777777" w:rsidR="003C290E" w:rsidRPr="00BC779D" w:rsidRDefault="003C290E" w:rsidP="003C290E">
            <w:pPr>
              <w:rPr>
                <w:rFonts w:eastAsia="MS Mincho"/>
                <w:iCs/>
                <w:lang w:eastAsia="ja-JP"/>
              </w:rPr>
            </w:pPr>
            <w:r w:rsidRPr="00BC779D">
              <w:rPr>
                <w:rFonts w:eastAsia="MS Mincho"/>
                <w:iCs/>
                <w:highlight w:val="darkYellow"/>
                <w:lang w:eastAsia="ja-JP"/>
              </w:rPr>
              <w:t>Working assumption:</w:t>
            </w:r>
          </w:p>
          <w:p w14:paraId="6306F24F" w14:textId="77777777" w:rsidR="003C290E" w:rsidRPr="00BC779D" w:rsidRDefault="003C290E" w:rsidP="00CA630A">
            <w:pPr>
              <w:numPr>
                <w:ilvl w:val="0"/>
                <w:numId w:val="27"/>
              </w:numPr>
              <w:spacing w:after="0"/>
              <w:rPr>
                <w:rFonts w:eastAsia="MS Mincho"/>
                <w:iCs/>
                <w:lang w:val="en-US" w:eastAsia="ja-JP"/>
              </w:rPr>
            </w:pPr>
            <w:r w:rsidRPr="00BC779D">
              <w:rPr>
                <w:rFonts w:eastAsia="MS Mincho"/>
                <w:iCs/>
                <w:lang w:val="en-US" w:eastAsia="ja-JP"/>
              </w:rPr>
              <w:t>Support two port DM-RS based demodulation</w:t>
            </w:r>
          </w:p>
          <w:p w14:paraId="1C8AA93A" w14:textId="77777777" w:rsidR="003C290E" w:rsidRPr="00BC779D" w:rsidRDefault="003C290E" w:rsidP="00CA630A">
            <w:pPr>
              <w:numPr>
                <w:ilvl w:val="1"/>
                <w:numId w:val="27"/>
              </w:numPr>
              <w:spacing w:after="0"/>
              <w:rPr>
                <w:rFonts w:eastAsia="MS Mincho"/>
                <w:iCs/>
                <w:lang w:val="en-US" w:eastAsia="ja-JP"/>
              </w:rPr>
            </w:pPr>
            <w:r w:rsidRPr="00BC779D">
              <w:rPr>
                <w:rFonts w:eastAsia="MS Mincho"/>
                <w:iCs/>
                <w:lang w:val="en-US" w:eastAsia="ja-JP"/>
              </w:rPr>
              <w:t>The single port or dual port based demodulation is configured for each DM-RS based sPDCCH RB-set</w:t>
            </w:r>
          </w:p>
          <w:p w14:paraId="0E8AD876" w14:textId="77777777" w:rsidR="003C290E" w:rsidRPr="00BC779D" w:rsidRDefault="003C290E" w:rsidP="00CA630A">
            <w:pPr>
              <w:numPr>
                <w:ilvl w:val="1"/>
                <w:numId w:val="27"/>
              </w:numPr>
              <w:spacing w:after="0"/>
              <w:rPr>
                <w:rFonts w:eastAsia="MS Mincho"/>
                <w:iCs/>
                <w:lang w:val="en-US" w:eastAsia="ja-JP"/>
              </w:rPr>
            </w:pPr>
            <w:r w:rsidRPr="00BC779D">
              <w:rPr>
                <w:rFonts w:eastAsia="MS Mincho"/>
                <w:iCs/>
                <w:lang w:val="en-US" w:eastAsia="ja-JP"/>
              </w:rPr>
              <w:t>Decide between:</w:t>
            </w:r>
          </w:p>
          <w:p w14:paraId="7F9ED7CB" w14:textId="77777777" w:rsidR="003C290E" w:rsidRPr="00BC779D" w:rsidRDefault="003C290E" w:rsidP="00CA630A">
            <w:pPr>
              <w:numPr>
                <w:ilvl w:val="2"/>
                <w:numId w:val="27"/>
              </w:numPr>
              <w:spacing w:after="0"/>
              <w:rPr>
                <w:rFonts w:eastAsia="MS Mincho"/>
                <w:iCs/>
                <w:lang w:val="en-US" w:eastAsia="ja-JP"/>
              </w:rPr>
            </w:pPr>
            <w:r w:rsidRPr="00BC779D">
              <w:rPr>
                <w:rFonts w:eastAsia="MS Mincho"/>
                <w:iCs/>
                <w:lang w:val="en-US" w:eastAsia="ja-JP"/>
              </w:rPr>
              <w:t xml:space="preserve">Alt. 1: SFBC using {107,108}: Same handling of orphan REs than for CRS-based sPDCCH (which is still </w:t>
            </w:r>
            <w:r w:rsidRPr="00BC779D">
              <w:rPr>
                <w:rFonts w:eastAsia="MS Mincho"/>
                <w:iCs/>
                <w:highlight w:val="yellow"/>
                <w:lang w:val="en-US" w:eastAsia="ja-JP"/>
              </w:rPr>
              <w:t>FFS</w:t>
            </w:r>
            <w:r w:rsidRPr="00BC779D">
              <w:rPr>
                <w:rFonts w:eastAsia="MS Mincho"/>
                <w:iCs/>
                <w:lang w:val="en-US" w:eastAsia="ja-JP"/>
              </w:rPr>
              <w:t>)</w:t>
            </w:r>
          </w:p>
          <w:p w14:paraId="0BC9780B" w14:textId="77777777" w:rsidR="003C290E" w:rsidRPr="00BC779D" w:rsidRDefault="003C290E" w:rsidP="00CA630A">
            <w:pPr>
              <w:numPr>
                <w:ilvl w:val="2"/>
                <w:numId w:val="27"/>
              </w:numPr>
              <w:spacing w:after="0"/>
              <w:rPr>
                <w:rFonts w:eastAsia="MS Mincho"/>
                <w:iCs/>
                <w:lang w:val="en-US" w:eastAsia="ja-JP"/>
              </w:rPr>
            </w:pPr>
            <w:r w:rsidRPr="00BC779D">
              <w:rPr>
                <w:rFonts w:eastAsia="MS Mincho"/>
                <w:iCs/>
                <w:lang w:val="en-US" w:eastAsia="ja-JP"/>
              </w:rPr>
              <w:t xml:space="preserve">Alt. 2: Antenna hopping/port mapping using ports {107,108} is used within a sREG. </w:t>
            </w:r>
          </w:p>
          <w:p w14:paraId="390E8832" w14:textId="48EA097B" w:rsidR="003C290E" w:rsidRPr="00BC779D" w:rsidRDefault="003C290E" w:rsidP="00CA630A">
            <w:pPr>
              <w:numPr>
                <w:ilvl w:val="1"/>
                <w:numId w:val="27"/>
              </w:numPr>
              <w:spacing w:after="0"/>
              <w:rPr>
                <w:rFonts w:eastAsia="MS Mincho"/>
                <w:iCs/>
                <w:lang w:val="en-US" w:eastAsia="ja-JP"/>
              </w:rPr>
            </w:pPr>
            <w:r w:rsidRPr="00BC779D">
              <w:rPr>
                <w:rFonts w:eastAsia="MS Mincho"/>
                <w:iCs/>
                <w:lang w:val="de-DE" w:eastAsia="ja-JP"/>
              </w:rPr>
              <w:t>T</w:t>
            </w:r>
            <w:r w:rsidRPr="00BC779D">
              <w:rPr>
                <w:rFonts w:eastAsia="MS Mincho"/>
                <w:iCs/>
                <w:lang w:val="en-US" w:eastAsia="ja-JP"/>
              </w:rPr>
              <w:t>he DM-RS bundling is independent on the configured number of antenna ports for DM-RS based demodulation</w:t>
            </w:r>
          </w:p>
        </w:tc>
      </w:tr>
      <w:tr w:rsidR="00D65BC8" w:rsidRPr="00036048" w14:paraId="6A547969" w14:textId="77777777" w:rsidTr="00520CEE">
        <w:tc>
          <w:tcPr>
            <w:tcW w:w="9631" w:type="dxa"/>
          </w:tcPr>
          <w:p w14:paraId="0CA534B7" w14:textId="77777777" w:rsidR="005F3FC7" w:rsidRPr="006A2B7E" w:rsidRDefault="005F3FC7" w:rsidP="00CA630A">
            <w:pPr>
              <w:numPr>
                <w:ilvl w:val="0"/>
                <w:numId w:val="28"/>
              </w:numPr>
              <w:spacing w:after="0"/>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38E41198" w14:textId="77777777" w:rsidR="005F3FC7" w:rsidRPr="006A2B7E" w:rsidRDefault="005F3FC7" w:rsidP="00CA630A">
            <w:pPr>
              <w:numPr>
                <w:ilvl w:val="1"/>
                <w:numId w:val="28"/>
              </w:numPr>
              <w:spacing w:after="0"/>
              <w:rPr>
                <w:rFonts w:eastAsia="MS Mincho"/>
                <w:iCs/>
                <w:lang w:val="en-US" w:eastAsia="ja-JP"/>
              </w:rPr>
            </w:pPr>
            <w:r w:rsidRPr="006A2B7E">
              <w:rPr>
                <w:rFonts w:eastAsia="MS Mincho"/>
                <w:iCs/>
                <w:lang w:eastAsia="ja-JP"/>
              </w:rPr>
              <w:t xml:space="preserve">A set of RBs </w:t>
            </w:r>
          </w:p>
          <w:p w14:paraId="2083C824" w14:textId="77777777" w:rsidR="005F3FC7" w:rsidRPr="006A2B7E" w:rsidRDefault="005F3FC7" w:rsidP="00CA630A">
            <w:pPr>
              <w:numPr>
                <w:ilvl w:val="2"/>
                <w:numId w:val="28"/>
              </w:numPr>
              <w:spacing w:after="0"/>
              <w:rPr>
                <w:rFonts w:eastAsia="MS Mincho"/>
                <w:iCs/>
                <w:lang w:val="en-US" w:eastAsia="ja-JP"/>
              </w:rPr>
            </w:pPr>
            <w:r w:rsidRPr="006A2B7E">
              <w:rPr>
                <w:rFonts w:eastAsia="MS Mincho"/>
                <w:iCs/>
                <w:lang w:eastAsia="ja-JP"/>
              </w:rPr>
              <w:t>EPDCCH PRB allocation is reused</w:t>
            </w:r>
          </w:p>
          <w:p w14:paraId="7AA1D156" w14:textId="77777777" w:rsidR="005F3FC7" w:rsidRPr="005F57A6" w:rsidRDefault="005F3FC7" w:rsidP="00CA630A">
            <w:pPr>
              <w:numPr>
                <w:ilvl w:val="1"/>
                <w:numId w:val="28"/>
              </w:numPr>
              <w:spacing w:after="0"/>
              <w:rPr>
                <w:rFonts w:eastAsia="MS Mincho"/>
                <w:iCs/>
                <w:lang w:val="en-US" w:eastAsia="ja-JP"/>
              </w:rPr>
            </w:pPr>
            <w:r w:rsidRPr="006A2B7E">
              <w:rPr>
                <w:rFonts w:eastAsia="MS Mincho"/>
                <w:iCs/>
                <w:lang w:eastAsia="ja-JP"/>
              </w:rPr>
              <w:t>Transmission scheme (e.g., CRS-based or DMRS-based)</w:t>
            </w:r>
          </w:p>
          <w:p w14:paraId="2CE8BC4A" w14:textId="77777777" w:rsidR="005F3FC7" w:rsidRPr="00843A34" w:rsidRDefault="005F3FC7" w:rsidP="00CA630A">
            <w:pPr>
              <w:numPr>
                <w:ilvl w:val="2"/>
                <w:numId w:val="28"/>
              </w:numPr>
              <w:spacing w:after="0"/>
              <w:rPr>
                <w:rFonts w:eastAsia="MS Mincho"/>
                <w:iCs/>
                <w:lang w:val="en-US" w:eastAsia="ja-JP"/>
              </w:rPr>
            </w:pPr>
            <w:r w:rsidRPr="00767011">
              <w:rPr>
                <w:rFonts w:eastAsia="MS Mincho"/>
                <w:iCs/>
                <w:highlight w:val="yellow"/>
                <w:lang w:eastAsia="ja-JP"/>
              </w:rPr>
              <w:t>FFS</w:t>
            </w:r>
            <w:r>
              <w:rPr>
                <w:rFonts w:eastAsia="MS Mincho"/>
                <w:iCs/>
                <w:lang w:eastAsia="ja-JP"/>
              </w:rPr>
              <w:t>: Dependent on subframe type</w:t>
            </w:r>
          </w:p>
          <w:p w14:paraId="778C3A05" w14:textId="77777777" w:rsidR="005F3FC7" w:rsidRPr="00DA2267" w:rsidRDefault="005F3FC7" w:rsidP="00CA630A">
            <w:pPr>
              <w:numPr>
                <w:ilvl w:val="1"/>
                <w:numId w:val="28"/>
              </w:numPr>
              <w:spacing w:after="0"/>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14:paraId="599ADB89" w14:textId="77777777" w:rsidR="005F3FC7" w:rsidRPr="00F7281D" w:rsidRDefault="005F3FC7" w:rsidP="00CA630A">
            <w:pPr>
              <w:numPr>
                <w:ilvl w:val="1"/>
                <w:numId w:val="28"/>
              </w:numPr>
              <w:spacing w:after="0"/>
              <w:rPr>
                <w:rFonts w:eastAsia="MS Mincho"/>
                <w:iCs/>
                <w:lang w:val="en-US" w:eastAsia="ja-JP"/>
              </w:rPr>
            </w:pPr>
            <w:r>
              <w:rPr>
                <w:rFonts w:eastAsia="MS Mincho"/>
                <w:iCs/>
                <w:lang w:eastAsia="ja-JP"/>
              </w:rPr>
              <w:t>FFS: Localized or distributed sPDCCH candidate to sCCE mapping</w:t>
            </w:r>
          </w:p>
          <w:p w14:paraId="24E4EB37" w14:textId="77777777" w:rsidR="005F3FC7" w:rsidRPr="00D531E9" w:rsidRDefault="005F3FC7" w:rsidP="00CA630A">
            <w:pPr>
              <w:numPr>
                <w:ilvl w:val="1"/>
                <w:numId w:val="28"/>
              </w:numPr>
              <w:spacing w:after="0"/>
              <w:rPr>
                <w:rFonts w:eastAsia="MS Mincho"/>
                <w:iCs/>
                <w:lang w:val="en-US" w:eastAsia="ja-JP"/>
              </w:rPr>
            </w:pPr>
            <w:r>
              <w:rPr>
                <w:rFonts w:eastAsia="MS Mincho"/>
                <w:iCs/>
                <w:lang w:eastAsia="ja-JP"/>
              </w:rPr>
              <w:t>Number of sPDCCH candidates/aggregation levels of the RB set</w:t>
            </w:r>
          </w:p>
          <w:p w14:paraId="7D206BA7" w14:textId="77777777" w:rsidR="005F3FC7" w:rsidRPr="00367F3B" w:rsidRDefault="005F3FC7" w:rsidP="00CA630A">
            <w:pPr>
              <w:numPr>
                <w:ilvl w:val="2"/>
                <w:numId w:val="28"/>
              </w:numPr>
              <w:spacing w:after="0"/>
              <w:rPr>
                <w:rFonts w:eastAsia="MS Mincho"/>
                <w:iCs/>
                <w:lang w:val="en-US" w:eastAsia="ja-JP"/>
              </w:rPr>
            </w:pPr>
            <w:r w:rsidRPr="00767011">
              <w:rPr>
                <w:rFonts w:eastAsia="MS Mincho"/>
                <w:iCs/>
                <w:highlight w:val="yellow"/>
                <w:lang w:eastAsia="ja-JP"/>
              </w:rPr>
              <w:lastRenderedPageBreak/>
              <w:t>FFS</w:t>
            </w:r>
            <w:r>
              <w:rPr>
                <w:rFonts w:eastAsia="MS Mincho"/>
                <w:iCs/>
                <w:lang w:eastAsia="ja-JP"/>
              </w:rPr>
              <w:t>: Same or different sPDCCH candidates for different sTTI index</w:t>
            </w:r>
          </w:p>
          <w:p w14:paraId="5FCEDB3B" w14:textId="77777777" w:rsidR="005F3FC7" w:rsidRPr="006A2B7E" w:rsidRDefault="005F3FC7" w:rsidP="00CA630A">
            <w:pPr>
              <w:numPr>
                <w:ilvl w:val="1"/>
                <w:numId w:val="28"/>
              </w:numPr>
              <w:spacing w:after="0"/>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1DBD4020" w14:textId="77777777" w:rsidR="005F3FC7" w:rsidRDefault="005F3FC7" w:rsidP="00CA630A">
            <w:pPr>
              <w:numPr>
                <w:ilvl w:val="1"/>
                <w:numId w:val="28"/>
              </w:numPr>
              <w:spacing w:after="0"/>
              <w:rPr>
                <w:rFonts w:eastAsia="MS Mincho"/>
                <w:iCs/>
                <w:lang w:val="en-US" w:eastAsia="ja-JP"/>
              </w:rPr>
            </w:pPr>
            <w:r w:rsidRPr="006A2B7E">
              <w:rPr>
                <w:rFonts w:eastAsia="MS Mincho"/>
                <w:iCs/>
                <w:lang w:eastAsia="ja-JP"/>
              </w:rPr>
              <w:t>RS scrambling sequence (e.g., VCID) in case of DMRS-based transmission</w:t>
            </w:r>
          </w:p>
          <w:p w14:paraId="21EF09B7" w14:textId="40738961" w:rsidR="00D65BC8" w:rsidRPr="001930DB" w:rsidRDefault="005F3FC7" w:rsidP="00CA630A">
            <w:pPr>
              <w:numPr>
                <w:ilvl w:val="1"/>
                <w:numId w:val="28"/>
              </w:numPr>
              <w:spacing w:after="0"/>
              <w:rPr>
                <w:rFonts w:eastAsia="MS Mincho"/>
                <w:iCs/>
                <w:lang w:val="en-US" w:eastAsia="ja-JP"/>
              </w:rPr>
            </w:pPr>
            <w:r w:rsidRPr="00767011">
              <w:rPr>
                <w:rFonts w:eastAsia="MS Mincho"/>
                <w:iCs/>
                <w:highlight w:val="yellow"/>
                <w:lang w:eastAsia="ja-JP"/>
              </w:rPr>
              <w:t>FFS</w:t>
            </w:r>
            <w:r w:rsidRPr="006A2B7E">
              <w:rPr>
                <w:rFonts w:eastAsia="MS Mincho"/>
                <w:iCs/>
                <w:lang w:eastAsia="ja-JP"/>
              </w:rPr>
              <w:t xml:space="preserve">: other </w:t>
            </w:r>
            <w:r>
              <w:rPr>
                <w:rFonts w:eastAsia="MS Mincho"/>
                <w:iCs/>
                <w:lang w:eastAsia="ja-JP"/>
              </w:rPr>
              <w:t>information</w:t>
            </w:r>
            <w:r w:rsidRPr="006A2B7E">
              <w:rPr>
                <w:rFonts w:eastAsia="MS Mincho"/>
                <w:iCs/>
                <w:lang w:eastAsia="ja-JP"/>
              </w:rPr>
              <w:t xml:space="preserve"> (if needed)</w:t>
            </w:r>
          </w:p>
        </w:tc>
      </w:tr>
      <w:tr w:rsidR="00415DD8" w:rsidRPr="00036048" w14:paraId="00CB1B44" w14:textId="77777777" w:rsidTr="00520CEE">
        <w:tc>
          <w:tcPr>
            <w:tcW w:w="9631" w:type="dxa"/>
          </w:tcPr>
          <w:p w14:paraId="0AE1A638" w14:textId="77777777" w:rsidR="00415DD8" w:rsidRPr="00BC779D" w:rsidRDefault="00415DD8" w:rsidP="00CA630A">
            <w:pPr>
              <w:numPr>
                <w:ilvl w:val="0"/>
                <w:numId w:val="28"/>
              </w:numPr>
              <w:spacing w:after="0"/>
              <w:rPr>
                <w:rFonts w:eastAsia="MS Mincho"/>
                <w:iCs/>
                <w:lang w:eastAsia="ja-JP"/>
              </w:rPr>
            </w:pPr>
            <w:r w:rsidRPr="00BC779D">
              <w:rPr>
                <w:rFonts w:eastAsia="MS Mincho"/>
                <w:iCs/>
                <w:lang w:eastAsia="ja-JP"/>
              </w:rPr>
              <w:lastRenderedPageBreak/>
              <w:t xml:space="preserve">For an RB set configured with more than 1 symbol and the localized sCCE-to-sREG mapping for CRS based sPDCCH, the frequency-first time-second sCCE-to-sREG mapping is adopted. </w:t>
            </w:r>
          </w:p>
          <w:p w14:paraId="56FE9C9D" w14:textId="0DB273C3" w:rsidR="00415DD8" w:rsidRPr="00BC779D" w:rsidRDefault="00415DD8" w:rsidP="00CA630A">
            <w:pPr>
              <w:numPr>
                <w:ilvl w:val="0"/>
                <w:numId w:val="28"/>
              </w:numPr>
              <w:spacing w:after="0"/>
              <w:rPr>
                <w:rFonts w:eastAsia="MS Mincho"/>
                <w:iCs/>
                <w:lang w:eastAsia="ja-JP"/>
              </w:rPr>
            </w:pPr>
            <w:r w:rsidRPr="00BC779D">
              <w:rPr>
                <w:rFonts w:eastAsia="MS Mincho"/>
                <w:iCs/>
                <w:lang w:eastAsia="ja-JP"/>
              </w:rPr>
              <w:t>For an RB set configured with more than 1 symbol and the distributed (</w:t>
            </w:r>
            <w:r w:rsidRPr="00BC779D">
              <w:rPr>
                <w:rFonts w:eastAsia="MS Mincho"/>
                <w:iCs/>
                <w:highlight w:val="yellow"/>
                <w:lang w:eastAsia="ja-JP"/>
              </w:rPr>
              <w:t>FFS</w:t>
            </w:r>
            <w:r w:rsidRPr="00BC779D">
              <w:rPr>
                <w:rFonts w:eastAsia="MS Mincho"/>
                <w:iCs/>
                <w:lang w:eastAsia="ja-JP"/>
              </w:rPr>
              <w:t>: on sCCE or sREG level) mapping for CRS based sPDCCH, the frequency-first time-second sCCE-to-sREG mapping is adopted.</w:t>
            </w:r>
          </w:p>
        </w:tc>
      </w:tr>
      <w:tr w:rsidR="000526F9" w:rsidRPr="00036048" w14:paraId="4CAE6592" w14:textId="77777777" w:rsidTr="00520CEE">
        <w:tc>
          <w:tcPr>
            <w:tcW w:w="9631" w:type="dxa"/>
          </w:tcPr>
          <w:p w14:paraId="597B73BF" w14:textId="77777777" w:rsidR="000526F9" w:rsidRPr="00BC779D" w:rsidRDefault="000526F9" w:rsidP="00CA630A">
            <w:pPr>
              <w:numPr>
                <w:ilvl w:val="0"/>
                <w:numId w:val="28"/>
              </w:numPr>
              <w:spacing w:after="0"/>
              <w:rPr>
                <w:rFonts w:eastAsia="MS Mincho"/>
                <w:iCs/>
                <w:lang w:eastAsia="ja-JP"/>
              </w:rPr>
            </w:pPr>
            <w:r w:rsidRPr="00BC779D">
              <w:rPr>
                <w:rFonts w:eastAsia="MS Mincho"/>
                <w:iCs/>
                <w:lang w:eastAsia="ja-JP"/>
              </w:rPr>
              <w:t xml:space="preserve">For an RB set configured with more than 1 symbol and the localized sCCE-to-sREG mapping for DMRS based sPDCCH, the time-first frequency-second sCCE-to-sREG mapping is adopted. </w:t>
            </w:r>
          </w:p>
          <w:p w14:paraId="4AA590BC" w14:textId="70143AD4" w:rsidR="000526F9" w:rsidRPr="00BC779D" w:rsidRDefault="000526F9" w:rsidP="00CA630A">
            <w:pPr>
              <w:numPr>
                <w:ilvl w:val="0"/>
                <w:numId w:val="28"/>
              </w:numPr>
              <w:spacing w:after="0"/>
              <w:rPr>
                <w:rFonts w:eastAsia="MS Mincho"/>
                <w:iCs/>
                <w:lang w:eastAsia="ja-JP"/>
              </w:rPr>
            </w:pPr>
            <w:r w:rsidRPr="00BC779D">
              <w:rPr>
                <w:rFonts w:eastAsia="MS Mincho"/>
                <w:iCs/>
                <w:lang w:eastAsia="ja-JP"/>
              </w:rPr>
              <w:t>For an RB set configured with more than 1 symbol and the distributed (</w:t>
            </w:r>
            <w:r w:rsidRPr="00BC779D">
              <w:rPr>
                <w:rFonts w:eastAsia="MS Mincho"/>
                <w:iCs/>
                <w:highlight w:val="yellow"/>
                <w:lang w:eastAsia="ja-JP"/>
              </w:rPr>
              <w:t>FFS</w:t>
            </w:r>
            <w:r w:rsidRPr="00BC779D">
              <w:rPr>
                <w:rFonts w:eastAsia="MS Mincho"/>
                <w:iCs/>
                <w:lang w:eastAsia="ja-JP"/>
              </w:rPr>
              <w:t>: on sCCE or sREG level) mapping for DMRS based sPDCCH, the time-first frequency-second sCCE-to-sREG mapping is adopted.</w:t>
            </w:r>
          </w:p>
        </w:tc>
      </w:tr>
      <w:tr w:rsidR="00520CEE" w:rsidRPr="00036048" w14:paraId="4FB3C816" w14:textId="77777777" w:rsidTr="00520CEE">
        <w:tc>
          <w:tcPr>
            <w:tcW w:w="9631" w:type="dxa"/>
          </w:tcPr>
          <w:p w14:paraId="3F0FD001" w14:textId="77777777" w:rsidR="00520CEE" w:rsidRPr="00BC779D" w:rsidRDefault="00520CEE" w:rsidP="00520CEE">
            <w:pPr>
              <w:spacing w:after="0"/>
              <w:rPr>
                <w:rFonts w:eastAsia="MS Mincho"/>
                <w:iCs/>
                <w:lang w:eastAsia="ja-JP"/>
              </w:rPr>
            </w:pPr>
            <w:r w:rsidRPr="00BC779D">
              <w:rPr>
                <w:rFonts w:eastAsia="MS Mincho"/>
                <w:iCs/>
                <w:lang w:eastAsia="ja-JP"/>
              </w:rPr>
              <w:t>The sDCI for sTTI#0 is accommodated in:</w:t>
            </w:r>
          </w:p>
          <w:p w14:paraId="5CAB924D" w14:textId="77777777" w:rsidR="00520CEE" w:rsidRPr="00BC779D" w:rsidRDefault="00520CEE" w:rsidP="00CA630A">
            <w:pPr>
              <w:numPr>
                <w:ilvl w:val="0"/>
                <w:numId w:val="28"/>
              </w:numPr>
              <w:spacing w:after="0"/>
              <w:rPr>
                <w:rFonts w:eastAsia="MS Mincho"/>
                <w:iCs/>
                <w:lang w:eastAsia="ja-JP"/>
              </w:rPr>
            </w:pPr>
            <w:r w:rsidRPr="00BC779D">
              <w:rPr>
                <w:rFonts w:eastAsia="MS Mincho"/>
                <w:iCs/>
                <w:lang w:eastAsia="ja-JP"/>
              </w:rPr>
              <w:t>1-slot: in the legacy PDCCH region</w:t>
            </w:r>
          </w:p>
          <w:p w14:paraId="4669461E" w14:textId="3D1868F1" w:rsidR="00520CEE" w:rsidRPr="00BC779D" w:rsidRDefault="00520CEE" w:rsidP="00CA630A">
            <w:pPr>
              <w:numPr>
                <w:ilvl w:val="0"/>
                <w:numId w:val="28"/>
              </w:numPr>
              <w:spacing w:after="0"/>
              <w:rPr>
                <w:rFonts w:eastAsia="MS Mincho"/>
                <w:iCs/>
                <w:lang w:eastAsia="ja-JP"/>
              </w:rPr>
            </w:pPr>
            <w:r w:rsidRPr="00BC779D">
              <w:rPr>
                <w:rFonts w:eastAsia="MS Mincho"/>
                <w:iCs/>
                <w:lang w:eastAsia="ja-JP"/>
              </w:rPr>
              <w:t>2/3os: in the legacy PDCCH region</w:t>
            </w:r>
          </w:p>
        </w:tc>
      </w:tr>
      <w:tr w:rsidR="006A29A1" w:rsidRPr="00036048" w14:paraId="4A5C379C" w14:textId="77777777" w:rsidTr="00520CEE">
        <w:tc>
          <w:tcPr>
            <w:tcW w:w="9631" w:type="dxa"/>
          </w:tcPr>
          <w:p w14:paraId="3595AEB5" w14:textId="4ECE3E0D" w:rsidR="006A29A1" w:rsidRPr="00BC779D" w:rsidRDefault="006A29A1" w:rsidP="00520CEE">
            <w:pPr>
              <w:spacing w:after="0"/>
              <w:rPr>
                <w:rFonts w:eastAsia="MS Mincho"/>
                <w:iCs/>
                <w:lang w:eastAsia="ja-JP"/>
              </w:rPr>
            </w:pPr>
            <w:r w:rsidRPr="00BC779D">
              <w:rPr>
                <w:rFonts w:eastAsia="MS Mincho"/>
                <w:iCs/>
                <w:lang w:eastAsia="ja-JP"/>
              </w:rPr>
              <w:t>In sTTI operation, there is no restriction for RB sets to be fully non-overlapping by specification</w:t>
            </w:r>
          </w:p>
        </w:tc>
      </w:tr>
    </w:tbl>
    <w:p w14:paraId="0FC3C8BF" w14:textId="2C74138E" w:rsidR="00E41757" w:rsidRDefault="00261713" w:rsidP="00E41757">
      <w:pPr>
        <w:pStyle w:val="Heading3"/>
      </w:pPr>
      <w:r>
        <w:t>4</w:t>
      </w:r>
      <w:r w:rsidR="00E41757">
        <w:t>.</w:t>
      </w:r>
      <w:r w:rsidR="00511F77">
        <w:t>4</w:t>
      </w:r>
      <w:r w:rsidR="00E41757">
        <w:t>.3</w:t>
      </w:r>
      <w:r w:rsidR="00E41757">
        <w:tab/>
      </w:r>
      <w:r w:rsidR="00E41757" w:rsidRPr="003A5CB8">
        <w:t>Search space for sTTI operation</w:t>
      </w:r>
    </w:p>
    <w:tbl>
      <w:tblPr>
        <w:tblStyle w:val="TableGrid"/>
        <w:tblW w:w="0" w:type="auto"/>
        <w:tblLook w:val="04A0" w:firstRow="1" w:lastRow="0" w:firstColumn="1" w:lastColumn="0" w:noHBand="0" w:noVBand="1"/>
      </w:tblPr>
      <w:tblGrid>
        <w:gridCol w:w="9631"/>
      </w:tblGrid>
      <w:tr w:rsidR="00C065EA" w14:paraId="19156B04" w14:textId="77777777" w:rsidTr="004C66DA">
        <w:tc>
          <w:tcPr>
            <w:tcW w:w="9631" w:type="dxa"/>
          </w:tcPr>
          <w:p w14:paraId="03B6DBA8" w14:textId="65B727A8" w:rsidR="00C065EA" w:rsidRPr="0093647C" w:rsidRDefault="00C065EA" w:rsidP="00C065EA">
            <w:r w:rsidRPr="0093647C">
              <w:rPr>
                <w:lang w:val="en-US"/>
              </w:rPr>
              <w:t>Each short TTI on DL may contain sPDCCH decoding candidates.</w:t>
            </w:r>
          </w:p>
        </w:tc>
      </w:tr>
      <w:tr w:rsidR="009738E7" w14:paraId="0C08AADE" w14:textId="77777777" w:rsidTr="004C66DA">
        <w:tc>
          <w:tcPr>
            <w:tcW w:w="9631" w:type="dxa"/>
          </w:tcPr>
          <w:p w14:paraId="5AFF37B3" w14:textId="438FBC26" w:rsidR="009738E7" w:rsidRPr="0093647C" w:rsidRDefault="009738E7" w:rsidP="00C065EA">
            <w:pPr>
              <w:rPr>
                <w:lang w:val="en-US"/>
              </w:rPr>
            </w:pPr>
            <w:r w:rsidRPr="0093647C">
              <w:rPr>
                <w:rFonts w:eastAsia="MS Mincho" w:hint="eastAsia"/>
                <w:iCs/>
                <w:lang w:eastAsia="ja-JP"/>
              </w:rPr>
              <w:t>Support aggregation level L</w:t>
            </w:r>
            <w:r w:rsidRPr="0093647C">
              <w:rPr>
                <w:rFonts w:eastAsia="MS Mincho" w:hint="eastAsia"/>
                <w:iCs/>
                <w:lang w:eastAsia="ja-JP"/>
              </w:rPr>
              <w:t>∈</w:t>
            </w:r>
            <w:r w:rsidRPr="0093647C">
              <w:rPr>
                <w:rFonts w:eastAsia="MS Mincho" w:hint="eastAsia"/>
                <w:iCs/>
                <w:lang w:eastAsia="ja-JP"/>
              </w:rPr>
              <w:t>{1,2,4,8} for sPDCCH search space</w:t>
            </w:r>
          </w:p>
        </w:tc>
      </w:tr>
      <w:tr w:rsidR="009738E7" w14:paraId="32D153B3" w14:textId="77777777" w:rsidTr="004C66DA">
        <w:tc>
          <w:tcPr>
            <w:tcW w:w="9631" w:type="dxa"/>
          </w:tcPr>
          <w:p w14:paraId="57660F17" w14:textId="77777777" w:rsidR="009738E7" w:rsidRPr="0093647C" w:rsidRDefault="009738E7" w:rsidP="009738E7">
            <w:pPr>
              <w:rPr>
                <w:rFonts w:eastAsia="MS Mincho"/>
                <w:iCs/>
                <w:lang w:eastAsia="ja-JP"/>
              </w:rPr>
            </w:pPr>
            <w:r w:rsidRPr="0093647C">
              <w:rPr>
                <w:rFonts w:eastAsia="MS Mincho"/>
                <w:iCs/>
                <w:lang w:eastAsia="ja-JP"/>
              </w:rPr>
              <w:t>A UE can be configured to monitor a</w:t>
            </w:r>
            <w:r w:rsidRPr="0093647C">
              <w:rPr>
                <w:rFonts w:eastAsia="MS Mincho" w:hint="eastAsia"/>
                <w:iCs/>
                <w:lang w:eastAsia="ja-JP"/>
              </w:rPr>
              <w:t xml:space="preserve">n sPDCCH RB set p </w:t>
            </w:r>
            <w:r w:rsidRPr="0093647C">
              <w:rPr>
                <w:rFonts w:eastAsia="MS Mincho"/>
                <w:iCs/>
                <w:lang w:eastAsia="ja-JP"/>
              </w:rPr>
              <w:t xml:space="preserve">with </w:t>
            </w:r>
            <w:r w:rsidRPr="0093647C">
              <w:rPr>
                <w:rFonts w:eastAsia="MS Mincho" w:hint="eastAsia"/>
                <w:iCs/>
                <w:lang w:eastAsia="ja-JP"/>
              </w:rPr>
              <w:t>M_p^((L))sPDCCH candidate(s) for sPDCCH search space at aggregation level L</w:t>
            </w:r>
            <w:r w:rsidRPr="0093647C">
              <w:rPr>
                <w:rFonts w:eastAsia="MS Mincho"/>
                <w:iCs/>
                <w:lang w:eastAsia="ja-JP"/>
              </w:rPr>
              <w:t xml:space="preserve"> within an sTTI</w:t>
            </w:r>
            <w:r w:rsidRPr="0093647C">
              <w:rPr>
                <w:rFonts w:eastAsia="MS Mincho" w:hint="eastAsia"/>
                <w:iCs/>
                <w:lang w:eastAsia="ja-JP"/>
              </w:rPr>
              <w:t>, where p</w:t>
            </w:r>
            <w:r w:rsidRPr="0093647C">
              <w:rPr>
                <w:rFonts w:eastAsia="MS Mincho" w:hint="eastAsia"/>
                <w:iCs/>
                <w:lang w:eastAsia="ja-JP"/>
              </w:rPr>
              <w:t>∈</w:t>
            </w:r>
            <w:r w:rsidRPr="0093647C">
              <w:rPr>
                <w:rFonts w:eastAsia="MS Mincho" w:hint="eastAsia"/>
                <w:iCs/>
                <w:lang w:eastAsia="ja-JP"/>
              </w:rPr>
              <w:t>{0,1} and M_p^((L))</w:t>
            </w:r>
            <w:r w:rsidRPr="0093647C">
              <w:rPr>
                <w:rFonts w:eastAsia="MS Mincho" w:hint="eastAsia"/>
                <w:iCs/>
                <w:lang w:eastAsia="ja-JP"/>
              </w:rPr>
              <w:t>∈</w:t>
            </w:r>
            <w:r w:rsidRPr="0093647C">
              <w:rPr>
                <w:rFonts w:eastAsia="MS Mincho" w:hint="eastAsia"/>
                <w:iCs/>
                <w:lang w:eastAsia="ja-JP"/>
              </w:rPr>
              <w:t>{0,1,</w:t>
            </w:r>
            <w:r w:rsidRPr="0093647C">
              <w:rPr>
                <w:rFonts w:eastAsia="MS Mincho" w:hint="eastAsia"/>
                <w:iCs/>
                <w:lang w:eastAsia="ja-JP"/>
              </w:rPr>
              <w:t>…</w:t>
            </w:r>
            <w:r w:rsidRPr="0093647C">
              <w:rPr>
                <w:rFonts w:eastAsia="MS Mincho" w:hint="eastAsia"/>
                <w:iCs/>
                <w:lang w:eastAsia="ja-JP"/>
              </w:rPr>
              <w:t>,M</w:t>
            </w:r>
            <w:r w:rsidRPr="0093647C">
              <w:rPr>
                <w:rFonts w:eastAsia="MS Mincho"/>
                <w:iCs/>
                <w:lang w:eastAsia="ja-JP"/>
              </w:rPr>
              <w:t>_total</w:t>
            </w:r>
            <w:r w:rsidRPr="0093647C">
              <w:rPr>
                <w:rFonts w:eastAsia="MS Mincho" w:hint="eastAsia"/>
                <w:iCs/>
                <w:lang w:eastAsia="ja-JP"/>
              </w:rPr>
              <w:t xml:space="preserve">}. </w:t>
            </w:r>
            <w:r w:rsidRPr="0093647C">
              <w:rPr>
                <w:rFonts w:eastAsia="MS Mincho"/>
                <w:iCs/>
                <w:lang w:eastAsia="ja-JP"/>
              </w:rPr>
              <w:t>M_total is the maximum allowable number of sPDCCH candidates to be monitored in an sTTI over all sPDCCH sets and aggregation levels.</w:t>
            </w:r>
            <w:r w:rsidRPr="0093647C">
              <w:rPr>
                <w:rFonts w:eastAsia="MS Mincho" w:hint="eastAsia"/>
                <w:iCs/>
                <w:lang w:eastAsia="ja-JP"/>
              </w:rPr>
              <w:t xml:space="preserve"> </w:t>
            </w:r>
          </w:p>
          <w:p w14:paraId="1D647B0D" w14:textId="05AD6522" w:rsidR="009738E7" w:rsidRPr="0093647C" w:rsidRDefault="009738E7" w:rsidP="009738E7">
            <w:pPr>
              <w:rPr>
                <w:rFonts w:eastAsia="MS Mincho"/>
                <w:iCs/>
                <w:lang w:eastAsia="ja-JP"/>
              </w:rPr>
            </w:pPr>
            <w:r w:rsidRPr="0093647C">
              <w:rPr>
                <w:rFonts w:eastAsia="MS Mincho"/>
                <w:iCs/>
                <w:lang w:eastAsia="ja-JP"/>
              </w:rPr>
              <w:t xml:space="preserve">- </w:t>
            </w:r>
            <w:r w:rsidRPr="0093647C">
              <w:rPr>
                <w:rFonts w:eastAsia="MS Mincho"/>
                <w:iCs/>
                <w:highlight w:val="yellow"/>
                <w:lang w:eastAsia="ja-JP"/>
              </w:rPr>
              <w:t>FFS</w:t>
            </w:r>
            <w:r w:rsidRPr="0093647C">
              <w:rPr>
                <w:rFonts w:eastAsia="MS Mincho"/>
                <w:iCs/>
                <w:lang w:eastAsia="ja-JP"/>
              </w:rPr>
              <w:t>: The total number of RB sets configurable to a UE</w:t>
            </w:r>
          </w:p>
        </w:tc>
      </w:tr>
      <w:tr w:rsidR="00EE5294" w14:paraId="348511A5" w14:textId="77777777" w:rsidTr="004C66DA">
        <w:tc>
          <w:tcPr>
            <w:tcW w:w="9631" w:type="dxa"/>
          </w:tcPr>
          <w:p w14:paraId="00FE3D5F" w14:textId="7002C041" w:rsidR="00EE5294" w:rsidRPr="0093647C" w:rsidRDefault="00EE5294" w:rsidP="009738E7">
            <w:pPr>
              <w:rPr>
                <w:rFonts w:eastAsia="MS Mincho"/>
                <w:iCs/>
                <w:lang w:eastAsia="ja-JP"/>
              </w:rPr>
            </w:pPr>
            <w:r w:rsidRPr="0093647C">
              <w:rPr>
                <w:rFonts w:eastAsia="MS Mincho"/>
                <w:iCs/>
                <w:lang w:eastAsia="ja-JP"/>
              </w:rPr>
              <w:t>The configured aggregation levels to be monitored within an sPDCCH RB set in an sTTI can be any subset of the supported aggregation levels L for sPDCCH search space</w:t>
            </w:r>
          </w:p>
        </w:tc>
      </w:tr>
      <w:tr w:rsidR="00EE5294" w14:paraId="6A0B014F" w14:textId="77777777" w:rsidTr="004C66DA">
        <w:tc>
          <w:tcPr>
            <w:tcW w:w="9631" w:type="dxa"/>
          </w:tcPr>
          <w:p w14:paraId="76565BC1" w14:textId="433E19D4" w:rsidR="00EE5294" w:rsidRPr="0093647C" w:rsidRDefault="00EE5294" w:rsidP="009738E7">
            <w:pPr>
              <w:rPr>
                <w:rFonts w:eastAsia="MS Mincho"/>
                <w:iCs/>
                <w:lang w:eastAsia="ja-JP"/>
              </w:rPr>
            </w:pPr>
            <w:r w:rsidRPr="0093647C">
              <w:rPr>
                <w:rFonts w:eastAsia="MS Mincho"/>
                <w:iCs/>
                <w:lang w:eastAsia="ja-JP"/>
              </w:rPr>
              <w:t>The maximum allowable blind decodes per sTTI on one CC, irrespective if the sDCI is in sPDCCH or PDCCH, for 2/3os sTTI is 6</w:t>
            </w:r>
          </w:p>
        </w:tc>
      </w:tr>
      <w:tr w:rsidR="00EE5294" w14:paraId="1EF36AA5" w14:textId="77777777" w:rsidTr="004C66DA">
        <w:tc>
          <w:tcPr>
            <w:tcW w:w="9631" w:type="dxa"/>
          </w:tcPr>
          <w:p w14:paraId="74BA0234" w14:textId="7B4F0930" w:rsidR="00EE5294" w:rsidRPr="0093647C" w:rsidRDefault="00EE5294" w:rsidP="009738E7">
            <w:pPr>
              <w:rPr>
                <w:rFonts w:eastAsia="MS Mincho"/>
                <w:iCs/>
                <w:lang w:eastAsia="ja-JP"/>
              </w:rPr>
            </w:pPr>
            <w:r w:rsidRPr="0093647C">
              <w:rPr>
                <w:rFonts w:eastAsia="MS Mincho"/>
                <w:iCs/>
                <w:lang w:eastAsia="ja-JP"/>
              </w:rPr>
              <w:t>The maximum allowable blind decodes per sTTI on one CC, irrespective if the sDCI is in sPDCCH or PDCCH, for 1-slot is 12</w:t>
            </w:r>
          </w:p>
        </w:tc>
      </w:tr>
      <w:tr w:rsidR="00EE5294" w14:paraId="19A8B98C" w14:textId="77777777" w:rsidTr="004C66DA">
        <w:tc>
          <w:tcPr>
            <w:tcW w:w="9631" w:type="dxa"/>
          </w:tcPr>
          <w:p w14:paraId="70CA3D90" w14:textId="78E2E9A0" w:rsidR="00EE5294" w:rsidRPr="008D2E2A" w:rsidRDefault="00EE5294" w:rsidP="009738E7">
            <w:pPr>
              <w:rPr>
                <w:rFonts w:eastAsia="MS Mincho"/>
                <w:iCs/>
                <w:lang w:eastAsia="ja-JP"/>
              </w:rPr>
            </w:pPr>
            <w:r w:rsidRPr="008D2E2A">
              <w:rPr>
                <w:rFonts w:eastAsia="MS Mincho"/>
                <w:iCs/>
                <w:lang w:eastAsia="ja-JP"/>
              </w:rPr>
              <w:t xml:space="preserve">Support different number of sPDCCH candidates per aggregation level to be monitored for different sTTI index. </w:t>
            </w:r>
            <w:r w:rsidRPr="008D2E2A">
              <w:rPr>
                <w:rFonts w:eastAsia="MS Mincho"/>
                <w:iCs/>
                <w:highlight w:val="yellow"/>
                <w:lang w:eastAsia="ja-JP"/>
              </w:rPr>
              <w:t>FFS</w:t>
            </w:r>
            <w:r w:rsidRPr="008D2E2A">
              <w:rPr>
                <w:rFonts w:eastAsia="MS Mincho"/>
                <w:iCs/>
                <w:lang w:eastAsia="ja-JP"/>
              </w:rPr>
              <w:t xml:space="preserve"> configured per sub-set of the sTTI in a subframe, over different subframe types, or different RS overhead, details on configuration</w:t>
            </w:r>
          </w:p>
        </w:tc>
      </w:tr>
      <w:tr w:rsidR="00EE5294" w14:paraId="368BDF5B" w14:textId="77777777" w:rsidTr="004C66DA">
        <w:tc>
          <w:tcPr>
            <w:tcW w:w="9631" w:type="dxa"/>
          </w:tcPr>
          <w:p w14:paraId="626778A3" w14:textId="2F046D3E" w:rsidR="00EE5294" w:rsidRPr="008D2E2A" w:rsidRDefault="00EE5294" w:rsidP="009738E7">
            <w:pPr>
              <w:rPr>
                <w:rFonts w:eastAsia="MS Mincho"/>
                <w:iCs/>
                <w:lang w:eastAsia="ja-JP"/>
              </w:rPr>
            </w:pPr>
            <w:r w:rsidRPr="008D2E2A">
              <w:rPr>
                <w:rFonts w:eastAsia="MS Mincho"/>
                <w:iCs/>
                <w:lang w:eastAsia="ja-JP"/>
              </w:rPr>
              <w:t>Whether the UE-specific search spaces for different UEs overlap is up to configuration</w:t>
            </w:r>
          </w:p>
        </w:tc>
      </w:tr>
      <w:tr w:rsidR="00EE5294" w14:paraId="1B50313C" w14:textId="77777777" w:rsidTr="004C66DA">
        <w:tc>
          <w:tcPr>
            <w:tcW w:w="9631" w:type="dxa"/>
          </w:tcPr>
          <w:p w14:paraId="5FC4C897" w14:textId="6E7D7F3F" w:rsidR="00EE5294" w:rsidRPr="008D2E2A" w:rsidRDefault="00EE5294" w:rsidP="009738E7">
            <w:pPr>
              <w:rPr>
                <w:rFonts w:eastAsia="MS Mincho"/>
                <w:iCs/>
                <w:lang w:eastAsia="ja-JP"/>
              </w:rPr>
            </w:pPr>
            <w:r w:rsidRPr="008D2E2A">
              <w:rPr>
                <w:rFonts w:eastAsia="MS Mincho"/>
                <w:iCs/>
                <w:lang w:eastAsia="ja-JP"/>
              </w:rPr>
              <w:t xml:space="preserve">For sDCI monitoring in legacy PDCCH, the hashing function for PDCCH is used by using M_sDCI^(L) instead of M_L. Value of M_sDCI^(L) is </w:t>
            </w:r>
            <w:r w:rsidRPr="008D2E2A">
              <w:rPr>
                <w:rFonts w:eastAsia="MS Mincho"/>
                <w:iCs/>
                <w:highlight w:val="yellow"/>
                <w:lang w:eastAsia="ja-JP"/>
              </w:rPr>
              <w:t>FFS</w:t>
            </w:r>
            <w:r w:rsidRPr="008D2E2A">
              <w:rPr>
                <w:rFonts w:eastAsia="MS Mincho"/>
                <w:iCs/>
                <w:lang w:eastAsia="ja-JP"/>
              </w:rPr>
              <w:t>.</w:t>
            </w:r>
          </w:p>
        </w:tc>
      </w:tr>
      <w:tr w:rsidR="00EE5294" w14:paraId="1A56F9CC" w14:textId="77777777" w:rsidTr="004C66DA">
        <w:tc>
          <w:tcPr>
            <w:tcW w:w="9631" w:type="dxa"/>
          </w:tcPr>
          <w:p w14:paraId="12C7E989" w14:textId="15B9D676" w:rsidR="00EE5294" w:rsidRPr="008D2E2A" w:rsidRDefault="00EE5294" w:rsidP="009738E7">
            <w:pPr>
              <w:rPr>
                <w:rFonts w:eastAsia="MS Mincho"/>
                <w:iCs/>
                <w:lang w:eastAsia="ja-JP"/>
              </w:rPr>
            </w:pPr>
            <w:r w:rsidRPr="008D2E2A">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4C66DA" w14:paraId="1927D8B8" w14:textId="77777777" w:rsidTr="004C66DA">
        <w:tc>
          <w:tcPr>
            <w:tcW w:w="9631" w:type="dxa"/>
          </w:tcPr>
          <w:p w14:paraId="503E9179" w14:textId="77777777" w:rsidR="004C66DA" w:rsidRPr="004C66DA" w:rsidRDefault="004C66DA" w:rsidP="004C66DA">
            <w:pPr>
              <w:spacing w:after="0"/>
              <w:rPr>
                <w:color w:val="FF0000"/>
              </w:rPr>
            </w:pPr>
            <w:r w:rsidRPr="004C66DA">
              <w:rPr>
                <w:color w:val="FF0000"/>
              </w:rPr>
              <w:t>The starting sCCE index of an sPDCCH search space at aggregation level L is configured by higher layer signalling.</w:t>
            </w:r>
          </w:p>
          <w:p w14:paraId="3710C379" w14:textId="0B5FAA60" w:rsidR="004C66DA" w:rsidRPr="008D2E2A" w:rsidRDefault="004C66DA" w:rsidP="004C66DA">
            <w:pPr>
              <w:rPr>
                <w:rFonts w:eastAsia="MS Mincho"/>
                <w:iCs/>
                <w:lang w:eastAsia="ja-JP"/>
              </w:rPr>
            </w:pPr>
            <w:r w:rsidRPr="004C66DA">
              <w:rPr>
                <w:color w:val="FF0000"/>
              </w:rPr>
              <w:t xml:space="preserve">- </w:t>
            </w:r>
            <w:r w:rsidRPr="004C66DA">
              <w:rPr>
                <w:color w:val="FF0000"/>
                <w:highlight w:val="yellow"/>
              </w:rPr>
              <w:t>FFS</w:t>
            </w:r>
            <w:r w:rsidRPr="004C66DA">
              <w:rPr>
                <w:color w:val="FF0000"/>
              </w:rPr>
              <w:t xml:space="preserve"> if the actual starting index is signalled, or if a parameter impacting the starting index</w:t>
            </w:r>
          </w:p>
        </w:tc>
      </w:tr>
      <w:tr w:rsidR="006005B7" w14:paraId="041220AF" w14:textId="77777777" w:rsidTr="004C66DA">
        <w:tc>
          <w:tcPr>
            <w:tcW w:w="9631" w:type="dxa"/>
          </w:tcPr>
          <w:p w14:paraId="5B270C5D" w14:textId="6D9D8B8B" w:rsidR="006005B7" w:rsidRPr="004C66DA" w:rsidRDefault="006005B7" w:rsidP="004C66DA">
            <w:pPr>
              <w:spacing w:after="0"/>
              <w:rPr>
                <w:color w:val="FF0000"/>
              </w:rPr>
            </w:pPr>
            <w:r w:rsidRPr="006005B7">
              <w:rPr>
                <w:color w:val="FF0000"/>
              </w:rPr>
              <w:t>An sPDCCH candidate for CRS based sPDCCH is built up of consecutive logical sCCE(s).</w:t>
            </w:r>
          </w:p>
        </w:tc>
      </w:tr>
    </w:tbl>
    <w:p w14:paraId="64F9104A" w14:textId="4B9C05E7" w:rsidR="00E41757" w:rsidRDefault="00261713" w:rsidP="00E41757">
      <w:pPr>
        <w:pStyle w:val="Heading3"/>
      </w:pPr>
      <w:r>
        <w:t>4</w:t>
      </w:r>
      <w:r w:rsidR="00E41757">
        <w:t>.</w:t>
      </w:r>
      <w:r w:rsidR="00511F77">
        <w:t>4</w:t>
      </w:r>
      <w:r w:rsidR="00E41757">
        <w:t>.4</w:t>
      </w:r>
      <w:r w:rsidR="00E41757">
        <w:tab/>
      </w:r>
      <w:r w:rsidR="00E41757" w:rsidRPr="003A5CB8">
        <w:t>sPDCCH multiplexing with data</w:t>
      </w:r>
    </w:p>
    <w:tbl>
      <w:tblPr>
        <w:tblStyle w:val="TableGrid"/>
        <w:tblW w:w="0" w:type="auto"/>
        <w:tblLook w:val="04A0" w:firstRow="1" w:lastRow="0" w:firstColumn="1" w:lastColumn="0" w:noHBand="0" w:noVBand="1"/>
      </w:tblPr>
      <w:tblGrid>
        <w:gridCol w:w="9631"/>
      </w:tblGrid>
      <w:tr w:rsidR="00C065EA" w14:paraId="29D719EC" w14:textId="77777777" w:rsidTr="00C065EA">
        <w:tc>
          <w:tcPr>
            <w:tcW w:w="9781" w:type="dxa"/>
          </w:tcPr>
          <w:p w14:paraId="7211A440" w14:textId="3C0A3126" w:rsidR="00C065EA" w:rsidRPr="00B170E3" w:rsidRDefault="00C065EA" w:rsidP="00C065EA">
            <w:r w:rsidRPr="00B170E3">
              <w:rPr>
                <w:lang w:val="en-US"/>
              </w:rPr>
              <w:t>sPDSCH assigned by a sPDCCH can be mapped to resources that are left unused by any sPDCCH</w:t>
            </w:r>
          </w:p>
        </w:tc>
      </w:tr>
      <w:tr w:rsidR="0051613E" w14:paraId="74B31D81" w14:textId="77777777" w:rsidTr="00C065EA">
        <w:tc>
          <w:tcPr>
            <w:tcW w:w="9781" w:type="dxa"/>
          </w:tcPr>
          <w:p w14:paraId="167FCF4F" w14:textId="77777777" w:rsidR="0051613E" w:rsidRPr="00B170E3" w:rsidRDefault="0051613E" w:rsidP="00CA630A">
            <w:pPr>
              <w:pStyle w:val="ListParagraph"/>
              <w:numPr>
                <w:ilvl w:val="0"/>
                <w:numId w:val="52"/>
              </w:numPr>
              <w:spacing w:line="276" w:lineRule="auto"/>
              <w:ind w:leftChars="0"/>
              <w:contextualSpacing/>
              <w:rPr>
                <w:rFonts w:ascii="Times New Roman" w:hAnsi="Times New Roman"/>
              </w:rPr>
            </w:pPr>
            <w:r w:rsidRPr="00B170E3">
              <w:rPr>
                <w:rFonts w:ascii="Times New Roman" w:hAnsi="Times New Roman"/>
              </w:rPr>
              <w:t>For 1-slot sTTI containing sPDCCH, the following scheduling cases are supported</w:t>
            </w:r>
          </w:p>
          <w:p w14:paraId="4040BD7A"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CRS-based sPDSCH</w:t>
            </w:r>
          </w:p>
          <w:p w14:paraId="75CDF71F"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lastRenderedPageBreak/>
              <w:t>CRS-based sPDCCH scheduling DMRS-based sPDSCH</w:t>
            </w:r>
          </w:p>
          <w:p w14:paraId="28698F81" w14:textId="4547FD51"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DMRS-based sPDCCH scheduling DMRS-based sPDSCH</w:t>
            </w:r>
          </w:p>
        </w:tc>
      </w:tr>
      <w:tr w:rsidR="0051613E" w14:paraId="5F39387F" w14:textId="77777777" w:rsidTr="00C065EA">
        <w:tc>
          <w:tcPr>
            <w:tcW w:w="9781" w:type="dxa"/>
          </w:tcPr>
          <w:p w14:paraId="641D9DBD" w14:textId="079C1BC8" w:rsidR="0051613E" w:rsidRPr="00B170E3" w:rsidRDefault="0051613E" w:rsidP="00CA630A">
            <w:pPr>
              <w:pStyle w:val="ListParagraph"/>
              <w:numPr>
                <w:ilvl w:val="0"/>
                <w:numId w:val="52"/>
              </w:numPr>
              <w:spacing w:line="276" w:lineRule="auto"/>
              <w:ind w:leftChars="0"/>
              <w:contextualSpacing/>
              <w:rPr>
                <w:rFonts w:ascii="Times New Roman" w:hAnsi="Times New Roman"/>
              </w:rPr>
            </w:pPr>
            <w:r w:rsidRPr="00B170E3">
              <w:rPr>
                <w:rFonts w:ascii="Times New Roman" w:hAnsi="Times New Roman"/>
              </w:rPr>
              <w:lastRenderedPageBreak/>
              <w:t>For 1-slot sTTI containing sPDCCH, both TDM (if supported) and FDM of sPDCCH and sPDSCH are supported.</w:t>
            </w:r>
          </w:p>
        </w:tc>
      </w:tr>
      <w:tr w:rsidR="0051613E" w14:paraId="641ACFAB" w14:textId="77777777" w:rsidTr="00C065EA">
        <w:tc>
          <w:tcPr>
            <w:tcW w:w="9781" w:type="dxa"/>
          </w:tcPr>
          <w:p w14:paraId="7529EA9F" w14:textId="739DC156" w:rsidR="0051613E" w:rsidRPr="00B170E3" w:rsidRDefault="0051613E" w:rsidP="00CA630A">
            <w:pPr>
              <w:pStyle w:val="ListParagraph"/>
              <w:numPr>
                <w:ilvl w:val="0"/>
                <w:numId w:val="52"/>
              </w:numPr>
              <w:spacing w:line="276" w:lineRule="auto"/>
              <w:ind w:leftChars="0"/>
              <w:contextualSpacing/>
              <w:rPr>
                <w:rFonts w:ascii="Times New Roman" w:hAnsi="Times New Roman"/>
              </w:rPr>
            </w:pPr>
            <w:r w:rsidRPr="00B170E3">
              <w:rPr>
                <w:rFonts w:ascii="Times New Roman" w:hAnsi="Times New Roman"/>
              </w:rPr>
              <w:t>For 1-slot sTTI, separate DMRS resource is used for sPDCCH and sPDSCH in slot 1</w:t>
            </w:r>
          </w:p>
        </w:tc>
      </w:tr>
      <w:tr w:rsidR="0051613E" w14:paraId="5D8873F3" w14:textId="77777777" w:rsidTr="00C065EA">
        <w:tc>
          <w:tcPr>
            <w:tcW w:w="9781" w:type="dxa"/>
          </w:tcPr>
          <w:p w14:paraId="7287C473" w14:textId="56D51B00" w:rsidR="0051613E" w:rsidRPr="00B170E3" w:rsidRDefault="0051613E" w:rsidP="00CA630A">
            <w:pPr>
              <w:pStyle w:val="ListParagraph"/>
              <w:numPr>
                <w:ilvl w:val="0"/>
                <w:numId w:val="52"/>
              </w:numPr>
              <w:spacing w:line="276" w:lineRule="auto"/>
              <w:ind w:leftChars="0"/>
              <w:contextualSpacing/>
              <w:rPr>
                <w:rFonts w:ascii="Times New Roman" w:hAnsi="Times New Roman"/>
              </w:rPr>
            </w:pPr>
            <w:r w:rsidRPr="00B170E3">
              <w:rPr>
                <w:rFonts w:ascii="Times New Roman" w:hAnsi="Times New Roman"/>
              </w:rPr>
              <w:t>In the 1-slot sTTI#1 of a DL subframe, the sPDCCH DMRS are placed in symbols #7,8</w:t>
            </w:r>
          </w:p>
        </w:tc>
      </w:tr>
      <w:tr w:rsidR="0051613E" w14:paraId="4830BED5" w14:textId="77777777" w:rsidTr="00C065EA">
        <w:tc>
          <w:tcPr>
            <w:tcW w:w="9781" w:type="dxa"/>
          </w:tcPr>
          <w:p w14:paraId="1115DAA8" w14:textId="77777777" w:rsidR="0051613E" w:rsidRPr="00B170E3" w:rsidRDefault="0051613E" w:rsidP="0051613E">
            <w:pPr>
              <w:pStyle w:val="ListParagraph"/>
              <w:ind w:leftChars="14" w:left="28" w:firstLine="0"/>
              <w:rPr>
                <w:rFonts w:ascii="Times New Roman" w:hAnsi="Times New Roman"/>
              </w:rPr>
            </w:pPr>
            <w:r w:rsidRPr="00B170E3">
              <w:rPr>
                <w:rFonts w:ascii="Times New Roman" w:hAnsi="Times New Roman"/>
              </w:rPr>
              <w:t>In the 1-slot for normal subframes and sTTI#0, at least one pair of symbols carry sPDSCH DMRS and the pair of symbols is selected among the following options:</w:t>
            </w:r>
          </w:p>
          <w:p w14:paraId="0E721A61"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 xml:space="preserve">Op 1: 3-4 </w:t>
            </w:r>
          </w:p>
          <w:p w14:paraId="78E82738"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 xml:space="preserve">Op 2: 5-6 (legacy DMRS position) </w:t>
            </w:r>
          </w:p>
          <w:p w14:paraId="6EB8F235" w14:textId="32F84126"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t>Op 3: 2-3 if CFI=1,2 and 3-4 if CFI=3 (2OS-sTTI#1)</w:t>
            </w:r>
          </w:p>
        </w:tc>
      </w:tr>
      <w:tr w:rsidR="0051613E" w14:paraId="6B4A8118" w14:textId="77777777" w:rsidTr="00C065EA">
        <w:tc>
          <w:tcPr>
            <w:tcW w:w="9781" w:type="dxa"/>
          </w:tcPr>
          <w:p w14:paraId="2447654A" w14:textId="77777777" w:rsidR="0051613E" w:rsidRPr="00B170E3" w:rsidRDefault="0051613E" w:rsidP="0051613E">
            <w:pPr>
              <w:pStyle w:val="ListParagraph"/>
              <w:spacing w:line="276" w:lineRule="auto"/>
              <w:ind w:leftChars="0" w:left="0" w:firstLine="0"/>
              <w:contextualSpacing/>
              <w:rPr>
                <w:rFonts w:ascii="Times New Roman" w:hAnsi="Times New Roman"/>
              </w:rPr>
            </w:pPr>
            <w:r w:rsidRPr="00B170E3">
              <w:rPr>
                <w:rFonts w:ascii="Times New Roman" w:hAnsi="Times New Roman"/>
              </w:rPr>
              <w:t>In the 1-slot for normal subframes and sTTI#1, at least one pair of sPDSCH DMRS is supported and can be placed in symbols</w:t>
            </w:r>
          </w:p>
          <w:p w14:paraId="62058D31"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Op 1: 10-11</w:t>
            </w:r>
          </w:p>
          <w:p w14:paraId="0A066B51" w14:textId="77777777"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Op 2: 12-13 (legacy DMRS position)</w:t>
            </w:r>
          </w:p>
          <w:p w14:paraId="65E3B2AD" w14:textId="33B57E92" w:rsidR="0051613E" w:rsidRPr="00B170E3" w:rsidRDefault="0051613E" w:rsidP="00CA630A">
            <w:pPr>
              <w:pStyle w:val="ListParagraph"/>
              <w:numPr>
                <w:ilvl w:val="1"/>
                <w:numId w:val="52"/>
              </w:numPr>
              <w:spacing w:after="200" w:line="276" w:lineRule="auto"/>
              <w:ind w:leftChars="0" w:left="709" w:hanging="283"/>
              <w:contextualSpacing/>
              <w:rPr>
                <w:rFonts w:ascii="Times New Roman" w:hAnsi="Times New Roman"/>
              </w:rPr>
            </w:pPr>
            <w:r w:rsidRPr="00B170E3">
              <w:rPr>
                <w:rFonts w:ascii="Times New Roman" w:hAnsi="Times New Roman"/>
              </w:rPr>
              <w:t xml:space="preserve">Op 3: 9-10 (2OS-sTTI#4) </w:t>
            </w:r>
          </w:p>
        </w:tc>
      </w:tr>
      <w:tr w:rsidR="007102C3" w14:paraId="27401078" w14:textId="77777777" w:rsidTr="00C065EA">
        <w:tc>
          <w:tcPr>
            <w:tcW w:w="9781" w:type="dxa"/>
          </w:tcPr>
          <w:p w14:paraId="5FC4880F" w14:textId="77777777" w:rsidR="007102C3" w:rsidRPr="00B170E3" w:rsidRDefault="007102C3" w:rsidP="00CA630A">
            <w:pPr>
              <w:pStyle w:val="ListParagraph"/>
              <w:numPr>
                <w:ilvl w:val="0"/>
                <w:numId w:val="53"/>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the following scheduling cases are supported:</w:t>
            </w:r>
          </w:p>
          <w:p w14:paraId="11A497B2" w14:textId="77777777" w:rsidR="007102C3" w:rsidRPr="00B170E3" w:rsidRDefault="007102C3" w:rsidP="00CA630A">
            <w:pPr>
              <w:pStyle w:val="ListParagraph"/>
              <w:numPr>
                <w:ilvl w:val="1"/>
                <w:numId w:val="53"/>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CRS-based sPDSCH</w:t>
            </w:r>
          </w:p>
          <w:p w14:paraId="725C3EE2" w14:textId="77777777" w:rsidR="007102C3" w:rsidRPr="00B170E3" w:rsidRDefault="007102C3" w:rsidP="00CA630A">
            <w:pPr>
              <w:pStyle w:val="ListParagraph"/>
              <w:numPr>
                <w:ilvl w:val="1"/>
                <w:numId w:val="53"/>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DMRS-based sPDSCH</w:t>
            </w:r>
          </w:p>
          <w:p w14:paraId="3A4FECE6" w14:textId="599E17D3" w:rsidR="007102C3" w:rsidRPr="00B170E3" w:rsidRDefault="007102C3" w:rsidP="00CA630A">
            <w:pPr>
              <w:pStyle w:val="ListParagraph"/>
              <w:numPr>
                <w:ilvl w:val="1"/>
                <w:numId w:val="53"/>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DMRS-based sPDCCH scheduling DMRS-based sPDSCH</w:t>
            </w:r>
          </w:p>
        </w:tc>
      </w:tr>
      <w:tr w:rsidR="004D47BB" w14:paraId="5739B4D3" w14:textId="77777777" w:rsidTr="00C065EA">
        <w:tc>
          <w:tcPr>
            <w:tcW w:w="9781" w:type="dxa"/>
          </w:tcPr>
          <w:p w14:paraId="77356A3E" w14:textId="5BDAED93" w:rsidR="004D47BB" w:rsidRPr="00B170E3" w:rsidRDefault="004D47BB" w:rsidP="00CA630A">
            <w:pPr>
              <w:pStyle w:val="ListParagraph"/>
              <w:numPr>
                <w:ilvl w:val="0"/>
                <w:numId w:val="53"/>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TDM (if supported) and FDM of CRS-based sPDCCH and CRS-based sPDSCH is supported</w:t>
            </w:r>
          </w:p>
        </w:tc>
      </w:tr>
      <w:tr w:rsidR="00B43B9D" w14:paraId="26CF6300" w14:textId="77777777" w:rsidTr="00C065EA">
        <w:tc>
          <w:tcPr>
            <w:tcW w:w="9781" w:type="dxa"/>
          </w:tcPr>
          <w:p w14:paraId="7D15B57D" w14:textId="77777777" w:rsidR="00B43B9D" w:rsidRPr="00B170E3" w:rsidRDefault="00B43B9D" w:rsidP="00B43B9D">
            <w:pPr>
              <w:pStyle w:val="ListParagraph"/>
              <w:spacing w:after="200" w:line="276" w:lineRule="auto"/>
              <w:ind w:leftChars="0" w:left="0" w:firstLine="0"/>
              <w:contextualSpacing/>
              <w:rPr>
                <w:rFonts w:ascii="Times New Roman" w:hAnsi="Times New Roman"/>
                <w:szCs w:val="20"/>
              </w:rPr>
            </w:pPr>
            <w:r w:rsidRPr="00B170E3">
              <w:rPr>
                <w:rFonts w:ascii="Times New Roman" w:hAnsi="Times New Roman"/>
                <w:szCs w:val="20"/>
              </w:rPr>
              <w:t>For 2/3-OS sTTI containing sPDCCH, FDM of CRS-based sPDCCH and DMRS-based sPDSCH is supported.</w:t>
            </w:r>
          </w:p>
          <w:p w14:paraId="5FADBA42" w14:textId="44E068FB" w:rsidR="00B43B9D" w:rsidRPr="00B170E3" w:rsidRDefault="00B43B9D" w:rsidP="00CA630A">
            <w:pPr>
              <w:pStyle w:val="ListParagraph"/>
              <w:numPr>
                <w:ilvl w:val="0"/>
                <w:numId w:val="53"/>
              </w:numPr>
              <w:spacing w:after="200" w:line="276" w:lineRule="auto"/>
              <w:ind w:leftChars="0"/>
              <w:contextualSpacing/>
              <w:rPr>
                <w:rFonts w:ascii="Times New Roman" w:hAnsi="Times New Roman"/>
                <w:szCs w:val="20"/>
              </w:rPr>
            </w:pPr>
            <w:r w:rsidRPr="00B170E3">
              <w:rPr>
                <w:rFonts w:ascii="Times New Roman" w:hAnsi="Times New Roman"/>
                <w:szCs w:val="20"/>
                <w:highlight w:val="yellow"/>
              </w:rPr>
              <w:t>FFS</w:t>
            </w:r>
            <w:r w:rsidRPr="00B170E3">
              <w:rPr>
                <w:rFonts w:ascii="Times New Roman" w:hAnsi="Times New Roman"/>
                <w:szCs w:val="20"/>
              </w:rPr>
              <w:t>: TDM of CRS-based sPDCCH and DMRS-based sPDSCH is supported</w:t>
            </w:r>
          </w:p>
        </w:tc>
      </w:tr>
      <w:tr w:rsidR="00B43B9D" w14:paraId="6358B6AA" w14:textId="77777777" w:rsidTr="00C065EA">
        <w:tc>
          <w:tcPr>
            <w:tcW w:w="9781" w:type="dxa"/>
          </w:tcPr>
          <w:p w14:paraId="5D64714C" w14:textId="77777777" w:rsidR="00B43B9D" w:rsidRPr="00B170E3" w:rsidRDefault="00B43B9D" w:rsidP="00B43B9D">
            <w:pPr>
              <w:pStyle w:val="ListParagraph"/>
              <w:spacing w:after="200" w:line="276" w:lineRule="auto"/>
              <w:ind w:leftChars="0" w:hanging="840"/>
              <w:contextualSpacing/>
              <w:rPr>
                <w:rFonts w:ascii="Times New Roman" w:hAnsi="Times New Roman"/>
                <w:szCs w:val="20"/>
              </w:rPr>
            </w:pPr>
            <w:r w:rsidRPr="00B170E3">
              <w:rPr>
                <w:rFonts w:ascii="Times New Roman" w:hAnsi="Times New Roman"/>
                <w:szCs w:val="20"/>
              </w:rPr>
              <w:t>Prioritize designing a mechanism for unused sPDCCH resources for 2/3-OS sTTI</w:t>
            </w:r>
          </w:p>
          <w:p w14:paraId="715B4CC5" w14:textId="77777777" w:rsidR="00B43B9D" w:rsidRPr="00B170E3" w:rsidRDefault="00B43B9D" w:rsidP="00CA630A">
            <w:pPr>
              <w:pStyle w:val="ListParagraph"/>
              <w:numPr>
                <w:ilvl w:val="0"/>
                <w:numId w:val="53"/>
              </w:numPr>
              <w:spacing w:after="200" w:line="276" w:lineRule="auto"/>
              <w:ind w:leftChars="0"/>
              <w:contextualSpacing/>
              <w:rPr>
                <w:rFonts w:ascii="Times New Roman" w:hAnsi="Times New Roman"/>
                <w:szCs w:val="20"/>
              </w:rPr>
            </w:pPr>
            <w:r w:rsidRPr="00B170E3">
              <w:rPr>
                <w:rFonts w:ascii="Times New Roman" w:hAnsi="Times New Roman"/>
                <w:szCs w:val="20"/>
              </w:rPr>
              <w:t xml:space="preserve">The sPDCCH reuse indication is based on RB set, sREG, sCCE, or sPDCCH candidate granularity. Details are </w:t>
            </w:r>
            <w:r w:rsidRPr="00B170E3">
              <w:rPr>
                <w:rFonts w:ascii="Times New Roman" w:hAnsi="Times New Roman"/>
                <w:szCs w:val="20"/>
                <w:highlight w:val="yellow"/>
              </w:rPr>
              <w:t>FFS</w:t>
            </w:r>
            <w:r w:rsidRPr="00B170E3">
              <w:rPr>
                <w:rFonts w:ascii="Times New Roman" w:hAnsi="Times New Roman"/>
                <w:szCs w:val="20"/>
              </w:rPr>
              <w:t>.</w:t>
            </w:r>
          </w:p>
          <w:p w14:paraId="75B95E04" w14:textId="5924E649" w:rsidR="00B43B9D" w:rsidRPr="00B170E3" w:rsidRDefault="00B43B9D" w:rsidP="00CA630A">
            <w:pPr>
              <w:pStyle w:val="ListParagraph"/>
              <w:numPr>
                <w:ilvl w:val="0"/>
                <w:numId w:val="53"/>
              </w:numPr>
              <w:spacing w:after="200" w:line="276" w:lineRule="auto"/>
              <w:ind w:leftChars="0"/>
              <w:contextualSpacing/>
              <w:rPr>
                <w:rFonts w:ascii="Times New Roman" w:hAnsi="Times New Roman"/>
                <w:szCs w:val="20"/>
              </w:rPr>
            </w:pPr>
            <w:r w:rsidRPr="00B170E3">
              <w:rPr>
                <w:rFonts w:ascii="Times New Roman" w:hAnsi="Times New Roman"/>
                <w:szCs w:val="20"/>
              </w:rPr>
              <w:t>Adopt the same mechanism for 1-slot sTTI, if applicable</w:t>
            </w:r>
          </w:p>
        </w:tc>
      </w:tr>
    </w:tbl>
    <w:p w14:paraId="41F2DCF8" w14:textId="4E0C9A1D" w:rsidR="006249F6" w:rsidRPr="003A5CB8" w:rsidRDefault="00261713" w:rsidP="006249F6">
      <w:pPr>
        <w:pStyle w:val="Heading2"/>
      </w:pPr>
      <w:r>
        <w:t>4</w:t>
      </w:r>
      <w:r w:rsidR="006249F6">
        <w:t>.</w:t>
      </w:r>
      <w:r w:rsidR="00511F77">
        <w:t>5</w:t>
      </w:r>
      <w:r w:rsidR="006249F6">
        <w:tab/>
      </w:r>
      <w:r w:rsidR="006249F6" w:rsidRPr="003A5CB8">
        <w:t>UL control channel design</w:t>
      </w:r>
    </w:p>
    <w:p w14:paraId="1D13FA20" w14:textId="7CC1617D" w:rsidR="006249F6" w:rsidRDefault="00261713" w:rsidP="006249F6">
      <w:pPr>
        <w:pStyle w:val="Heading3"/>
      </w:pPr>
      <w:r>
        <w:t>4</w:t>
      </w:r>
      <w:r w:rsidR="006249F6" w:rsidRPr="003A5CB8">
        <w:t>.</w:t>
      </w:r>
      <w:r w:rsidR="00511F77">
        <w:t>5</w:t>
      </w:r>
      <w:r w:rsidR="006249F6" w:rsidRPr="003A5CB8">
        <w:t>.1</w:t>
      </w:r>
      <w:r w:rsidR="006249F6" w:rsidRPr="003A5CB8">
        <w:tab/>
        <w:t>sPUCCH format design</w:t>
      </w:r>
    </w:p>
    <w:p w14:paraId="002805EF" w14:textId="40448EC9" w:rsidR="00911D99" w:rsidRDefault="00911D99" w:rsidP="00911D99">
      <w:pPr>
        <w:pStyle w:val="Heading4"/>
      </w:pPr>
      <w:r>
        <w:t>4.</w:t>
      </w:r>
      <w:r w:rsidR="00511F77">
        <w:t>5</w:t>
      </w:r>
      <w:r>
        <w:t>.1.1</w:t>
      </w:r>
      <w:r>
        <w:tab/>
        <w:t>General</w:t>
      </w:r>
    </w:p>
    <w:tbl>
      <w:tblPr>
        <w:tblStyle w:val="TableGrid"/>
        <w:tblW w:w="0" w:type="auto"/>
        <w:tblLook w:val="04A0" w:firstRow="1" w:lastRow="0" w:firstColumn="1" w:lastColumn="0" w:noHBand="0" w:noVBand="1"/>
      </w:tblPr>
      <w:tblGrid>
        <w:gridCol w:w="9631"/>
      </w:tblGrid>
      <w:tr w:rsidR="00911D99" w:rsidRPr="00685620" w14:paraId="1E058F70" w14:textId="77777777" w:rsidTr="001D23AA">
        <w:tc>
          <w:tcPr>
            <w:tcW w:w="9781" w:type="dxa"/>
          </w:tcPr>
          <w:p w14:paraId="3BB45ABA" w14:textId="77777777" w:rsidR="00911D99" w:rsidRPr="005D4280" w:rsidRDefault="00911D99" w:rsidP="001D23AA">
            <w:pPr>
              <w:contextualSpacing/>
              <w:rPr>
                <w:lang w:val="en-US"/>
              </w:rPr>
            </w:pPr>
            <w:r w:rsidRPr="005D4280">
              <w:rPr>
                <w:lang w:val="en-US"/>
              </w:rPr>
              <w:t xml:space="preserve">The following sPUCCH formats </w:t>
            </w:r>
            <w:r>
              <w:rPr>
                <w:lang w:val="en-US"/>
              </w:rPr>
              <w:t>should be</w:t>
            </w:r>
            <w:r w:rsidRPr="005D4280">
              <w:rPr>
                <w:lang w:val="en-US"/>
              </w:rPr>
              <w:t xml:space="preserve"> supported </w:t>
            </w:r>
          </w:p>
          <w:p w14:paraId="1109668B" w14:textId="77777777" w:rsidR="00911D99" w:rsidRPr="005D4280" w:rsidRDefault="00911D99" w:rsidP="001D23AA">
            <w:pPr>
              <w:ind w:left="568" w:hanging="284"/>
              <w:rPr>
                <w:lang w:val="en-US"/>
              </w:rPr>
            </w:pPr>
            <w:r w:rsidRPr="005D4280">
              <w:rPr>
                <w:lang w:val="en-US"/>
              </w:rPr>
              <w:t>-</w:t>
            </w:r>
            <w:r w:rsidRPr="005D4280">
              <w:rPr>
                <w:lang w:val="en-US"/>
              </w:rPr>
              <w:tab/>
              <w:t>One sPUCCH format for HARQ-ACK and/or SR feedback for a serving cell</w:t>
            </w:r>
          </w:p>
          <w:p w14:paraId="30AF9539" w14:textId="77777777" w:rsidR="00911D99" w:rsidRPr="005D4280" w:rsidRDefault="00911D99" w:rsidP="001D23AA">
            <w:pPr>
              <w:ind w:left="568" w:hanging="284"/>
              <w:rPr>
                <w:lang w:val="en-US"/>
              </w:rPr>
            </w:pPr>
            <w:r w:rsidRPr="005D4280">
              <w:rPr>
                <w:lang w:val="en-US"/>
              </w:rPr>
              <w:t>-</w:t>
            </w:r>
            <w:r w:rsidRPr="005D4280">
              <w:rPr>
                <w:lang w:val="en-US"/>
              </w:rPr>
              <w:tab/>
              <w:t>sPUCCH format(s) for multiple HARQ-ACK bits, e.g. as in CA and frame structure type 2</w:t>
            </w:r>
          </w:p>
          <w:p w14:paraId="5AFC846C" w14:textId="77777777" w:rsidR="00911D99" w:rsidRDefault="00911D99" w:rsidP="001D23AA">
            <w:pPr>
              <w:ind w:left="851" w:hanging="284"/>
              <w:rPr>
                <w:lang w:val="en-US"/>
              </w:rPr>
            </w:pPr>
            <w:r w:rsidRPr="005D4280">
              <w:rPr>
                <w:lang w:val="en-US"/>
              </w:rPr>
              <w:t>-</w:t>
            </w:r>
            <w:r w:rsidRPr="005D4280">
              <w:rPr>
                <w:lang w:val="en-US"/>
              </w:rPr>
              <w:tab/>
              <w:t>The amount of sPUCCH formats to support is depending on the maximum identified payload size to support</w:t>
            </w:r>
          </w:p>
          <w:p w14:paraId="2470FF79" w14:textId="77777777" w:rsidR="00911D99" w:rsidRPr="00685620" w:rsidRDefault="00911D99" w:rsidP="001D23AA">
            <w:pPr>
              <w:ind w:left="851" w:hanging="284"/>
              <w:rPr>
                <w:lang w:val="en-US"/>
              </w:rPr>
            </w:pPr>
            <w:r w:rsidRPr="005D4280">
              <w:rPr>
                <w:lang w:val="en-US"/>
              </w:rPr>
              <w:t>-</w:t>
            </w:r>
            <w:r w:rsidRPr="005D4280">
              <w:rPr>
                <w:lang w:val="en-US"/>
              </w:rPr>
              <w:tab/>
              <w:t>sPUCCH format allows for multiplexing of HARQ-ACK and SR</w:t>
            </w:r>
          </w:p>
        </w:tc>
      </w:tr>
      <w:tr w:rsidR="00911D99" w:rsidRPr="00685620" w14:paraId="02DC8EC7" w14:textId="77777777" w:rsidTr="001D23AA">
        <w:tc>
          <w:tcPr>
            <w:tcW w:w="9781" w:type="dxa"/>
          </w:tcPr>
          <w:p w14:paraId="2BC36A95" w14:textId="1CF0327B" w:rsidR="00911D99" w:rsidRPr="005D4280" w:rsidRDefault="00911D99" w:rsidP="00911D99">
            <w:pPr>
              <w:contextualSpacing/>
              <w:rPr>
                <w:lang w:val="en-US"/>
              </w:rPr>
            </w:pPr>
            <w:r w:rsidRPr="00487E83">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tc>
      </w:tr>
      <w:tr w:rsidR="00911D99" w:rsidRPr="00685620" w14:paraId="2804C592" w14:textId="77777777" w:rsidTr="001D23AA">
        <w:tc>
          <w:tcPr>
            <w:tcW w:w="9781" w:type="dxa"/>
          </w:tcPr>
          <w:p w14:paraId="0F502C9D" w14:textId="77777777" w:rsidR="00911D99" w:rsidRPr="00911D99" w:rsidRDefault="00911D99" w:rsidP="00CA630A">
            <w:pPr>
              <w:numPr>
                <w:ilvl w:val="0"/>
                <w:numId w:val="12"/>
              </w:numPr>
              <w:spacing w:after="0"/>
              <w:rPr>
                <w:rFonts w:eastAsia="MS Mincho"/>
                <w:iCs/>
                <w:lang w:val="en-US" w:eastAsia="ja-JP"/>
              </w:rPr>
            </w:pPr>
            <w:r w:rsidRPr="00911D99">
              <w:rPr>
                <w:rFonts w:eastAsia="MS Mincho"/>
                <w:iCs/>
                <w:lang w:eastAsia="ja-JP"/>
              </w:rPr>
              <w:t>At least the following formats should be designed for sPUCCH:</w:t>
            </w:r>
          </w:p>
          <w:p w14:paraId="1ECE17B4" w14:textId="103D2C07" w:rsidR="00911D99" w:rsidRPr="00911D99" w:rsidRDefault="00911D99" w:rsidP="00CA630A">
            <w:pPr>
              <w:numPr>
                <w:ilvl w:val="1"/>
                <w:numId w:val="12"/>
              </w:numPr>
              <w:spacing w:after="0"/>
              <w:rPr>
                <w:rFonts w:eastAsia="MS Mincho"/>
                <w:iCs/>
                <w:lang w:val="en-US" w:eastAsia="ja-JP"/>
              </w:rPr>
            </w:pPr>
            <w:r w:rsidRPr="00911D99">
              <w:rPr>
                <w:rFonts w:eastAsia="MS Mincho"/>
                <w:iCs/>
                <w:lang w:val="en-US" w:eastAsia="ja-JP"/>
              </w:rPr>
              <w:t>For sPUCCH supporting up to 2-bit HARQ-ACK and/or SR (if any)</w:t>
            </w:r>
          </w:p>
          <w:p w14:paraId="63700D7C" w14:textId="77777777" w:rsidR="00911D99" w:rsidRPr="00911D99" w:rsidRDefault="00911D99" w:rsidP="00CA630A">
            <w:pPr>
              <w:numPr>
                <w:ilvl w:val="1"/>
                <w:numId w:val="12"/>
              </w:numPr>
              <w:spacing w:after="0"/>
              <w:rPr>
                <w:rFonts w:eastAsia="MS Mincho"/>
                <w:iCs/>
                <w:lang w:val="en-US" w:eastAsia="ja-JP"/>
              </w:rPr>
            </w:pPr>
            <w:r w:rsidRPr="00911D99">
              <w:rPr>
                <w:rFonts w:eastAsia="MS Mincho"/>
                <w:iCs/>
                <w:lang w:val="en-US" w:eastAsia="ja-JP"/>
              </w:rPr>
              <w:lastRenderedPageBreak/>
              <w:t>For sPUCCH supporting more than 2-bit HARQ-ACK and SR (if any)</w:t>
            </w:r>
          </w:p>
          <w:p w14:paraId="48CE28EC" w14:textId="56AC1274" w:rsidR="00911D99" w:rsidRPr="00911D99" w:rsidRDefault="00911D99" w:rsidP="00CA630A">
            <w:pPr>
              <w:numPr>
                <w:ilvl w:val="2"/>
                <w:numId w:val="12"/>
              </w:numPr>
              <w:spacing w:after="0"/>
              <w:rPr>
                <w:rFonts w:eastAsia="MS Mincho"/>
                <w:iCs/>
                <w:lang w:val="en-US" w:eastAsia="ja-JP"/>
              </w:rPr>
            </w:pPr>
            <w:r w:rsidRPr="00911D99">
              <w:rPr>
                <w:rFonts w:eastAsia="MS Mincho"/>
                <w:iCs/>
                <w:lang w:val="en-US" w:eastAsia="ja-JP"/>
              </w:rPr>
              <w:t>DMRS based demodulation</w:t>
            </w:r>
          </w:p>
        </w:tc>
      </w:tr>
    </w:tbl>
    <w:p w14:paraId="18DB9FC3" w14:textId="5FCA7984" w:rsidR="00911D99" w:rsidRDefault="00911D99" w:rsidP="00911D99">
      <w:pPr>
        <w:pStyle w:val="Heading4"/>
      </w:pPr>
      <w:r>
        <w:lastRenderedPageBreak/>
        <w:t>4.</w:t>
      </w:r>
      <w:r w:rsidR="00511F77">
        <w:t>5</w:t>
      </w:r>
      <w:r>
        <w:t>.1.2</w:t>
      </w:r>
      <w:r>
        <w:tab/>
        <w:t>2/3os</w:t>
      </w:r>
    </w:p>
    <w:tbl>
      <w:tblPr>
        <w:tblStyle w:val="TableGrid"/>
        <w:tblW w:w="0" w:type="auto"/>
        <w:tblLook w:val="04A0" w:firstRow="1" w:lastRow="0" w:firstColumn="1" w:lastColumn="0" w:noHBand="0" w:noVBand="1"/>
      </w:tblPr>
      <w:tblGrid>
        <w:gridCol w:w="9631"/>
      </w:tblGrid>
      <w:tr w:rsidR="006F1EAB" w14:paraId="58CA924D" w14:textId="77777777" w:rsidTr="001C1B2E">
        <w:tc>
          <w:tcPr>
            <w:tcW w:w="9631" w:type="dxa"/>
          </w:tcPr>
          <w:p w14:paraId="27F1E781"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When a UE is to transmit UCI in a 2/3-symbol sPUCCH, sPUCCH format selection between sequence-based sPUCCH and PF4-based sPUCCH is based on the following rules.</w:t>
            </w:r>
          </w:p>
          <w:p w14:paraId="064B0F84"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For SR (if any) and up to 2 bits HARQ-ACK, the UE shall use sequence-based sPUCCH.</w:t>
            </w:r>
          </w:p>
          <w:p w14:paraId="089EF1A8"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For SR (if any) and more than 2 bits HARQ-ACK, the UE shall use PF4-based sPUCCH.</w:t>
            </w:r>
          </w:p>
          <w:p w14:paraId="75C31A08" w14:textId="54A95E12" w:rsidR="006F1EAB" w:rsidRPr="006F1EAB" w:rsidRDefault="006F1EAB" w:rsidP="006F1EAB">
            <w:pPr>
              <w:spacing w:after="0"/>
              <w:rPr>
                <w:rFonts w:eastAsia="MS Mincho"/>
                <w:color w:val="FF0000"/>
                <w:lang w:eastAsia="ja-JP"/>
              </w:rPr>
            </w:pPr>
            <w:r w:rsidRPr="006F1EAB">
              <w:rPr>
                <w:rFonts w:eastAsia="MS Mincho"/>
                <w:color w:val="FF0000"/>
                <w:lang w:eastAsia="ja-JP"/>
              </w:rPr>
              <w:t xml:space="preserve">- </w:t>
            </w:r>
            <w:r w:rsidRPr="006F1EAB">
              <w:rPr>
                <w:rFonts w:eastAsia="MS Mincho"/>
                <w:color w:val="FF0000"/>
                <w:highlight w:val="yellow"/>
                <w:lang w:eastAsia="ja-JP"/>
              </w:rPr>
              <w:t>FFS</w:t>
            </w:r>
            <w:r w:rsidRPr="006F1EAB">
              <w:rPr>
                <w:rFonts w:eastAsia="MS Mincho"/>
                <w:color w:val="FF0000"/>
                <w:lang w:eastAsia="ja-JP"/>
              </w:rPr>
              <w:t xml:space="preserve"> the possible ambiguity of the number of HARQ-ACK and SR bits between eNB and UE</w:t>
            </w:r>
          </w:p>
        </w:tc>
      </w:tr>
      <w:tr w:rsidR="006F1EAB" w14:paraId="1871822C" w14:textId="77777777" w:rsidTr="001C1B2E">
        <w:tc>
          <w:tcPr>
            <w:tcW w:w="9631" w:type="dxa"/>
          </w:tcPr>
          <w:p w14:paraId="559B933F"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The channel coding scheme for PF4-based 2-OS sPUCCH format carrying more than 2 bits ACK/NACK and SR (if any) is defined as:</w:t>
            </w:r>
          </w:p>
          <w:p w14:paraId="4C6CB9BE"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Up to 11 bits: Single RM coding</w:t>
            </w:r>
          </w:p>
          <w:p w14:paraId="021E9069" w14:textId="77777777" w:rsidR="006F1EAB" w:rsidRPr="006F1EAB" w:rsidRDefault="006F1EAB" w:rsidP="006F1EAB">
            <w:pPr>
              <w:spacing w:after="0"/>
              <w:rPr>
                <w:rFonts w:eastAsia="MS Mincho"/>
                <w:color w:val="FF0000"/>
                <w:lang w:eastAsia="ja-JP"/>
              </w:rPr>
            </w:pPr>
            <w:r w:rsidRPr="006F1EAB">
              <w:rPr>
                <w:rFonts w:eastAsia="MS Mincho"/>
                <w:color w:val="FF0000"/>
                <w:lang w:eastAsia="ja-JP"/>
              </w:rPr>
              <w:t>- 12-22: Dual RM</w:t>
            </w:r>
          </w:p>
          <w:p w14:paraId="537A5DE8" w14:textId="6996AC36" w:rsidR="006F1EAB" w:rsidRPr="003855CD" w:rsidRDefault="006F1EAB" w:rsidP="006F1EAB">
            <w:pPr>
              <w:spacing w:after="0"/>
              <w:rPr>
                <w:rFonts w:eastAsia="MS Mincho"/>
                <w:lang w:eastAsia="ja-JP"/>
              </w:rPr>
            </w:pPr>
            <w:r w:rsidRPr="006F1EAB">
              <w:rPr>
                <w:rFonts w:eastAsia="MS Mincho"/>
                <w:color w:val="FF0000"/>
                <w:lang w:eastAsia="ja-JP"/>
              </w:rPr>
              <w:t>- More than 22 bits: TBCC+8bit-CRC</w:t>
            </w:r>
          </w:p>
        </w:tc>
      </w:tr>
      <w:tr w:rsidR="004802D6" w14:paraId="5BD2AEE8" w14:textId="77777777" w:rsidTr="001C1B2E">
        <w:tc>
          <w:tcPr>
            <w:tcW w:w="9631" w:type="dxa"/>
          </w:tcPr>
          <w:p w14:paraId="5A96286E" w14:textId="77777777" w:rsidR="004802D6" w:rsidRPr="003855CD" w:rsidRDefault="004802D6" w:rsidP="00A60059">
            <w:pPr>
              <w:spacing w:after="0"/>
              <w:rPr>
                <w:rFonts w:eastAsia="MS Mincho"/>
                <w:lang w:val="en-US" w:eastAsia="ja-JP"/>
              </w:rPr>
            </w:pPr>
            <w:r w:rsidRPr="003855CD">
              <w:rPr>
                <w:rFonts w:eastAsia="MS Mincho"/>
                <w:lang w:eastAsia="ja-JP"/>
              </w:rPr>
              <w:t xml:space="preserve">For sPUCCH carrying more than 2-bit ACK/NACK and SR (if any) in 2os/3os sTTI, sPUCCH format based on PUCCH format 4 is supported </w:t>
            </w:r>
          </w:p>
          <w:p w14:paraId="4D99F7CD" w14:textId="77777777" w:rsidR="004802D6" w:rsidRPr="003855CD" w:rsidRDefault="004802D6" w:rsidP="00CA630A">
            <w:pPr>
              <w:numPr>
                <w:ilvl w:val="0"/>
                <w:numId w:val="18"/>
              </w:numPr>
              <w:spacing w:after="0"/>
              <w:rPr>
                <w:rFonts w:eastAsia="MS Mincho"/>
                <w:lang w:val="sv-SE" w:eastAsia="ja-JP"/>
              </w:rPr>
            </w:pPr>
            <w:r w:rsidRPr="003855CD">
              <w:rPr>
                <w:rFonts w:eastAsia="MS Mincho"/>
                <w:lang w:val="en-US" w:eastAsia="ja-JP"/>
              </w:rPr>
              <w:t>QPSK is used;</w:t>
            </w:r>
          </w:p>
          <w:p w14:paraId="26C45D46" w14:textId="77777777" w:rsidR="004802D6" w:rsidRPr="003855CD" w:rsidRDefault="004802D6" w:rsidP="00CA630A">
            <w:pPr>
              <w:numPr>
                <w:ilvl w:val="0"/>
                <w:numId w:val="18"/>
              </w:numPr>
              <w:spacing w:after="0"/>
              <w:rPr>
                <w:rFonts w:eastAsia="MS Mincho"/>
                <w:lang w:val="en-US" w:eastAsia="ja-JP"/>
              </w:rPr>
            </w:pPr>
            <w:r w:rsidRPr="003855CD">
              <w:rPr>
                <w:rFonts w:eastAsia="MS Mincho"/>
                <w:lang w:val="en-US" w:eastAsia="ja-JP"/>
              </w:rPr>
              <w:t>No frequency hopping within a sPUCCH</w:t>
            </w:r>
          </w:p>
          <w:p w14:paraId="563B0C30" w14:textId="77777777" w:rsidR="004802D6" w:rsidRPr="003855CD" w:rsidRDefault="004802D6" w:rsidP="00CA630A">
            <w:pPr>
              <w:numPr>
                <w:ilvl w:val="0"/>
                <w:numId w:val="18"/>
              </w:numPr>
              <w:spacing w:after="0"/>
              <w:rPr>
                <w:rFonts w:eastAsia="MS Mincho"/>
                <w:lang w:val="en-US" w:eastAsia="ja-JP"/>
              </w:rPr>
            </w:pPr>
            <w:r w:rsidRPr="003855CD">
              <w:rPr>
                <w:rFonts w:eastAsia="MS Mincho"/>
                <w:lang w:val="en-US" w:eastAsia="ja-JP"/>
              </w:rPr>
              <w:t>No sequence spreading on data symbol(s)</w:t>
            </w:r>
          </w:p>
          <w:p w14:paraId="324F6B66" w14:textId="4D491EC4" w:rsidR="004802D6" w:rsidRPr="00A50551" w:rsidRDefault="004802D6" w:rsidP="00CA630A">
            <w:pPr>
              <w:numPr>
                <w:ilvl w:val="0"/>
                <w:numId w:val="18"/>
              </w:numPr>
              <w:spacing w:after="0"/>
              <w:rPr>
                <w:rFonts w:eastAsia="MS Mincho"/>
                <w:lang w:val="sv-SE" w:eastAsia="ja-JP"/>
              </w:rPr>
            </w:pPr>
            <w:r w:rsidRPr="003855CD">
              <w:rPr>
                <w:rFonts w:eastAsia="MS Mincho"/>
                <w:lang w:val="en-US" w:eastAsia="ja-JP"/>
              </w:rPr>
              <w:t>One UL DMRS symbol</w:t>
            </w:r>
          </w:p>
          <w:p w14:paraId="4C4C796E" w14:textId="77777777" w:rsidR="00A50551" w:rsidRPr="00243500" w:rsidRDefault="00A50551" w:rsidP="00CA630A">
            <w:pPr>
              <w:numPr>
                <w:ilvl w:val="0"/>
                <w:numId w:val="18"/>
              </w:numPr>
              <w:spacing w:after="0"/>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14:paraId="092E324D" w14:textId="1C762B2D" w:rsidR="00A50551" w:rsidRPr="00AA125A" w:rsidRDefault="00A50551" w:rsidP="00CA630A">
            <w:pPr>
              <w:numPr>
                <w:ilvl w:val="0"/>
                <w:numId w:val="18"/>
              </w:numPr>
              <w:spacing w:after="0"/>
              <w:rPr>
                <w:rFonts w:eastAsia="MS Mincho"/>
                <w:iCs/>
                <w:lang w:val="en-US" w:eastAsia="ja-JP"/>
              </w:rPr>
            </w:pPr>
            <w:r w:rsidRPr="00AA125A">
              <w:rPr>
                <w:rFonts w:eastAsia="MS Mincho"/>
                <w:iCs/>
                <w:lang w:eastAsia="ja-JP"/>
              </w:rPr>
              <w:t>The DMRS is in the first symbol for 2/3OS sPUCCH</w:t>
            </w:r>
          </w:p>
          <w:p w14:paraId="4953242D" w14:textId="3D1D857D" w:rsidR="00AA125A" w:rsidRPr="00AA125A" w:rsidRDefault="00AA125A" w:rsidP="00CA630A">
            <w:pPr>
              <w:numPr>
                <w:ilvl w:val="0"/>
                <w:numId w:val="18"/>
              </w:numPr>
              <w:spacing w:after="0"/>
              <w:rPr>
                <w:rFonts w:eastAsia="MS Mincho"/>
                <w:iCs/>
                <w:lang w:val="en-US" w:eastAsia="ja-JP"/>
              </w:rPr>
            </w:pPr>
            <w:r w:rsidRPr="00AA125A">
              <w:rPr>
                <w:rFonts w:eastAsia="MS Mincho"/>
                <w:iCs/>
                <w:lang w:eastAsia="ja-JP"/>
              </w:rPr>
              <w:t>T</w:t>
            </w:r>
            <w:r w:rsidRPr="00AA125A">
              <w:rPr>
                <w:rFonts w:eastAsia="MS Mincho"/>
                <w:iCs/>
                <w:lang w:val="en-US" w:eastAsia="ja-JP"/>
              </w:rPr>
              <w:t xml:space="preserve">he number of RB(s) is configured by higher layer signaling as a value from 1 to </w:t>
            </w:r>
            <w:r w:rsidR="006F1EAB" w:rsidRPr="006F1EAB">
              <w:rPr>
                <w:rFonts w:eastAsia="MS Mincho"/>
                <w:iCs/>
                <w:color w:val="FF0000"/>
                <w:lang w:val="en-US" w:eastAsia="ja-JP"/>
              </w:rPr>
              <w:t>8</w:t>
            </w:r>
            <w:r w:rsidRPr="00AA125A">
              <w:rPr>
                <w:rFonts w:eastAsia="MS Mincho"/>
                <w:iCs/>
                <w:lang w:val="en-US" w:eastAsia="ja-JP"/>
              </w:rPr>
              <w:t>.</w:t>
            </w:r>
          </w:p>
          <w:p w14:paraId="017E5011" w14:textId="77777777" w:rsidR="000D50FB" w:rsidRDefault="00AA125A" w:rsidP="000D50FB">
            <w:pPr>
              <w:numPr>
                <w:ilvl w:val="0"/>
                <w:numId w:val="18"/>
              </w:numPr>
              <w:spacing w:after="0"/>
              <w:rPr>
                <w:rFonts w:eastAsia="MS Mincho"/>
                <w:lang w:val="en-US" w:eastAsia="ja-JP"/>
              </w:rPr>
            </w:pPr>
            <w:r w:rsidRPr="00767011">
              <w:rPr>
                <w:rFonts w:eastAsia="MS Mincho"/>
                <w:iCs/>
                <w:highlight w:val="yellow"/>
                <w:lang w:eastAsia="ja-JP"/>
              </w:rPr>
              <w:t>FFS</w:t>
            </w:r>
            <w:r w:rsidRPr="00AA125A">
              <w:rPr>
                <w:rFonts w:eastAsia="MS Mincho"/>
                <w:iCs/>
                <w:lang w:eastAsia="ja-JP"/>
              </w:rPr>
              <w:t xml:space="preserve"> on whether IFDMA is used</w:t>
            </w:r>
          </w:p>
          <w:p w14:paraId="5FAFD84D" w14:textId="77777777" w:rsidR="000D50FB" w:rsidRPr="000D50FB" w:rsidRDefault="000D50FB" w:rsidP="000D50FB">
            <w:pPr>
              <w:numPr>
                <w:ilvl w:val="0"/>
                <w:numId w:val="18"/>
              </w:numPr>
              <w:spacing w:after="0"/>
              <w:rPr>
                <w:rFonts w:eastAsia="MS Mincho"/>
                <w:color w:val="FF0000"/>
                <w:lang w:val="en-US" w:eastAsia="ja-JP"/>
              </w:rPr>
            </w:pPr>
            <w:r w:rsidRPr="000D50FB">
              <w:rPr>
                <w:iCs/>
                <w:color w:val="FF0000"/>
              </w:rPr>
              <w:t>When more than 2 bits HARQ-ACK are to be transmitted on 2/3-OS sPUCCH and there is a positive/negative SR in the same sTTI</w:t>
            </w:r>
          </w:p>
          <w:p w14:paraId="02D707F7" w14:textId="77777777" w:rsidR="000D50FB" w:rsidRPr="000D50FB" w:rsidRDefault="000D50FB" w:rsidP="000D50FB">
            <w:pPr>
              <w:numPr>
                <w:ilvl w:val="1"/>
                <w:numId w:val="18"/>
              </w:numPr>
              <w:spacing w:after="0"/>
              <w:rPr>
                <w:rFonts w:eastAsia="MS Mincho"/>
                <w:color w:val="FF0000"/>
                <w:lang w:val="en-US" w:eastAsia="ja-JP"/>
              </w:rPr>
            </w:pPr>
            <w:r w:rsidRPr="000D50FB">
              <w:rPr>
                <w:iCs/>
                <w:color w:val="FF0000"/>
              </w:rPr>
              <w:t>When there is a positive SR:</w:t>
            </w:r>
          </w:p>
          <w:p w14:paraId="63B393D3" w14:textId="77777777" w:rsidR="000D50FB" w:rsidRPr="000D50FB" w:rsidRDefault="000D50FB" w:rsidP="000D50FB">
            <w:pPr>
              <w:numPr>
                <w:ilvl w:val="2"/>
                <w:numId w:val="18"/>
              </w:numPr>
              <w:spacing w:after="0"/>
              <w:rPr>
                <w:rFonts w:eastAsia="MS Mincho"/>
                <w:color w:val="FF0000"/>
                <w:lang w:val="en-US" w:eastAsia="ja-JP"/>
              </w:rPr>
            </w:pPr>
            <w:r w:rsidRPr="000D50FB">
              <w:rPr>
                <w:iCs/>
                <w:color w:val="FF0000"/>
              </w:rPr>
              <w:t>SR and HARQ-ACK are transmitted on sPUCCH resource for HARQ-ACK.</w:t>
            </w:r>
          </w:p>
          <w:p w14:paraId="5D87A70E" w14:textId="77777777" w:rsidR="000D50FB" w:rsidRPr="000D50FB" w:rsidRDefault="000D50FB" w:rsidP="000D50FB">
            <w:pPr>
              <w:numPr>
                <w:ilvl w:val="1"/>
                <w:numId w:val="18"/>
              </w:numPr>
              <w:spacing w:after="0"/>
              <w:rPr>
                <w:rFonts w:eastAsia="MS Mincho"/>
                <w:color w:val="FF0000"/>
                <w:lang w:val="en-US" w:eastAsia="ja-JP"/>
              </w:rPr>
            </w:pPr>
            <w:r w:rsidRPr="000D50FB">
              <w:rPr>
                <w:iCs/>
                <w:color w:val="FF0000"/>
              </w:rPr>
              <w:t>When there is negative SR:</w:t>
            </w:r>
          </w:p>
          <w:p w14:paraId="3FBD4A28" w14:textId="0FAF922E" w:rsidR="000D50FB" w:rsidRPr="000D50FB" w:rsidRDefault="000D50FB" w:rsidP="000D50FB">
            <w:pPr>
              <w:numPr>
                <w:ilvl w:val="2"/>
                <w:numId w:val="18"/>
              </w:numPr>
              <w:spacing w:after="0"/>
              <w:rPr>
                <w:rFonts w:eastAsia="MS Mincho"/>
                <w:lang w:val="en-US" w:eastAsia="ja-JP"/>
              </w:rPr>
            </w:pPr>
            <w:r w:rsidRPr="000D50FB">
              <w:rPr>
                <w:iCs/>
                <w:color w:val="FF0000"/>
              </w:rPr>
              <w:t>SR and HARQ-ACK are transmitted on sPUCCH resource for HARQ-ACK.</w:t>
            </w:r>
          </w:p>
        </w:tc>
      </w:tr>
      <w:tr w:rsidR="00B43B9D" w14:paraId="362ED79A" w14:textId="77777777" w:rsidTr="001C1B2E">
        <w:tc>
          <w:tcPr>
            <w:tcW w:w="9631" w:type="dxa"/>
          </w:tcPr>
          <w:p w14:paraId="3E11EE56" w14:textId="77777777" w:rsidR="00B43B9D" w:rsidRPr="009511AD" w:rsidRDefault="00B43B9D" w:rsidP="00B43B9D">
            <w:pPr>
              <w:rPr>
                <w:rFonts w:eastAsia="MS Mincho"/>
                <w:iCs/>
                <w:lang w:val="en-US" w:eastAsia="ja-JP"/>
              </w:rPr>
            </w:pPr>
            <w:r w:rsidRPr="009511AD">
              <w:rPr>
                <w:rFonts w:eastAsia="MS Mincho"/>
                <w:iCs/>
                <w:lang w:val="en-US" w:eastAsia="ja-JP"/>
              </w:rPr>
              <w:t>The sequence-based sPUCCH w/o DMRS is supported for up to two HARQ-ACK bits in 2OS sTTI and 3OS sTTI.</w:t>
            </w:r>
          </w:p>
          <w:p w14:paraId="50F12658" w14:textId="77777777" w:rsidR="00B43B9D" w:rsidRPr="009511AD" w:rsidRDefault="00B43B9D" w:rsidP="00CA630A">
            <w:pPr>
              <w:numPr>
                <w:ilvl w:val="0"/>
                <w:numId w:val="30"/>
              </w:numPr>
              <w:spacing w:after="0"/>
              <w:rPr>
                <w:rFonts w:eastAsia="MS Mincho"/>
                <w:iCs/>
                <w:lang w:val="en-US" w:eastAsia="ja-JP"/>
              </w:rPr>
            </w:pPr>
            <w:r w:rsidRPr="009511AD">
              <w:rPr>
                <w:rFonts w:eastAsia="MS Mincho"/>
                <w:iCs/>
                <w:lang w:val="en-US" w:eastAsia="ja-JP"/>
              </w:rPr>
              <w:t>ACK/NACK information map to different sPUCCH resource</w:t>
            </w:r>
          </w:p>
          <w:p w14:paraId="4E58D449" w14:textId="77777777" w:rsidR="00B43B9D" w:rsidRPr="009511AD" w:rsidRDefault="00B43B9D" w:rsidP="00CA630A">
            <w:pPr>
              <w:numPr>
                <w:ilvl w:val="1"/>
                <w:numId w:val="30"/>
              </w:numPr>
              <w:spacing w:after="0"/>
              <w:rPr>
                <w:rFonts w:eastAsia="MS Mincho"/>
                <w:iCs/>
                <w:lang w:val="en-US" w:eastAsia="ja-JP"/>
              </w:rPr>
            </w:pPr>
            <w:r w:rsidRPr="009511AD">
              <w:rPr>
                <w:rFonts w:eastAsia="MS Mincho"/>
                <w:iCs/>
                <w:lang w:val="en-US" w:eastAsia="ja-JP"/>
              </w:rPr>
              <w:t>NOTE: sPUCCH resource consist of RB index and cyclic shift</w:t>
            </w:r>
          </w:p>
          <w:p w14:paraId="40D4D7F3" w14:textId="77777777" w:rsidR="00B43B9D" w:rsidRPr="009511AD" w:rsidRDefault="00B43B9D" w:rsidP="00CA630A">
            <w:pPr>
              <w:numPr>
                <w:ilvl w:val="0"/>
                <w:numId w:val="30"/>
              </w:numPr>
              <w:spacing w:after="0"/>
              <w:rPr>
                <w:rFonts w:eastAsia="MS Mincho"/>
                <w:iCs/>
                <w:lang w:val="en-US" w:eastAsia="ja-JP"/>
              </w:rPr>
            </w:pPr>
            <w:r w:rsidRPr="009511AD">
              <w:rPr>
                <w:rFonts w:eastAsia="MS Mincho"/>
                <w:iCs/>
                <w:lang w:val="en-US" w:eastAsia="ja-JP"/>
              </w:rPr>
              <w:t>The cyclic shifts on different sPUCCH symbols can be different due to cyclic shift randomization</w:t>
            </w:r>
            <w:r w:rsidRPr="009511AD">
              <w:rPr>
                <w:rFonts w:eastAsia="MS Mincho"/>
                <w:iCs/>
                <w:lang w:eastAsia="ja-JP"/>
              </w:rPr>
              <w:t xml:space="preserve"> </w:t>
            </w:r>
          </w:p>
          <w:p w14:paraId="406D608A" w14:textId="77777777" w:rsidR="00B43B9D" w:rsidRPr="009511AD" w:rsidRDefault="00B43B9D" w:rsidP="00CA630A">
            <w:pPr>
              <w:numPr>
                <w:ilvl w:val="1"/>
                <w:numId w:val="30"/>
              </w:numPr>
              <w:spacing w:after="0"/>
              <w:rPr>
                <w:rFonts w:eastAsia="MS Mincho"/>
                <w:iCs/>
                <w:lang w:val="en-US" w:eastAsia="ja-JP"/>
              </w:rPr>
            </w:pPr>
            <w:r w:rsidRPr="009511AD">
              <w:rPr>
                <w:rFonts w:eastAsia="MS Mincho"/>
                <w:iCs/>
                <w:lang w:eastAsia="ja-JP"/>
              </w:rPr>
              <w:t>Cyclic shift randomization is re-used from 1 ms operation to support multiplexing with legacy PUCCH</w:t>
            </w:r>
          </w:p>
          <w:p w14:paraId="3F1D711D" w14:textId="77777777" w:rsidR="00B43B9D" w:rsidRPr="009511AD" w:rsidRDefault="00B43B9D" w:rsidP="00CA630A">
            <w:pPr>
              <w:numPr>
                <w:ilvl w:val="0"/>
                <w:numId w:val="30"/>
              </w:numPr>
              <w:spacing w:after="0"/>
              <w:rPr>
                <w:rFonts w:eastAsia="MS Mincho"/>
                <w:iCs/>
                <w:lang w:val="en-US" w:eastAsia="ja-JP"/>
              </w:rPr>
            </w:pPr>
            <w:r w:rsidRPr="009511AD">
              <w:rPr>
                <w:rFonts w:eastAsia="MS Mincho"/>
                <w:iCs/>
                <w:lang w:eastAsia="ja-JP"/>
              </w:rPr>
              <w:t xml:space="preserve">Only frequency hopping between sPUCCH symbol(s) is supported (no FH is not supported). </w:t>
            </w:r>
          </w:p>
          <w:p w14:paraId="67893D59" w14:textId="77777777" w:rsidR="00B43B9D" w:rsidRPr="009511AD" w:rsidRDefault="00B43B9D" w:rsidP="00CA630A">
            <w:pPr>
              <w:numPr>
                <w:ilvl w:val="0"/>
                <w:numId w:val="30"/>
              </w:numPr>
              <w:spacing w:after="0"/>
              <w:rPr>
                <w:rFonts w:eastAsia="MS Mincho"/>
                <w:iCs/>
                <w:lang w:val="en-US" w:eastAsia="ja-JP"/>
              </w:rPr>
            </w:pPr>
            <w:r w:rsidRPr="009511AD">
              <w:rPr>
                <w:rFonts w:eastAsia="MS Mincho"/>
                <w:iCs/>
                <w:lang w:eastAsia="ja-JP"/>
              </w:rPr>
              <w:t>1 RB allocation per symbol</w:t>
            </w:r>
          </w:p>
          <w:p w14:paraId="0D028ED9" w14:textId="4BA04E58" w:rsidR="00B43B9D" w:rsidRPr="00565F91" w:rsidRDefault="00B43B9D" w:rsidP="00565F91">
            <w:pPr>
              <w:numPr>
                <w:ilvl w:val="0"/>
                <w:numId w:val="30"/>
              </w:numPr>
              <w:spacing w:after="0"/>
              <w:rPr>
                <w:rFonts w:eastAsia="MS Mincho"/>
                <w:iCs/>
                <w:lang w:val="en-US" w:eastAsia="ja-JP"/>
              </w:rPr>
            </w:pPr>
            <w:r w:rsidRPr="009511AD">
              <w:rPr>
                <w:rFonts w:eastAsia="MS Mincho"/>
                <w:iCs/>
                <w:lang w:eastAsia="ja-JP"/>
              </w:rPr>
              <w:t>Hopping pattern for 3-OS sPUCCH (i.e., sTTI#0 and sTTI#5) is {1|2} where | is a hopping boundary.</w:t>
            </w:r>
          </w:p>
        </w:tc>
      </w:tr>
      <w:tr w:rsidR="001C1B2E" w14:paraId="1B220F68" w14:textId="77777777" w:rsidTr="001C1B2E">
        <w:tc>
          <w:tcPr>
            <w:tcW w:w="9631" w:type="dxa"/>
          </w:tcPr>
          <w:p w14:paraId="1C9976DD" w14:textId="444967EC" w:rsidR="000D50FB" w:rsidRPr="00766FEB" w:rsidRDefault="001C1B2E" w:rsidP="00565F91">
            <w:pPr>
              <w:numPr>
                <w:ilvl w:val="0"/>
                <w:numId w:val="55"/>
              </w:numPr>
              <w:spacing w:after="0"/>
              <w:rPr>
                <w:rFonts w:eastAsia="MS Mincho"/>
                <w:iCs/>
                <w:color w:val="FF0000"/>
                <w:lang w:val="en-US" w:eastAsia="ja-JP"/>
              </w:rPr>
            </w:pPr>
            <w:r w:rsidRPr="00766FEB">
              <w:rPr>
                <w:rFonts w:eastAsia="MS Mincho"/>
                <w:iCs/>
                <w:color w:val="FF0000"/>
                <w:lang w:val="en-US" w:eastAsia="ja-JP"/>
              </w:rPr>
              <w:t>Two sPUCCH resources are configured for SR</w:t>
            </w:r>
            <w:r w:rsidR="00766FEB" w:rsidRPr="00766FEB">
              <w:rPr>
                <w:rFonts w:eastAsia="MS Mincho"/>
                <w:iCs/>
                <w:color w:val="FF0000"/>
                <w:lang w:val="en-US" w:eastAsia="ja-JP"/>
              </w:rPr>
              <w:t xml:space="preserve"> and 1-bit HARQ-ACK</w:t>
            </w:r>
            <w:r w:rsidRPr="00766FEB">
              <w:rPr>
                <w:rFonts w:eastAsia="MS Mincho"/>
                <w:iCs/>
                <w:color w:val="FF0000"/>
                <w:lang w:val="en-US" w:eastAsia="ja-JP"/>
              </w:rPr>
              <w:t>.</w:t>
            </w:r>
          </w:p>
          <w:p w14:paraId="4F24AB31" w14:textId="00AAC059" w:rsidR="00766FEB" w:rsidRPr="00766FEB" w:rsidRDefault="00766FEB" w:rsidP="00565F91">
            <w:pPr>
              <w:numPr>
                <w:ilvl w:val="1"/>
                <w:numId w:val="55"/>
              </w:numPr>
              <w:spacing w:after="0"/>
              <w:rPr>
                <w:rFonts w:eastAsia="MS Mincho"/>
                <w:iCs/>
                <w:color w:val="FF0000"/>
                <w:lang w:val="en-US" w:eastAsia="ja-JP"/>
              </w:rPr>
            </w:pPr>
            <w:r w:rsidRPr="00766FEB">
              <w:rPr>
                <w:rFonts w:eastAsia="MS Mincho"/>
                <w:iCs/>
                <w:color w:val="FF0000"/>
                <w:lang w:val="en-US" w:eastAsia="ja-JP"/>
              </w:rPr>
              <w:t>When positive SR and 1-bit HARQ-ACK are to be transmitted on 2/3-symbol sPUCCH in the same sTTI, one resource is used for SR+ACK and another is used for SR+NACK</w:t>
            </w:r>
          </w:p>
          <w:p w14:paraId="3B483272" w14:textId="77777777" w:rsidR="000D50FB" w:rsidRPr="00565F91" w:rsidRDefault="000D50FB" w:rsidP="00565F91">
            <w:pPr>
              <w:numPr>
                <w:ilvl w:val="0"/>
                <w:numId w:val="55"/>
              </w:numPr>
              <w:spacing w:after="0"/>
              <w:rPr>
                <w:rFonts w:eastAsia="MS Mincho"/>
                <w:iCs/>
                <w:lang w:val="en-US" w:eastAsia="ja-JP"/>
              </w:rPr>
            </w:pPr>
            <w:r w:rsidRPr="000D50FB">
              <w:rPr>
                <w:iCs/>
                <w:color w:val="FF0000"/>
              </w:rPr>
              <w:t xml:space="preserve">When 1/2-bit HARQ-ACK is to be transmitted on 2/3-OS sPUCCH and there is a negative SR in the same sTTI, HARQ-ACK is transmitted on sPUCCH resource for HARQ-ACK. </w:t>
            </w:r>
          </w:p>
          <w:p w14:paraId="172FAD8F" w14:textId="1F75426D" w:rsidR="00565F91" w:rsidRPr="00565F91" w:rsidRDefault="00565F91" w:rsidP="00565F91">
            <w:pPr>
              <w:numPr>
                <w:ilvl w:val="0"/>
                <w:numId w:val="55"/>
              </w:numPr>
              <w:spacing w:after="0"/>
              <w:rPr>
                <w:rFonts w:eastAsia="MS Mincho"/>
                <w:iCs/>
                <w:lang w:val="en-US" w:eastAsia="ja-JP"/>
              </w:rPr>
            </w:pPr>
            <w:r w:rsidRPr="00766FEB">
              <w:rPr>
                <w:iCs/>
                <w:color w:val="FF0000"/>
                <w:lang w:val="en-US"/>
              </w:rPr>
              <w:t>When only positive SR is to be transmitted on 2/3-symbol sequence based 1-bit sPUCCH, the SR is transmitted on the sPUCCH resource that is used to transmit SR+NACK</w:t>
            </w:r>
          </w:p>
        </w:tc>
      </w:tr>
      <w:tr w:rsidR="00762D48" w14:paraId="38FB4974" w14:textId="77777777" w:rsidTr="001C1B2E">
        <w:tc>
          <w:tcPr>
            <w:tcW w:w="9631" w:type="dxa"/>
          </w:tcPr>
          <w:p w14:paraId="39A2E36B" w14:textId="7E7E3027" w:rsidR="00762D48" w:rsidRPr="00762D48" w:rsidRDefault="00762D48" w:rsidP="00762D48">
            <w:pPr>
              <w:rPr>
                <w:iCs/>
              </w:rPr>
            </w:pPr>
            <w:r w:rsidRPr="00762D48">
              <w:rPr>
                <w:iCs/>
                <w:color w:val="FF0000"/>
              </w:rPr>
              <w:t>The periodicity of sSR sent on 2/3-OS sPUCCH is set as one of from {1 sTTI, 2 sTTI, 3 sTTI, 4 sTTI, 5 sTTI, 1ms, 5ms, 10 ms}</w:t>
            </w:r>
          </w:p>
        </w:tc>
      </w:tr>
    </w:tbl>
    <w:p w14:paraId="3A870D34" w14:textId="45E09F6D" w:rsidR="00911D99" w:rsidRDefault="00911D99" w:rsidP="00911D99">
      <w:pPr>
        <w:pStyle w:val="Heading4"/>
      </w:pPr>
      <w:r>
        <w:t>4.</w:t>
      </w:r>
      <w:r w:rsidR="00511F77">
        <w:t>5</w:t>
      </w:r>
      <w:r>
        <w:t>.1.3</w:t>
      </w:r>
      <w:r>
        <w:tab/>
        <w:t>7os</w:t>
      </w:r>
    </w:p>
    <w:tbl>
      <w:tblPr>
        <w:tblStyle w:val="TableGrid"/>
        <w:tblW w:w="0" w:type="auto"/>
        <w:tblLook w:val="04A0" w:firstRow="1" w:lastRow="0" w:firstColumn="1" w:lastColumn="0" w:noHBand="0" w:noVBand="1"/>
      </w:tblPr>
      <w:tblGrid>
        <w:gridCol w:w="9631"/>
      </w:tblGrid>
      <w:tr w:rsidR="006F1EAB" w14:paraId="22989B2D" w14:textId="77777777" w:rsidTr="00762D48">
        <w:tc>
          <w:tcPr>
            <w:tcW w:w="9631" w:type="dxa"/>
          </w:tcPr>
          <w:p w14:paraId="73F5DF71" w14:textId="1BE40550" w:rsidR="000D50FB" w:rsidRDefault="000D50FB" w:rsidP="000D50FB">
            <w:pPr>
              <w:rPr>
                <w:iCs/>
              </w:rPr>
            </w:pPr>
            <w:r w:rsidRPr="000D50FB">
              <w:rPr>
                <w:iCs/>
                <w:color w:val="FF0000"/>
              </w:rPr>
              <w:t>7-OS sPUCCH format selection:</w:t>
            </w:r>
          </w:p>
          <w:p w14:paraId="3A89EA29" w14:textId="77777777" w:rsidR="000D50FB" w:rsidRPr="000D50FB" w:rsidRDefault="000D50FB" w:rsidP="000D50FB">
            <w:pPr>
              <w:rPr>
                <w:rFonts w:eastAsia="MS Mincho"/>
                <w:iCs/>
                <w:color w:val="FF0000"/>
                <w:lang w:eastAsia="ja-JP"/>
              </w:rPr>
            </w:pPr>
            <w:r w:rsidRPr="000D50FB">
              <w:rPr>
                <w:rFonts w:eastAsia="MS Mincho"/>
                <w:iCs/>
                <w:color w:val="FF0000"/>
                <w:lang w:eastAsia="ja-JP"/>
              </w:rPr>
              <w:t xml:space="preserve">If sPF3 and sPF4 are configured: </w:t>
            </w:r>
          </w:p>
          <w:p w14:paraId="57E90753"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1-2 bits HARQ, sPUCCH format 1a/1b;</w:t>
            </w:r>
          </w:p>
          <w:p w14:paraId="21CAF297"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3-11 bits HARQ, sPUCCH format 3</w:t>
            </w:r>
          </w:p>
          <w:p w14:paraId="01C952DE"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12 bits HARQ or more, sPUCCH format 4</w:t>
            </w:r>
          </w:p>
          <w:p w14:paraId="237CB11E" w14:textId="77777777" w:rsidR="000D50FB" w:rsidRPr="000D50FB" w:rsidRDefault="000D50FB" w:rsidP="000D50FB">
            <w:pPr>
              <w:rPr>
                <w:rFonts w:eastAsia="MS Mincho"/>
                <w:iCs/>
                <w:color w:val="FF0000"/>
                <w:lang w:eastAsia="ja-JP"/>
              </w:rPr>
            </w:pPr>
            <w:r w:rsidRPr="000D50FB">
              <w:rPr>
                <w:rFonts w:eastAsia="MS Mincho"/>
                <w:iCs/>
                <w:color w:val="FF0000"/>
                <w:lang w:eastAsia="ja-JP"/>
              </w:rPr>
              <w:t>If only sPF4 is configured:</w:t>
            </w:r>
          </w:p>
          <w:p w14:paraId="01A394A9"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1-2 bits HARQ, sPUCCH format 1a/1b;</w:t>
            </w:r>
          </w:p>
          <w:p w14:paraId="7B8AC9D1"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3 bits HARQ or more, sPUCCH format 4</w:t>
            </w:r>
          </w:p>
          <w:p w14:paraId="166D6080" w14:textId="77777777" w:rsidR="000D50FB" w:rsidRPr="000D50FB" w:rsidRDefault="000D50FB" w:rsidP="000D50FB">
            <w:pPr>
              <w:rPr>
                <w:iCs/>
                <w:color w:val="FF0000"/>
              </w:rPr>
            </w:pPr>
            <w:r w:rsidRPr="000D50FB">
              <w:rPr>
                <w:iCs/>
                <w:color w:val="FF0000"/>
              </w:rPr>
              <w:t>If only sPF3 is configured</w:t>
            </w:r>
          </w:p>
          <w:p w14:paraId="7D1BBA08" w14:textId="77777777" w:rsidR="000D50FB" w:rsidRPr="000D50FB" w:rsidRDefault="000D50FB" w:rsidP="000D50FB">
            <w:pPr>
              <w:numPr>
                <w:ilvl w:val="0"/>
                <w:numId w:val="64"/>
              </w:numPr>
              <w:spacing w:after="0"/>
              <w:jc w:val="both"/>
              <w:rPr>
                <w:rFonts w:eastAsia="SimSun"/>
                <w:color w:val="FF0000"/>
                <w:lang w:eastAsia="zh-CN"/>
              </w:rPr>
            </w:pPr>
            <w:r w:rsidRPr="000D50FB">
              <w:rPr>
                <w:rFonts w:eastAsia="SimSun"/>
                <w:color w:val="FF0000"/>
                <w:lang w:eastAsia="zh-CN"/>
              </w:rPr>
              <w:t>1-2 bits HARQ, sPUCCH format 1a/1b;</w:t>
            </w:r>
          </w:p>
          <w:p w14:paraId="5A2A44A7" w14:textId="2ABC6E56" w:rsidR="006F1EAB" w:rsidRPr="000D50FB" w:rsidRDefault="000D50FB" w:rsidP="006F1EAB">
            <w:pPr>
              <w:numPr>
                <w:ilvl w:val="0"/>
                <w:numId w:val="64"/>
              </w:numPr>
              <w:spacing w:after="0"/>
              <w:jc w:val="both"/>
              <w:rPr>
                <w:rFonts w:eastAsia="SimSun"/>
                <w:lang w:eastAsia="zh-CN"/>
              </w:rPr>
            </w:pPr>
            <w:r w:rsidRPr="000D50FB">
              <w:rPr>
                <w:rFonts w:eastAsia="SimSun"/>
                <w:color w:val="FF0000"/>
                <w:lang w:eastAsia="zh-CN"/>
              </w:rPr>
              <w:t>3-11 bits HARQ, sPUCCH format 3</w:t>
            </w:r>
          </w:p>
        </w:tc>
      </w:tr>
      <w:tr w:rsidR="006F1EAB" w14:paraId="648E5FC2" w14:textId="77777777" w:rsidTr="00762D48">
        <w:tc>
          <w:tcPr>
            <w:tcW w:w="9631" w:type="dxa"/>
          </w:tcPr>
          <w:p w14:paraId="6348EF4B" w14:textId="77777777" w:rsidR="00762D48" w:rsidRPr="009511AD" w:rsidRDefault="00762D48" w:rsidP="00762D48">
            <w:pPr>
              <w:numPr>
                <w:ilvl w:val="0"/>
                <w:numId w:val="54"/>
              </w:numPr>
              <w:spacing w:after="0"/>
              <w:rPr>
                <w:rFonts w:eastAsia="MS Mincho"/>
                <w:iCs/>
                <w:lang w:val="en-US" w:eastAsia="ja-JP"/>
              </w:rPr>
            </w:pPr>
            <w:r w:rsidRPr="009511AD">
              <w:rPr>
                <w:rFonts w:eastAsia="MS Mincho"/>
                <w:iCs/>
                <w:lang w:val="en-US" w:eastAsia="ja-JP"/>
              </w:rPr>
              <w:t>When positive SR and HARQ-ACK are to be transmitted on 1-slot sPUCCH in the same sTTI,</w:t>
            </w:r>
          </w:p>
          <w:p w14:paraId="0010F567" w14:textId="77777777" w:rsidR="00762D48" w:rsidRPr="009511AD" w:rsidRDefault="00762D48" w:rsidP="00762D48">
            <w:pPr>
              <w:numPr>
                <w:ilvl w:val="1"/>
                <w:numId w:val="54"/>
              </w:numPr>
              <w:spacing w:after="0"/>
              <w:rPr>
                <w:rFonts w:eastAsia="MS Mincho"/>
                <w:iCs/>
                <w:lang w:val="en-US" w:eastAsia="ja-JP"/>
              </w:rPr>
            </w:pPr>
            <w:r w:rsidRPr="009511AD">
              <w:rPr>
                <w:rFonts w:eastAsia="MS Mincho"/>
                <w:iCs/>
                <w:lang w:val="en-US" w:eastAsia="ja-JP"/>
              </w:rPr>
              <w:t>For sPUCCH format carrying up to 2 bits HARQ-ACK , HARQ-ACK is transmitted on sPUCCH resource for SR;</w:t>
            </w:r>
          </w:p>
          <w:p w14:paraId="25A32C23" w14:textId="77777777" w:rsidR="00762D48" w:rsidRPr="009511AD" w:rsidRDefault="00762D48" w:rsidP="00762D48">
            <w:pPr>
              <w:numPr>
                <w:ilvl w:val="1"/>
                <w:numId w:val="54"/>
              </w:numPr>
              <w:spacing w:after="0"/>
              <w:rPr>
                <w:rFonts w:eastAsia="MS Mincho"/>
                <w:iCs/>
                <w:lang w:val="en-US" w:eastAsia="ja-JP"/>
              </w:rPr>
            </w:pPr>
            <w:r w:rsidRPr="009511AD">
              <w:rPr>
                <w:rFonts w:eastAsia="MS Mincho"/>
                <w:iCs/>
                <w:lang w:val="en-US" w:eastAsia="ja-JP"/>
              </w:rPr>
              <w:t>For sPUCCH format carrying more than 2 bits HARQ-ACK, SR and HARQ-ACK are transmitted on sPUCCH resource for HARQ-ACK.</w:t>
            </w:r>
          </w:p>
          <w:p w14:paraId="7FE10BA3" w14:textId="77777777" w:rsidR="00762D48" w:rsidRPr="009511AD" w:rsidRDefault="00762D48" w:rsidP="00762D48">
            <w:pPr>
              <w:numPr>
                <w:ilvl w:val="0"/>
                <w:numId w:val="54"/>
              </w:numPr>
              <w:spacing w:after="0"/>
              <w:rPr>
                <w:rFonts w:eastAsia="MS Mincho"/>
                <w:iCs/>
                <w:lang w:val="en-US" w:eastAsia="ja-JP"/>
              </w:rPr>
            </w:pPr>
            <w:r w:rsidRPr="009511AD">
              <w:rPr>
                <w:rFonts w:eastAsia="MS Mincho"/>
                <w:iCs/>
                <w:lang w:val="en-US" w:eastAsia="ja-JP"/>
              </w:rPr>
              <w:t>When there is negative SR:</w:t>
            </w:r>
          </w:p>
          <w:p w14:paraId="351E256B" w14:textId="77777777" w:rsidR="00762D48" w:rsidRDefault="00762D48" w:rsidP="00762D48">
            <w:pPr>
              <w:numPr>
                <w:ilvl w:val="1"/>
                <w:numId w:val="54"/>
              </w:numPr>
              <w:spacing w:after="0"/>
              <w:rPr>
                <w:rFonts w:eastAsia="MS Mincho"/>
                <w:iCs/>
                <w:lang w:val="en-US" w:eastAsia="ja-JP"/>
              </w:rPr>
            </w:pPr>
            <w:r w:rsidRPr="009511AD">
              <w:rPr>
                <w:rFonts w:eastAsia="MS Mincho"/>
                <w:iCs/>
                <w:lang w:val="en-US" w:eastAsia="ja-JP"/>
              </w:rPr>
              <w:t>For sPUCCH format carrying up to 2 bits HARQ-ACK , HARQ-ACK is transmitted on sPUCCH resource for HARQ-ACK;</w:t>
            </w:r>
          </w:p>
          <w:p w14:paraId="479970EF" w14:textId="5C39EBF6" w:rsidR="006F1EAB" w:rsidRPr="00762D48" w:rsidRDefault="00762D48" w:rsidP="00762D48">
            <w:pPr>
              <w:numPr>
                <w:ilvl w:val="1"/>
                <w:numId w:val="54"/>
              </w:numPr>
              <w:spacing w:after="0"/>
              <w:rPr>
                <w:rFonts w:eastAsia="MS Mincho"/>
                <w:iCs/>
                <w:lang w:val="en-US" w:eastAsia="ja-JP"/>
              </w:rPr>
            </w:pPr>
            <w:r w:rsidRPr="00762D48">
              <w:rPr>
                <w:rFonts w:eastAsia="MS Mincho"/>
                <w:iCs/>
                <w:lang w:val="en-US" w:eastAsia="ja-JP"/>
              </w:rPr>
              <w:t>For sPUCCH format carrying more than 2 bits HARQ-ACK, SR and HARQ are transmitted on sPUCCH resource for HARQ-ACK.</w:t>
            </w:r>
          </w:p>
        </w:tc>
      </w:tr>
      <w:tr w:rsidR="00762D48" w14:paraId="484FABCC" w14:textId="77777777" w:rsidTr="00762D48">
        <w:tc>
          <w:tcPr>
            <w:tcW w:w="9631" w:type="dxa"/>
          </w:tcPr>
          <w:p w14:paraId="4D3A154B" w14:textId="2DCAACB8" w:rsidR="00762D48" w:rsidRPr="00762D48" w:rsidRDefault="00762D48" w:rsidP="00762D48">
            <w:pPr>
              <w:rPr>
                <w:iCs/>
              </w:rPr>
            </w:pPr>
            <w:r w:rsidRPr="00762D48">
              <w:rPr>
                <w:iCs/>
                <w:color w:val="FF0000"/>
              </w:rPr>
              <w:t>The periodicity of sSR sent on 7OS sPUCCH is set as one of from {0.5ms, 1ms, 2ms, 5ms, 10ms}</w:t>
            </w:r>
          </w:p>
        </w:tc>
      </w:tr>
      <w:tr w:rsidR="00911D99" w14:paraId="06CEB365" w14:textId="77777777" w:rsidTr="00762D48">
        <w:tc>
          <w:tcPr>
            <w:tcW w:w="9631" w:type="dxa"/>
          </w:tcPr>
          <w:p w14:paraId="39DDD80C" w14:textId="77777777" w:rsidR="00911D99" w:rsidRPr="009E187C" w:rsidRDefault="00911D99" w:rsidP="00CA630A">
            <w:pPr>
              <w:numPr>
                <w:ilvl w:val="0"/>
                <w:numId w:val="17"/>
              </w:numPr>
              <w:spacing w:after="0"/>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14:paraId="0EB61429" w14:textId="77777777" w:rsidR="00911D99" w:rsidRDefault="00911D99" w:rsidP="00CA630A">
            <w:pPr>
              <w:numPr>
                <w:ilvl w:val="0"/>
                <w:numId w:val="17"/>
              </w:numPr>
              <w:spacing w:after="0"/>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14:paraId="7A302D87" w14:textId="77777777" w:rsidR="00911D99" w:rsidRDefault="00911D99" w:rsidP="00CA630A">
            <w:pPr>
              <w:numPr>
                <w:ilvl w:val="0"/>
                <w:numId w:val="17"/>
              </w:numPr>
              <w:spacing w:after="0"/>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14:paraId="0002CF13" w14:textId="4CBA9B14" w:rsidR="00911D99" w:rsidRPr="00150C1F" w:rsidRDefault="00911D99" w:rsidP="00CA630A">
            <w:pPr>
              <w:numPr>
                <w:ilvl w:val="0"/>
                <w:numId w:val="17"/>
              </w:numPr>
              <w:spacing w:after="0"/>
              <w:rPr>
                <w:rFonts w:eastAsia="MS Mincho"/>
                <w:lang w:val="en-US" w:eastAsia="ja-JP"/>
              </w:rPr>
            </w:pPr>
            <w:r w:rsidRPr="00767011">
              <w:rPr>
                <w:rFonts w:eastAsia="MS Mincho"/>
                <w:highlight w:val="yellow"/>
                <w:lang w:val="en-US" w:eastAsia="ja-JP"/>
              </w:rPr>
              <w:t>FFS</w:t>
            </w:r>
            <w:r w:rsidRPr="00767011">
              <w:rPr>
                <w:rFonts w:eastAsia="MS Mincho"/>
                <w:lang w:val="en-US" w:eastAsia="ja-JP"/>
              </w:rPr>
              <w:t>: whether the same slot-based sPUCCH format can support both intra-sTTI frequency hopping and no intra-sTTI frequency hopping</w:t>
            </w:r>
          </w:p>
        </w:tc>
      </w:tr>
      <w:tr w:rsidR="00FA405D" w14:paraId="1D186D6A" w14:textId="77777777" w:rsidTr="00762D48">
        <w:tc>
          <w:tcPr>
            <w:tcW w:w="9631" w:type="dxa"/>
          </w:tcPr>
          <w:p w14:paraId="31CB22F7" w14:textId="3FBADE68" w:rsidR="00FA405D" w:rsidRPr="00FA405D" w:rsidRDefault="00FA405D" w:rsidP="00FA405D">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tbl>
            <w:tblPr>
              <w:tblW w:w="8613" w:type="dxa"/>
              <w:jc w:val="center"/>
              <w:tblCellMar>
                <w:left w:w="0" w:type="dxa"/>
                <w:right w:w="0" w:type="dxa"/>
              </w:tblCellMar>
              <w:tblLook w:val="0600" w:firstRow="0" w:lastRow="0" w:firstColumn="0" w:lastColumn="0" w:noHBand="1" w:noVBand="1"/>
            </w:tblPr>
            <w:tblGrid>
              <w:gridCol w:w="1809"/>
              <w:gridCol w:w="6804"/>
            </w:tblGrid>
            <w:tr w:rsidR="00FA7708" w:rsidRPr="001D338B" w14:paraId="63DFC2F9" w14:textId="77777777" w:rsidTr="001D23AA">
              <w:trPr>
                <w:trHeight w:val="141"/>
                <w:jc w:val="center"/>
              </w:trPr>
              <w:tc>
                <w:tcPr>
                  <w:tcW w:w="861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DEBE6" w14:textId="758DD996" w:rsidR="00FA7708" w:rsidRPr="00DA038F" w:rsidRDefault="00FA7708" w:rsidP="00FA7708">
                  <w:pPr>
                    <w:pStyle w:val="TAH"/>
                    <w:rPr>
                      <w:rFonts w:eastAsia="MS Mincho"/>
                      <w:lang w:val="en-US"/>
                    </w:rPr>
                  </w:pPr>
                  <w:r w:rsidRPr="00DA038F">
                    <w:rPr>
                      <w:rFonts w:eastAsia="MS Mincho"/>
                      <w:lang w:val="en-US"/>
                    </w:rPr>
                    <w:t>sPUCCH format carrying up to 2 bits HARQ-ACK + SR (if any)</w:t>
                  </w:r>
                </w:p>
              </w:tc>
            </w:tr>
            <w:tr w:rsidR="00FA405D" w:rsidRPr="00BF5527" w14:paraId="5C8747DC" w14:textId="77777777" w:rsidTr="001D23AA">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7C44B" w14:textId="77777777" w:rsidR="00FA405D" w:rsidRPr="00DA038F" w:rsidRDefault="00FA405D" w:rsidP="00FA7708">
                  <w:pPr>
                    <w:pStyle w:val="TAL"/>
                    <w:rPr>
                      <w:lang w:val="sv-SE" w:eastAsia="ja-JP"/>
                    </w:rPr>
                  </w:pPr>
                  <w:r w:rsidRPr="00DA038F">
                    <w:rPr>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2320F" w14:textId="77777777" w:rsidR="00FA405D" w:rsidRPr="00DA038F" w:rsidRDefault="00FA405D" w:rsidP="00FA7708">
                  <w:pPr>
                    <w:pStyle w:val="TAL"/>
                    <w:rPr>
                      <w:lang w:val="en-US" w:eastAsia="ja-JP"/>
                    </w:rPr>
                  </w:pPr>
                  <w:r w:rsidRPr="00DA038F">
                    <w:rPr>
                      <w:lang w:val="en-US" w:eastAsia="ja-JP"/>
                    </w:rPr>
                    <w:t>Reuse legacy DMRS sequence for PUCCH</w:t>
                  </w:r>
                </w:p>
              </w:tc>
            </w:tr>
            <w:tr w:rsidR="00FA405D" w:rsidRPr="005445B8" w14:paraId="0890786B" w14:textId="77777777" w:rsidTr="001D23AA">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DC97AA" w14:textId="77777777" w:rsidR="00FA405D" w:rsidRPr="00DA038F" w:rsidRDefault="00FA405D" w:rsidP="00FA7708">
                  <w:pPr>
                    <w:pStyle w:val="TAL"/>
                    <w:rPr>
                      <w:lang w:val="sv-SE" w:eastAsia="ja-JP"/>
                    </w:rPr>
                  </w:pPr>
                  <w:r w:rsidRPr="00DA038F">
                    <w:rPr>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33F4E" w14:textId="77777777" w:rsidR="00FA405D" w:rsidRPr="00DA038F" w:rsidRDefault="00FA405D" w:rsidP="00FA7708">
                  <w:pPr>
                    <w:pStyle w:val="TAL"/>
                    <w:rPr>
                      <w:lang w:val="en-US" w:eastAsia="ja-JP"/>
                    </w:rPr>
                  </w:pPr>
                  <w:r w:rsidRPr="00DA038F">
                    <w:rPr>
                      <w:lang w:val="en-US" w:eastAsia="ja-JP"/>
                    </w:rPr>
                    <w:t>Non-hopping, and, Hopping</w:t>
                  </w:r>
                </w:p>
              </w:tc>
            </w:tr>
            <w:tr w:rsidR="00FA405D" w:rsidRPr="001D338B" w14:paraId="37EF2AF6" w14:textId="77777777" w:rsidTr="00E43F2D">
              <w:trPr>
                <w:trHeight w:val="774"/>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68559F" w14:textId="77777777" w:rsidR="00FA405D" w:rsidRPr="00DA038F" w:rsidRDefault="00FA405D" w:rsidP="00FA7708">
                  <w:pPr>
                    <w:pStyle w:val="TAL"/>
                    <w:rPr>
                      <w:lang w:val="sv-SE" w:eastAsia="ja-JP"/>
                    </w:rPr>
                  </w:pPr>
                  <w:r w:rsidRPr="00DA038F">
                    <w:rPr>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A989CF" w14:textId="77777777" w:rsidR="00FA405D" w:rsidRPr="00DA038F" w:rsidRDefault="00FA405D" w:rsidP="00FA7708">
                  <w:pPr>
                    <w:pStyle w:val="TAL"/>
                    <w:rPr>
                      <w:lang w:val="en-US" w:eastAsia="ja-JP"/>
                    </w:rPr>
                  </w:pPr>
                  <w:r w:rsidRPr="00DA038F">
                    <w:rPr>
                      <w:lang w:val="en-US" w:eastAsia="ja-JP"/>
                    </w:rPr>
                    <w:t xml:space="preserve">No hopping: Reuse DMRS pattern of PUCCH format 1/1a/1b </w:t>
                  </w:r>
                </w:p>
                <w:p w14:paraId="7BFD8D87" w14:textId="65AFD57D" w:rsidR="00E43F2D" w:rsidRPr="00E43F2D" w:rsidRDefault="00E43F2D" w:rsidP="00FA7708">
                  <w:pPr>
                    <w:pStyle w:val="TAL"/>
                    <w:rPr>
                      <w:lang w:val="en-US" w:eastAsia="ja-JP"/>
                    </w:rPr>
                  </w:pPr>
                  <w:r>
                    <w:rPr>
                      <w:lang w:val="en-US" w:eastAsia="ja-JP"/>
                    </w:rPr>
                    <w:t>Hopping</w:t>
                  </w:r>
                  <w:r w:rsidR="00FA405D" w:rsidRPr="00DA038F">
                    <w:rPr>
                      <w:lang w:val="en-US" w:eastAsia="ja-JP"/>
                    </w:rPr>
                    <w:t>:</w:t>
                  </w:r>
                  <w:r>
                    <w:rPr>
                      <w:lang w:val="en-US" w:eastAsia="ja-JP"/>
                    </w:rPr>
                    <w:t xml:space="preserve"> </w:t>
                  </w:r>
                  <w:r w:rsidRPr="00E43F2D">
                    <w:rPr>
                      <w:lang w:val="en-US" w:eastAsia="ja-JP"/>
                    </w:rPr>
                    <w:t>{D R D | D R R D} for the first slot, {D R R D | D R D} for the second slot</w:t>
                  </w:r>
                </w:p>
                <w:p w14:paraId="66295790" w14:textId="77777777" w:rsidR="00FA405D" w:rsidRPr="00DA038F" w:rsidRDefault="00FA405D" w:rsidP="00FA7708">
                  <w:pPr>
                    <w:pStyle w:val="TAL"/>
                    <w:rPr>
                      <w:lang w:val="en-US" w:eastAsia="ja-JP"/>
                    </w:rPr>
                  </w:pPr>
                </w:p>
                <w:p w14:paraId="5B110B66" w14:textId="77777777" w:rsidR="00FA405D" w:rsidRPr="00DA038F" w:rsidRDefault="00FA405D" w:rsidP="00FA7708">
                  <w:pPr>
                    <w:pStyle w:val="TAL"/>
                    <w:rPr>
                      <w:lang w:val="en-US" w:eastAsia="ja-JP"/>
                    </w:rPr>
                  </w:pPr>
                  <w:r w:rsidRPr="00DA038F">
                    <w:rPr>
                      <w:lang w:val="en-US" w:eastAsia="ja-JP"/>
                    </w:rPr>
                    <w:t>Note: OCC is not applied across hopping boundary</w:t>
                  </w:r>
                </w:p>
              </w:tc>
            </w:tr>
            <w:tr w:rsidR="00FA405D" w:rsidRPr="001D338B" w14:paraId="7B24B5C1" w14:textId="77777777" w:rsidTr="001D23AA">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FF036" w14:textId="77777777" w:rsidR="00FA405D" w:rsidRPr="00DA038F" w:rsidRDefault="00FA405D" w:rsidP="00FA7708">
                  <w:pPr>
                    <w:pStyle w:val="TAL"/>
                    <w:rPr>
                      <w:lang w:val="en-US" w:eastAsia="ja-JP"/>
                    </w:rPr>
                  </w:pPr>
                  <w:r w:rsidRPr="00DA038F">
                    <w:rPr>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F4772" w14:textId="77777777" w:rsidR="00FA405D" w:rsidRPr="00DA038F" w:rsidRDefault="00FA405D" w:rsidP="00FA7708">
                  <w:pPr>
                    <w:pStyle w:val="TAL"/>
                    <w:rPr>
                      <w:lang w:val="sv-SE" w:eastAsia="ja-JP"/>
                    </w:rPr>
                  </w:pPr>
                  <w:r w:rsidRPr="00DA038F">
                    <w:rPr>
                      <w:lang w:val="en-US" w:eastAsia="ja-JP"/>
                    </w:rPr>
                    <w:t>1 RB</w:t>
                  </w:r>
                </w:p>
              </w:tc>
            </w:tr>
          </w:tbl>
          <w:p w14:paraId="6A94FA76" w14:textId="6B26FB5E" w:rsidR="00FA405D" w:rsidRDefault="00FA405D" w:rsidP="00FA405D">
            <w:pPr>
              <w:spacing w:after="0"/>
              <w:rPr>
                <w:rFonts w:eastAsia="MS Mincho"/>
                <w:lang w:val="en-US" w:eastAsia="ja-JP"/>
              </w:rPr>
            </w:pPr>
          </w:p>
          <w:p w14:paraId="253F54F7" w14:textId="77777777" w:rsidR="000D50FB" w:rsidRPr="000D50FB" w:rsidRDefault="000D50FB" w:rsidP="000D50FB">
            <w:pPr>
              <w:rPr>
                <w:iCs/>
                <w:color w:val="FF0000"/>
              </w:rPr>
            </w:pPr>
            <w:r w:rsidRPr="000D50FB">
              <w:rPr>
                <w:iCs/>
                <w:color w:val="FF0000"/>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14:paraId="09AB5ECD" w14:textId="77777777" w:rsidR="000D50FB" w:rsidRPr="000D50FB" w:rsidRDefault="000D50FB" w:rsidP="000D50FB">
            <w:pPr>
              <w:rPr>
                <w:iCs/>
                <w:color w:val="FF0000"/>
              </w:rPr>
            </w:pPr>
            <w:r w:rsidRPr="000D50FB">
              <w:rPr>
                <w:iCs/>
                <w:color w:val="FF0000"/>
              </w:rPr>
              <w:t>- Note: the OCC is not applied when frequency hopping is enabled.</w:t>
            </w:r>
          </w:p>
          <w:p w14:paraId="518638D6" w14:textId="77777777" w:rsidR="000D50FB" w:rsidRPr="000D50FB" w:rsidRDefault="000D50FB" w:rsidP="00FA405D">
            <w:pPr>
              <w:spacing w:after="0"/>
              <w:rPr>
                <w:rFonts w:eastAsia="MS Mincho"/>
                <w:lang w:eastAsia="ja-JP"/>
              </w:rPr>
            </w:pPr>
          </w:p>
          <w:p w14:paraId="3E6AAA6A" w14:textId="4D2A4B3B" w:rsidR="00FA405D" w:rsidRDefault="00FA405D" w:rsidP="00FA405D">
            <w:pPr>
              <w:spacing w:after="0"/>
              <w:rPr>
                <w:rFonts w:eastAsia="MS Mincho"/>
                <w:lang w:val="en-US" w:eastAsia="ja-JP"/>
              </w:rPr>
            </w:pPr>
          </w:p>
        </w:tc>
      </w:tr>
      <w:tr w:rsidR="00A12693" w14:paraId="62CCA42F" w14:textId="77777777" w:rsidTr="00762D48">
        <w:trPr>
          <w:trHeight w:val="9380"/>
        </w:trPr>
        <w:tc>
          <w:tcPr>
            <w:tcW w:w="9631" w:type="dxa"/>
          </w:tcPr>
          <w:p w14:paraId="39B326EF" w14:textId="77777777" w:rsidR="00B54D3D" w:rsidRDefault="00A12693" w:rsidP="00B83CF9">
            <w:pPr>
              <w:spacing w:after="0"/>
              <w:rPr>
                <w:rFonts w:eastAsia="MS Mincho"/>
                <w:iCs/>
                <w:lang w:val="en-US" w:eastAsia="ja-JP"/>
              </w:rPr>
            </w:pPr>
            <w:r w:rsidRPr="00B44938">
              <w:rPr>
                <w:rFonts w:eastAsia="MS Mincho"/>
                <w:iCs/>
                <w:lang w:val="en-US" w:eastAsia="ja-JP"/>
              </w:rPr>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p>
          <w:p w14:paraId="1C37AC6E" w14:textId="77777777" w:rsidR="00B54D3D" w:rsidRDefault="00B54D3D" w:rsidP="00B83CF9">
            <w:pPr>
              <w:spacing w:after="0"/>
              <w:rPr>
                <w:rFonts w:eastAsia="MS Mincho"/>
                <w:iCs/>
                <w:lang w:val="en-US" w:eastAsia="ja-JP"/>
              </w:rPr>
            </w:pPr>
          </w:p>
          <w:p w14:paraId="5FA016A4" w14:textId="77777777" w:rsidR="00B54D3D" w:rsidRDefault="00B54D3D" w:rsidP="00B83CF9">
            <w:pPr>
              <w:spacing w:after="0"/>
              <w:rPr>
                <w:rFonts w:eastAsia="MS Mincho"/>
                <w:iCs/>
                <w:lang w:val="en-US" w:eastAsia="ja-JP"/>
              </w:rPr>
            </w:pPr>
          </w:p>
          <w:p w14:paraId="6E777BD3" w14:textId="1EDEAD03" w:rsidR="00A12693" w:rsidRDefault="00A12693" w:rsidP="00B83CF9">
            <w:pPr>
              <w:spacing w:after="0"/>
              <w:rPr>
                <w:rFonts w:eastAsia="MS Mincho"/>
                <w:iCs/>
                <w:lang w:val="en-US" w:eastAsia="ja-JP"/>
              </w:rPr>
            </w:pPr>
            <w:r>
              <w:rPr>
                <w:rFonts w:eastAsia="MS Mincho"/>
                <w:iCs/>
                <w:lang w:val="en-US" w:eastAsia="ja-JP"/>
              </w:rPr>
              <w:t>PF4-based sPUCCH format is supported.</w:t>
            </w:r>
          </w:p>
          <w:p w14:paraId="1FCE6C29" w14:textId="77777777" w:rsidR="00673CBF" w:rsidRPr="00B44938" w:rsidRDefault="00673CBF" w:rsidP="00B83CF9">
            <w:pPr>
              <w:spacing w:after="0"/>
              <w:rPr>
                <w:rFonts w:eastAsia="MS Mincho"/>
                <w:iCs/>
                <w:lang w:val="en-US" w:eastAsia="ja-JP"/>
              </w:rPr>
            </w:pPr>
          </w:p>
          <w:tbl>
            <w:tblPr>
              <w:tblW w:w="8947" w:type="dxa"/>
              <w:jc w:val="center"/>
              <w:tblCellMar>
                <w:left w:w="0" w:type="dxa"/>
                <w:right w:w="0" w:type="dxa"/>
              </w:tblCellMar>
              <w:tblLook w:val="0600" w:firstRow="0" w:lastRow="0" w:firstColumn="0" w:lastColumn="0" w:noHBand="1" w:noVBand="1"/>
            </w:tblPr>
            <w:tblGrid>
              <w:gridCol w:w="3403"/>
              <w:gridCol w:w="5544"/>
            </w:tblGrid>
            <w:tr w:rsidR="00A12693" w:rsidRPr="00B44938" w14:paraId="600F05DC" w14:textId="77777777" w:rsidTr="001D23AA">
              <w:trPr>
                <w:trHeight w:val="336"/>
                <w:jc w:val="center"/>
              </w:trPr>
              <w:tc>
                <w:tcPr>
                  <w:tcW w:w="89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7113BC" w14:textId="507E55A4" w:rsidR="00A12693" w:rsidRPr="00B44938" w:rsidRDefault="00A12693" w:rsidP="005A5D78">
                  <w:pPr>
                    <w:pStyle w:val="TAH"/>
                    <w:rPr>
                      <w:rFonts w:eastAsia="MS Mincho"/>
                      <w:lang w:val="en-US" w:eastAsia="ja-JP"/>
                    </w:rPr>
                  </w:pPr>
                  <w:r w:rsidRPr="00B44938">
                    <w:rPr>
                      <w:rFonts w:eastAsia="MS Mincho"/>
                      <w:lang w:val="en-US" w:eastAsia="ja-JP"/>
                    </w:rPr>
                    <w:t>PF</w:t>
                  </w:r>
                  <w:r>
                    <w:rPr>
                      <w:rFonts w:eastAsia="MS Mincho"/>
                      <w:lang w:val="en-US" w:eastAsia="ja-JP"/>
                    </w:rPr>
                    <w:t>4</w:t>
                  </w:r>
                  <w:r w:rsidRPr="00B44938">
                    <w:rPr>
                      <w:rFonts w:eastAsia="MS Mincho"/>
                      <w:lang w:val="en-US" w:eastAsia="ja-JP"/>
                    </w:rPr>
                    <w:t>-based sPUCCH format</w:t>
                  </w:r>
                </w:p>
              </w:tc>
            </w:tr>
            <w:tr w:rsidR="00A12693" w:rsidRPr="00B44938" w14:paraId="7FF8BECC" w14:textId="77777777" w:rsidTr="00806FB1">
              <w:trPr>
                <w:trHeight w:val="33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70BEF" w14:textId="77777777" w:rsidR="00A12693" w:rsidRPr="00B44938" w:rsidRDefault="00A12693" w:rsidP="005A5D78">
                  <w:pPr>
                    <w:pStyle w:val="TAL"/>
                    <w:rPr>
                      <w:rFonts w:eastAsia="MS Mincho"/>
                      <w:lang w:val="en-US" w:eastAsia="ja-JP"/>
                    </w:rPr>
                  </w:pPr>
                  <w:r w:rsidRPr="00B44938">
                    <w:rPr>
                      <w:rFonts w:eastAsia="MS Mincho"/>
                      <w:lang w:val="en-US" w:eastAsia="ja-JP"/>
                    </w:rPr>
                    <w:t>Modulation</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B17C42" w14:textId="77777777" w:rsidR="00A12693" w:rsidRPr="00B44938" w:rsidRDefault="00A12693" w:rsidP="005A5D78">
                  <w:pPr>
                    <w:pStyle w:val="TAL"/>
                    <w:rPr>
                      <w:rFonts w:eastAsia="MS Mincho"/>
                      <w:lang w:val="en-US" w:eastAsia="ja-JP"/>
                    </w:rPr>
                  </w:pPr>
                  <w:r w:rsidRPr="00B44938">
                    <w:rPr>
                      <w:rFonts w:eastAsia="MS Mincho"/>
                      <w:lang w:val="en-US" w:eastAsia="ja-JP"/>
                    </w:rPr>
                    <w:t>QPSK</w:t>
                  </w:r>
                </w:p>
              </w:tc>
            </w:tr>
            <w:tr w:rsidR="00A12693" w:rsidRPr="009511AD" w14:paraId="722846BE" w14:textId="77777777" w:rsidTr="00806FB1">
              <w:trPr>
                <w:trHeight w:val="33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C9B9D" w14:textId="77777777" w:rsidR="00A12693" w:rsidRPr="009511AD" w:rsidRDefault="00A12693" w:rsidP="005A5D78">
                  <w:pPr>
                    <w:pStyle w:val="TAL"/>
                    <w:rPr>
                      <w:rFonts w:eastAsia="MS Mincho"/>
                      <w:lang w:val="en-US" w:eastAsia="ja-JP"/>
                    </w:rPr>
                  </w:pPr>
                  <w:r w:rsidRPr="009511AD">
                    <w:rPr>
                      <w:rFonts w:eastAsia="MS Mincho"/>
                      <w:lang w:val="en-US" w:eastAsia="ja-JP"/>
                    </w:rPr>
                    <w:t>DMRS sequence</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A811E" w14:textId="77777777" w:rsidR="00A12693" w:rsidRPr="009511AD" w:rsidRDefault="00A12693" w:rsidP="005A5D78">
                  <w:pPr>
                    <w:pStyle w:val="TAL"/>
                    <w:rPr>
                      <w:rFonts w:eastAsia="MS Mincho"/>
                      <w:lang w:val="en-US" w:eastAsia="ja-JP"/>
                    </w:rPr>
                  </w:pPr>
                  <w:r w:rsidRPr="009511AD">
                    <w:rPr>
                      <w:rFonts w:eastAsia="MS Mincho"/>
                      <w:lang w:val="en-US" w:eastAsia="ja-JP"/>
                    </w:rPr>
                    <w:t>Reuse legacy DMRS sequence for PUCCH</w:t>
                  </w:r>
                </w:p>
              </w:tc>
            </w:tr>
            <w:tr w:rsidR="00A12693" w:rsidRPr="009511AD" w14:paraId="0E66EE32" w14:textId="77777777" w:rsidTr="00806FB1">
              <w:trPr>
                <w:trHeight w:val="353"/>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2EE7FA" w14:textId="77777777" w:rsidR="00A12693" w:rsidRPr="009511AD" w:rsidRDefault="00A12693" w:rsidP="005A5D78">
                  <w:pPr>
                    <w:pStyle w:val="TAL"/>
                    <w:rPr>
                      <w:rFonts w:eastAsia="MS Mincho"/>
                      <w:lang w:val="en-US" w:eastAsia="ja-JP"/>
                    </w:rPr>
                  </w:pPr>
                  <w:r w:rsidRPr="009511AD">
                    <w:rPr>
                      <w:rFonts w:eastAsia="MS Mincho"/>
                      <w:lang w:val="en-US" w:eastAsia="ja-JP"/>
                    </w:rPr>
                    <w:t>Intra-sTTI hopping</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62C86" w14:textId="21185262" w:rsidR="00A12693" w:rsidRPr="009511AD" w:rsidRDefault="00673CBF" w:rsidP="005A5D78">
                  <w:pPr>
                    <w:pStyle w:val="TAL"/>
                    <w:rPr>
                      <w:rFonts w:eastAsia="MS Mincho"/>
                      <w:lang w:val="en-US" w:eastAsia="ja-JP"/>
                    </w:rPr>
                  </w:pPr>
                  <w:r w:rsidRPr="009511AD">
                    <w:rPr>
                      <w:rFonts w:eastAsia="MS Mincho"/>
                      <w:lang w:val="en-US" w:eastAsia="ja-JP"/>
                    </w:rPr>
                    <w:t>H</w:t>
                  </w:r>
                  <w:r w:rsidR="00A12693" w:rsidRPr="009511AD">
                    <w:rPr>
                      <w:rFonts w:eastAsia="MS Mincho"/>
                      <w:lang w:val="en-US" w:eastAsia="ja-JP"/>
                    </w:rPr>
                    <w:t>opping is used</w:t>
                  </w:r>
                </w:p>
              </w:tc>
            </w:tr>
            <w:tr w:rsidR="00A12693" w:rsidRPr="009511AD" w14:paraId="38408E8D" w14:textId="77777777" w:rsidTr="00806FB1">
              <w:trPr>
                <w:trHeight w:val="1486"/>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C9BA7" w14:textId="77777777" w:rsidR="00A12693" w:rsidRPr="009511AD" w:rsidRDefault="00A12693" w:rsidP="005A5D78">
                  <w:pPr>
                    <w:pStyle w:val="TAL"/>
                    <w:rPr>
                      <w:rFonts w:eastAsia="MS Mincho"/>
                      <w:lang w:val="en-US" w:eastAsia="ja-JP"/>
                    </w:rPr>
                  </w:pPr>
                  <w:r w:rsidRPr="009511AD">
                    <w:rPr>
                      <w:rFonts w:eastAsia="MS Mincho"/>
                      <w:lang w:val="en-US" w:eastAsia="ja-JP"/>
                    </w:rPr>
                    <w:t>DMRS pattern</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21222" w14:textId="77777777" w:rsidR="00A12693" w:rsidRPr="009511AD" w:rsidRDefault="00A12693" w:rsidP="005A5D78">
                  <w:pPr>
                    <w:pStyle w:val="TAL"/>
                    <w:rPr>
                      <w:rFonts w:eastAsia="MS Mincho"/>
                      <w:lang w:val="en-US" w:eastAsia="ja-JP"/>
                    </w:rPr>
                  </w:pPr>
                  <w:r w:rsidRPr="009511AD">
                    <w:rPr>
                      <w:rFonts w:eastAsia="MS Mincho"/>
                      <w:lang w:val="en-US" w:eastAsia="ja-JP"/>
                    </w:rPr>
                    <w:t xml:space="preserve">Hopping (if supported): </w:t>
                  </w:r>
                </w:p>
                <w:p w14:paraId="1A9E815D" w14:textId="2BCD11E3" w:rsidR="00A12693" w:rsidRPr="009511AD" w:rsidRDefault="00673CBF" w:rsidP="005A5D78">
                  <w:pPr>
                    <w:pStyle w:val="TAL"/>
                    <w:rPr>
                      <w:rFonts w:eastAsia="MS Mincho"/>
                      <w:lang w:val="en-US" w:eastAsia="ja-JP"/>
                    </w:rPr>
                  </w:pPr>
                  <w:r w:rsidRPr="009511AD">
                    <w:rPr>
                      <w:rFonts w:eastAsia="MS Mincho"/>
                      <w:iCs/>
                      <w:lang w:val="en-US" w:eastAsia="ja-JP"/>
                    </w:rPr>
                    <w:t>{D R D | D D R D} for the first slot, {D R D D | D R D} for the second slot</w:t>
                  </w:r>
                </w:p>
                <w:p w14:paraId="4DD58C8C" w14:textId="77777777" w:rsidR="00A12693" w:rsidRPr="009511AD" w:rsidRDefault="00A12693" w:rsidP="005A5D78">
                  <w:pPr>
                    <w:pStyle w:val="TAL"/>
                    <w:rPr>
                      <w:rFonts w:eastAsia="MS Mincho"/>
                      <w:lang w:val="en-US" w:eastAsia="ja-JP"/>
                    </w:rPr>
                  </w:pPr>
                  <w:r w:rsidRPr="009511AD">
                    <w:rPr>
                      <w:rFonts w:eastAsia="MS Mincho"/>
                      <w:lang w:val="en-US" w:eastAsia="ja-JP"/>
                    </w:rPr>
                    <w:t>Note that the bar | indicates a hopping boundary and X can be either data or DMRS symbol</w:t>
                  </w:r>
                </w:p>
                <w:p w14:paraId="147DC6CE" w14:textId="77777777" w:rsidR="00A12693" w:rsidRPr="009511AD" w:rsidRDefault="00A12693" w:rsidP="005A5D78">
                  <w:pPr>
                    <w:pStyle w:val="TAL"/>
                    <w:rPr>
                      <w:rFonts w:eastAsia="MS Mincho"/>
                      <w:lang w:val="en-US" w:eastAsia="ja-JP"/>
                    </w:rPr>
                  </w:pPr>
                  <w:r w:rsidRPr="009511AD">
                    <w:rPr>
                      <w:rFonts w:eastAsia="MS Mincho"/>
                      <w:highlight w:val="yellow"/>
                      <w:lang w:val="en-US" w:eastAsia="ja-JP"/>
                    </w:rPr>
                    <w:t>FFS</w:t>
                  </w:r>
                  <w:r w:rsidRPr="009511AD">
                    <w:rPr>
                      <w:rFonts w:eastAsia="MS Mincho"/>
                      <w:lang w:val="en-US" w:eastAsia="ja-JP"/>
                    </w:rPr>
                    <w:t xml:space="preserve"> on DMRS pattern</w:t>
                  </w:r>
                </w:p>
              </w:tc>
            </w:tr>
            <w:tr w:rsidR="00A12693" w:rsidRPr="009511AD" w14:paraId="4841C3B0" w14:textId="77777777" w:rsidTr="00806FB1">
              <w:trPr>
                <w:trHeight w:val="262"/>
                <w:jc w:val="center"/>
              </w:trPr>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9762A" w14:textId="77777777" w:rsidR="00A12693" w:rsidRPr="009511AD" w:rsidRDefault="00A12693" w:rsidP="005A5D78">
                  <w:pPr>
                    <w:pStyle w:val="TAL"/>
                    <w:rPr>
                      <w:rFonts w:eastAsia="MS Mincho"/>
                      <w:lang w:val="en-US" w:eastAsia="ja-JP"/>
                    </w:rPr>
                  </w:pPr>
                  <w:r w:rsidRPr="009511AD">
                    <w:rPr>
                      <w:rFonts w:eastAsia="MS Mincho"/>
                      <w:lang w:val="en-US" w:eastAsia="ja-JP"/>
                    </w:rPr>
                    <w:t>Number of RBs for PUCCH resource</w:t>
                  </w:r>
                </w:p>
              </w:tc>
              <w:tc>
                <w:tcPr>
                  <w:tcW w:w="5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DE0FB" w14:textId="74005DB6" w:rsidR="0000199B" w:rsidRPr="009511AD" w:rsidRDefault="0000199B" w:rsidP="0000199B">
                  <w:pPr>
                    <w:spacing w:after="0"/>
                    <w:rPr>
                      <w:rFonts w:eastAsia="MS Mincho"/>
                      <w:iCs/>
                      <w:lang w:val="en-US" w:eastAsia="ja-JP"/>
                    </w:rPr>
                  </w:pPr>
                  <w:r w:rsidRPr="009511AD">
                    <w:rPr>
                      <w:rFonts w:eastAsia="MS Mincho"/>
                      <w:iCs/>
                      <w:lang w:val="en-US" w:eastAsia="ja-JP"/>
                    </w:rPr>
                    <w:t>#RBs is signaled by higher layer signaling and can be configured between 1 to 8.</w:t>
                  </w:r>
                </w:p>
                <w:p w14:paraId="4326F2EA" w14:textId="0C0270CB" w:rsidR="00A12693" w:rsidRPr="009511AD" w:rsidRDefault="00A12693" w:rsidP="005A5D78">
                  <w:pPr>
                    <w:pStyle w:val="TAL"/>
                    <w:rPr>
                      <w:rFonts w:eastAsia="MS Mincho"/>
                      <w:lang w:val="en-US" w:eastAsia="ja-JP"/>
                    </w:rPr>
                  </w:pPr>
                </w:p>
              </w:tc>
            </w:tr>
          </w:tbl>
          <w:p w14:paraId="78173F6E" w14:textId="5DEA68BA" w:rsidR="00A12693" w:rsidRPr="009511AD" w:rsidRDefault="00A12693" w:rsidP="00B54D3D">
            <w:pPr>
              <w:spacing w:after="0"/>
              <w:rPr>
                <w:rFonts w:eastAsia="MS Mincho"/>
                <w:iCs/>
                <w:lang w:val="en-US" w:eastAsia="ja-JP"/>
              </w:rPr>
            </w:pPr>
          </w:p>
          <w:p w14:paraId="4998A425" w14:textId="1109BF90" w:rsidR="00A12693" w:rsidRPr="009511AD" w:rsidRDefault="00A12693" w:rsidP="00B54D3D">
            <w:pPr>
              <w:spacing w:after="0"/>
              <w:rPr>
                <w:rFonts w:eastAsia="MS Mincho"/>
                <w:iCs/>
                <w:lang w:val="en-US" w:eastAsia="ja-JP"/>
              </w:rPr>
            </w:pPr>
            <w:r w:rsidRPr="009511AD">
              <w:rPr>
                <w:rFonts w:eastAsia="MS Mincho"/>
                <w:iCs/>
                <w:lang w:eastAsia="ja-JP"/>
              </w:rPr>
              <w:t>PF3-based sPUCCH format, i</w:t>
            </w:r>
            <w:r w:rsidR="00F44FA2" w:rsidRPr="009511AD">
              <w:rPr>
                <w:rFonts w:eastAsia="MS Mincho"/>
                <w:iCs/>
                <w:lang w:eastAsia="ja-JP"/>
              </w:rPr>
              <w:t xml:space="preserve">s </w:t>
            </w:r>
            <w:r w:rsidRPr="009511AD">
              <w:rPr>
                <w:rFonts w:eastAsia="MS Mincho"/>
                <w:iCs/>
                <w:lang w:eastAsia="ja-JP"/>
              </w:rPr>
              <w:t>supported</w:t>
            </w:r>
          </w:p>
          <w:p w14:paraId="7FDDEA37" w14:textId="77777777" w:rsidR="00A12693" w:rsidRPr="00D36A33" w:rsidRDefault="00A12693" w:rsidP="00D36A33">
            <w:pPr>
              <w:spacing w:after="0"/>
              <w:rPr>
                <w:rFonts w:eastAsia="MS Mincho"/>
                <w:iCs/>
                <w:lang w:val="en-US" w:eastAsia="ja-JP"/>
              </w:rPr>
            </w:pPr>
          </w:p>
          <w:tbl>
            <w:tblPr>
              <w:tblW w:w="8876" w:type="dxa"/>
              <w:jc w:val="center"/>
              <w:tblCellMar>
                <w:left w:w="0" w:type="dxa"/>
                <w:right w:w="0" w:type="dxa"/>
              </w:tblCellMar>
              <w:tblLook w:val="0600" w:firstRow="0" w:lastRow="0" w:firstColumn="0" w:lastColumn="0" w:noHBand="1" w:noVBand="1"/>
            </w:tblPr>
            <w:tblGrid>
              <w:gridCol w:w="3348"/>
              <w:gridCol w:w="5528"/>
            </w:tblGrid>
            <w:tr w:rsidR="00A12693" w:rsidRPr="00B44938" w14:paraId="6B964A74" w14:textId="77777777" w:rsidTr="00FA7708">
              <w:trPr>
                <w:trHeight w:val="336"/>
                <w:jc w:val="center"/>
              </w:trPr>
              <w:tc>
                <w:tcPr>
                  <w:tcW w:w="88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F4AD2" w14:textId="77777777" w:rsidR="00A12693" w:rsidRPr="00B44938" w:rsidRDefault="00A12693" w:rsidP="008B4FAB">
                  <w:pPr>
                    <w:pStyle w:val="TAH"/>
                    <w:rPr>
                      <w:rFonts w:eastAsia="MS Mincho"/>
                      <w:lang w:val="en-US" w:eastAsia="ja-JP"/>
                    </w:rPr>
                  </w:pPr>
                  <w:r w:rsidRPr="00B44938">
                    <w:rPr>
                      <w:rFonts w:eastAsia="MS Mincho"/>
                      <w:lang w:val="en-US" w:eastAsia="ja-JP"/>
                    </w:rPr>
                    <w:t>PF3-based sPUCCH format</w:t>
                  </w:r>
                </w:p>
              </w:tc>
            </w:tr>
            <w:tr w:rsidR="00A12693" w:rsidRPr="00B44938" w14:paraId="1127AE82" w14:textId="77777777" w:rsidTr="00FA7708">
              <w:trPr>
                <w:trHeight w:val="336"/>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B34131" w14:textId="77777777" w:rsidR="00A12693" w:rsidRPr="00B44938" w:rsidRDefault="00A12693" w:rsidP="008B4FAB">
                  <w:pPr>
                    <w:pStyle w:val="TAL"/>
                    <w:rPr>
                      <w:rFonts w:eastAsia="MS Mincho"/>
                      <w:lang w:val="en-US" w:eastAsia="ja-JP"/>
                    </w:rPr>
                  </w:pPr>
                  <w:r w:rsidRPr="00B44938">
                    <w:rPr>
                      <w:rFonts w:eastAsia="MS Mincho"/>
                      <w:lang w:val="en-US" w:eastAsia="ja-JP"/>
                    </w:rPr>
                    <w:t>Modulation</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8FB26" w14:textId="77777777" w:rsidR="00A12693" w:rsidRPr="00B44938" w:rsidRDefault="00A12693" w:rsidP="008B4FAB">
                  <w:pPr>
                    <w:pStyle w:val="TAL"/>
                    <w:rPr>
                      <w:rFonts w:eastAsia="MS Mincho"/>
                      <w:lang w:val="en-US" w:eastAsia="ja-JP"/>
                    </w:rPr>
                  </w:pPr>
                  <w:r w:rsidRPr="00B44938">
                    <w:rPr>
                      <w:rFonts w:eastAsia="MS Mincho"/>
                      <w:lang w:val="en-US" w:eastAsia="ja-JP"/>
                    </w:rPr>
                    <w:t>QPSK</w:t>
                  </w:r>
                </w:p>
              </w:tc>
            </w:tr>
            <w:tr w:rsidR="00A12693" w:rsidRPr="00B44938" w14:paraId="317907FA" w14:textId="77777777" w:rsidTr="00FA7708">
              <w:trPr>
                <w:trHeight w:val="336"/>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E7291" w14:textId="77777777" w:rsidR="00A12693" w:rsidRPr="00B44938" w:rsidRDefault="00A12693" w:rsidP="008B4FAB">
                  <w:pPr>
                    <w:pStyle w:val="TAL"/>
                    <w:rPr>
                      <w:rFonts w:eastAsia="MS Mincho"/>
                      <w:lang w:val="en-US" w:eastAsia="ja-JP"/>
                    </w:rPr>
                  </w:pPr>
                  <w:r w:rsidRPr="00B44938">
                    <w:rPr>
                      <w:rFonts w:eastAsia="MS Mincho"/>
                      <w:lang w:val="en-US" w:eastAsia="ja-JP"/>
                    </w:rPr>
                    <w:t>DMRS sequence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DE723" w14:textId="77777777" w:rsidR="00A12693" w:rsidRPr="00B44938" w:rsidRDefault="00A12693" w:rsidP="008B4FAB">
                  <w:pPr>
                    <w:pStyle w:val="TAL"/>
                    <w:rPr>
                      <w:rFonts w:eastAsia="MS Mincho"/>
                      <w:lang w:val="en-US" w:eastAsia="ja-JP"/>
                    </w:rPr>
                  </w:pPr>
                  <w:r w:rsidRPr="00B44938">
                    <w:rPr>
                      <w:rFonts w:eastAsia="MS Mincho"/>
                      <w:lang w:val="en-US" w:eastAsia="ja-JP"/>
                    </w:rPr>
                    <w:t>Reuse DMRS sequence for PUCCH format 3</w:t>
                  </w:r>
                </w:p>
              </w:tc>
            </w:tr>
            <w:tr w:rsidR="00A12693" w:rsidRPr="00B44938" w14:paraId="30F1B957" w14:textId="77777777" w:rsidTr="00FA7708">
              <w:trPr>
                <w:trHeight w:val="353"/>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3C8A2" w14:textId="77777777" w:rsidR="00A12693" w:rsidRPr="00B44938" w:rsidRDefault="00A12693" w:rsidP="008B4FAB">
                  <w:pPr>
                    <w:pStyle w:val="TAL"/>
                    <w:rPr>
                      <w:rFonts w:eastAsia="MS Mincho"/>
                      <w:lang w:val="en-US" w:eastAsia="ja-JP"/>
                    </w:rPr>
                  </w:pPr>
                  <w:r w:rsidRPr="00B44938">
                    <w:rPr>
                      <w:rFonts w:eastAsia="MS Mincho"/>
                      <w:lang w:val="en-US" w:eastAsia="ja-JP"/>
                    </w:rPr>
                    <w:t>Intra-sTTI hopping</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494EA" w14:textId="3E06B67A" w:rsidR="00A12693" w:rsidRPr="00B44938" w:rsidRDefault="00A12693" w:rsidP="008B4FAB">
                  <w:pPr>
                    <w:pStyle w:val="TAL"/>
                    <w:rPr>
                      <w:rFonts w:eastAsia="MS Mincho"/>
                      <w:lang w:val="en-US" w:eastAsia="ja-JP"/>
                    </w:rPr>
                  </w:pPr>
                  <w:r w:rsidRPr="00B44938">
                    <w:rPr>
                      <w:rFonts w:eastAsia="MS Mincho"/>
                      <w:lang w:val="en-US" w:eastAsia="ja-JP"/>
                    </w:rPr>
                    <w:t>Non-hopping</w:t>
                  </w:r>
                </w:p>
              </w:tc>
            </w:tr>
            <w:tr w:rsidR="00A12693" w:rsidRPr="00B44938" w14:paraId="12932485" w14:textId="77777777" w:rsidTr="00FA7708">
              <w:trPr>
                <w:trHeight w:val="535"/>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FFA66" w14:textId="77777777" w:rsidR="00A12693" w:rsidRPr="00B44938" w:rsidRDefault="00A12693" w:rsidP="008B4FAB">
                  <w:pPr>
                    <w:pStyle w:val="TAL"/>
                    <w:rPr>
                      <w:rFonts w:eastAsia="MS Mincho"/>
                      <w:lang w:val="en-US" w:eastAsia="ja-JP"/>
                    </w:rPr>
                  </w:pPr>
                  <w:r w:rsidRPr="00B44938">
                    <w:rPr>
                      <w:rFonts w:eastAsia="MS Mincho"/>
                      <w:lang w:val="en-US" w:eastAsia="ja-JP"/>
                    </w:rPr>
                    <w:t>DMRS pattern and OCC</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160A3A" w14:textId="3DBCE01B" w:rsidR="00A12693" w:rsidRPr="00B44938" w:rsidRDefault="00A12693" w:rsidP="008B4FAB">
                  <w:pPr>
                    <w:pStyle w:val="TAL"/>
                    <w:rPr>
                      <w:rFonts w:eastAsia="MS Mincho"/>
                      <w:lang w:val="en-US" w:eastAsia="ja-JP"/>
                    </w:rPr>
                  </w:pPr>
                  <w:r w:rsidRPr="00B44938">
                    <w:rPr>
                      <w:rFonts w:eastAsia="MS Mincho"/>
                      <w:lang w:val="en-US" w:eastAsia="ja-JP"/>
                    </w:rPr>
                    <w:t>Non-hopping: Reuse DMRS pattern of PUCCH format 3 and OCC</w:t>
                  </w:r>
                </w:p>
              </w:tc>
            </w:tr>
            <w:tr w:rsidR="00A12693" w:rsidRPr="00B44938" w14:paraId="2CCB0D71" w14:textId="77777777" w:rsidTr="00FA7708">
              <w:trPr>
                <w:trHeight w:val="330"/>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CC6CD" w14:textId="77777777" w:rsidR="00A12693" w:rsidRPr="00B44938" w:rsidRDefault="00A12693" w:rsidP="008B4FAB">
                  <w:pPr>
                    <w:pStyle w:val="TAL"/>
                    <w:rPr>
                      <w:rFonts w:eastAsia="MS Mincho"/>
                      <w:lang w:val="en-US" w:eastAsia="ja-JP"/>
                    </w:rPr>
                  </w:pPr>
                  <w:r w:rsidRPr="00B44938">
                    <w:rPr>
                      <w:rFonts w:eastAsia="MS Mincho"/>
                      <w:lang w:val="en-US" w:eastAsia="ja-JP"/>
                    </w:rPr>
                    <w:t>Number of RBs for PUCCH resource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93810F" w14:textId="77777777" w:rsidR="00A12693" w:rsidRPr="00B44938" w:rsidRDefault="00A12693" w:rsidP="008B4FAB">
                  <w:pPr>
                    <w:pStyle w:val="TAL"/>
                    <w:rPr>
                      <w:rFonts w:eastAsia="MS Mincho"/>
                      <w:lang w:val="en-US" w:eastAsia="ja-JP"/>
                    </w:rPr>
                  </w:pPr>
                  <w:r w:rsidRPr="00B44938">
                    <w:rPr>
                      <w:rFonts w:eastAsia="MS Mincho"/>
                      <w:lang w:val="en-US" w:eastAsia="ja-JP"/>
                    </w:rPr>
                    <w:t>1 RB</w:t>
                  </w:r>
                </w:p>
              </w:tc>
            </w:tr>
          </w:tbl>
          <w:p w14:paraId="2F81943E" w14:textId="28015095" w:rsidR="000D50FB" w:rsidRDefault="000D50FB" w:rsidP="000D50FB">
            <w:pPr>
              <w:rPr>
                <w:iCs/>
                <w:color w:val="FF0000"/>
              </w:rPr>
            </w:pPr>
            <w:r w:rsidRPr="000D50FB">
              <w:rPr>
                <w:iCs/>
                <w:color w:val="FF0000"/>
              </w:rPr>
              <w:t xml:space="preserve">For PF3-based 7-OS sPUCCH format the cyclic shifts of the DMRS and the OCC used in different slots follow the principle of PUCCH format 3. </w:t>
            </w:r>
          </w:p>
          <w:p w14:paraId="746938E6" w14:textId="2D925EBB" w:rsidR="00A12693" w:rsidRPr="00762D48" w:rsidRDefault="00482E30" w:rsidP="00762D48">
            <w:pPr>
              <w:rPr>
                <w:iCs/>
                <w:color w:val="FF0000"/>
              </w:rPr>
            </w:pPr>
            <w:r w:rsidRPr="00482E30">
              <w:rPr>
                <w:iCs/>
                <w:color w:val="FF0000"/>
              </w:rPr>
              <w:t>- The maximum payload size is X=11 for PF3-based 7-OS sPUCCH format carrying more than 2 bits ACK/NACK and SR (if any).</w:t>
            </w:r>
          </w:p>
          <w:p w14:paraId="58DE14EE" w14:textId="77777777" w:rsidR="00B54D3D" w:rsidRPr="009511AD" w:rsidRDefault="00B54D3D" w:rsidP="00E225AC">
            <w:pPr>
              <w:spacing w:after="0"/>
              <w:rPr>
                <w:rFonts w:eastAsia="MS Mincho"/>
                <w:iCs/>
                <w:lang w:val="en-US" w:eastAsia="ja-JP"/>
              </w:rPr>
            </w:pPr>
            <w:r w:rsidRPr="009511AD">
              <w:rPr>
                <w:rFonts w:eastAsia="MS Mincho"/>
                <w:iCs/>
                <w:lang w:val="en-US" w:eastAsia="ja-JP"/>
              </w:rPr>
              <w:t>Channel coding for 7-symbol sPUCCH</w:t>
            </w:r>
          </w:p>
          <w:p w14:paraId="5AD5C261" w14:textId="77777777" w:rsidR="00B54D3D" w:rsidRPr="009511AD" w:rsidRDefault="00B54D3D" w:rsidP="007D41EF">
            <w:pPr>
              <w:numPr>
                <w:ilvl w:val="0"/>
                <w:numId w:val="57"/>
              </w:numPr>
              <w:spacing w:after="0"/>
              <w:rPr>
                <w:rFonts w:eastAsia="MS Mincho"/>
                <w:iCs/>
                <w:lang w:val="en-US" w:eastAsia="ja-JP"/>
              </w:rPr>
            </w:pPr>
            <w:r w:rsidRPr="009511AD">
              <w:rPr>
                <w:rFonts w:eastAsia="MS Mincho"/>
                <w:iCs/>
                <w:lang w:val="en-US" w:eastAsia="ja-JP"/>
              </w:rPr>
              <w:t>Up to 11 bits: Single RM coding</w:t>
            </w:r>
          </w:p>
          <w:p w14:paraId="558EEDDC" w14:textId="77777777" w:rsidR="00B54D3D" w:rsidRPr="009511AD" w:rsidRDefault="00B54D3D" w:rsidP="007D41EF">
            <w:pPr>
              <w:numPr>
                <w:ilvl w:val="0"/>
                <w:numId w:val="57"/>
              </w:numPr>
              <w:spacing w:after="0"/>
              <w:rPr>
                <w:rFonts w:eastAsia="MS Mincho"/>
                <w:iCs/>
                <w:lang w:val="en-US" w:eastAsia="ja-JP"/>
              </w:rPr>
            </w:pPr>
            <w:r w:rsidRPr="009511AD">
              <w:rPr>
                <w:rFonts w:eastAsia="MS Mincho"/>
                <w:iCs/>
                <w:lang w:val="en-US" w:eastAsia="ja-JP"/>
              </w:rPr>
              <w:t>12-22: Dual RM</w:t>
            </w:r>
          </w:p>
          <w:p w14:paraId="6747FCF7" w14:textId="77777777" w:rsidR="00B54D3D" w:rsidRPr="009511AD" w:rsidRDefault="00B54D3D" w:rsidP="007D41EF">
            <w:pPr>
              <w:numPr>
                <w:ilvl w:val="0"/>
                <w:numId w:val="57"/>
              </w:numPr>
              <w:spacing w:after="0"/>
              <w:rPr>
                <w:rFonts w:eastAsia="MS Mincho"/>
                <w:iCs/>
                <w:lang w:val="en-US" w:eastAsia="ja-JP"/>
              </w:rPr>
            </w:pPr>
            <w:r w:rsidRPr="009511AD">
              <w:rPr>
                <w:rFonts w:eastAsia="MS Mincho"/>
                <w:iCs/>
                <w:lang w:val="en-US" w:eastAsia="ja-JP"/>
              </w:rPr>
              <w:t>More than 22 bits: TBCC+8bit-CRC</w:t>
            </w:r>
          </w:p>
          <w:p w14:paraId="560D99A8" w14:textId="497A5059" w:rsidR="00B54D3D" w:rsidRPr="001D338B" w:rsidRDefault="00B54D3D" w:rsidP="00B83CF9">
            <w:pPr>
              <w:spacing w:after="0"/>
              <w:rPr>
                <w:rFonts w:eastAsia="MS Mincho"/>
                <w:iCs/>
                <w:lang w:val="en-US" w:eastAsia="ja-JP"/>
              </w:rPr>
            </w:pPr>
          </w:p>
        </w:tc>
      </w:tr>
    </w:tbl>
    <w:p w14:paraId="226F63E9" w14:textId="3C25B258" w:rsidR="006249F6" w:rsidRDefault="00261713" w:rsidP="006249F6">
      <w:pPr>
        <w:pStyle w:val="Heading3"/>
      </w:pPr>
      <w:r>
        <w:t>4</w:t>
      </w:r>
      <w:r w:rsidR="006249F6" w:rsidRPr="003A5CB8">
        <w:t>.</w:t>
      </w:r>
      <w:r w:rsidR="00511F77">
        <w:t>5</w:t>
      </w:r>
      <w:r w:rsidR="006249F6" w:rsidRPr="003A5CB8">
        <w:t>.2</w:t>
      </w:r>
      <w:r w:rsidR="006249F6" w:rsidRPr="003A5CB8">
        <w:tab/>
        <w:t>sPUCCH resource management</w:t>
      </w:r>
    </w:p>
    <w:tbl>
      <w:tblPr>
        <w:tblStyle w:val="TableGrid"/>
        <w:tblW w:w="0" w:type="auto"/>
        <w:tblLook w:val="04A0" w:firstRow="1" w:lastRow="0" w:firstColumn="1" w:lastColumn="0" w:noHBand="0" w:noVBand="1"/>
      </w:tblPr>
      <w:tblGrid>
        <w:gridCol w:w="9631"/>
      </w:tblGrid>
      <w:tr w:rsidR="008F44E1" w14:paraId="35AC1071" w14:textId="77777777" w:rsidTr="008F44E1">
        <w:tc>
          <w:tcPr>
            <w:tcW w:w="9631" w:type="dxa"/>
          </w:tcPr>
          <w:p w14:paraId="1341F053" w14:textId="77777777" w:rsidR="008F44E1" w:rsidRPr="009511AD" w:rsidRDefault="008F44E1" w:rsidP="008F44E1">
            <w:pPr>
              <w:numPr>
                <w:ilvl w:val="0"/>
                <w:numId w:val="56"/>
              </w:numPr>
              <w:spacing w:after="0"/>
              <w:rPr>
                <w:rFonts w:eastAsia="MS Mincho"/>
                <w:iCs/>
                <w:lang w:val="en-US" w:eastAsia="ja-JP"/>
              </w:rPr>
            </w:pPr>
            <w:r w:rsidRPr="009511AD">
              <w:rPr>
                <w:rFonts w:eastAsia="MS Mincho"/>
                <w:iCs/>
                <w:lang w:val="en-US" w:eastAsia="ja-JP"/>
              </w:rPr>
              <w:t xml:space="preserve">One of four sPUCCH resources configured by higher layer is indicated by a 2-bit field in sDCI1 at least for the following sPUCCH formats, </w:t>
            </w:r>
          </w:p>
          <w:p w14:paraId="63AD5520" w14:textId="77777777" w:rsidR="008F44E1" w:rsidRPr="009511AD" w:rsidRDefault="008F44E1" w:rsidP="008F44E1">
            <w:pPr>
              <w:numPr>
                <w:ilvl w:val="1"/>
                <w:numId w:val="56"/>
              </w:numPr>
              <w:spacing w:after="0"/>
              <w:rPr>
                <w:rFonts w:eastAsia="MS Mincho"/>
                <w:iCs/>
                <w:lang w:val="en-US" w:eastAsia="ja-JP"/>
              </w:rPr>
            </w:pPr>
            <w:r w:rsidRPr="009511AD">
              <w:rPr>
                <w:rFonts w:eastAsia="MS Mincho"/>
                <w:iCs/>
                <w:lang w:val="en-US" w:eastAsia="ja-JP"/>
              </w:rPr>
              <w:t xml:space="preserve">2/3-OS sPUCCH format(s) carrying more than 2 bits ACK/NACK + SR (if any) </w:t>
            </w:r>
          </w:p>
          <w:p w14:paraId="0BA79694" w14:textId="77777777" w:rsidR="008F44E1" w:rsidRPr="009511AD" w:rsidRDefault="008F44E1" w:rsidP="008F44E1">
            <w:pPr>
              <w:numPr>
                <w:ilvl w:val="1"/>
                <w:numId w:val="56"/>
              </w:numPr>
              <w:spacing w:after="0"/>
              <w:rPr>
                <w:rFonts w:eastAsia="MS Mincho"/>
                <w:iCs/>
                <w:lang w:val="en-US" w:eastAsia="ja-JP"/>
              </w:rPr>
            </w:pPr>
            <w:r w:rsidRPr="009511AD">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9511AD">
              <w:rPr>
                <w:rFonts w:eastAsia="MS Mincho"/>
                <w:iCs/>
                <w:lang w:eastAsia="ja-JP"/>
              </w:rPr>
              <w:t>depending on the expected number of HARQ-ACK bits</w:t>
            </w:r>
            <w:r w:rsidRPr="009511AD">
              <w:rPr>
                <w:rFonts w:eastAsia="MS Mincho"/>
                <w:iCs/>
                <w:lang w:val="en-US" w:eastAsia="ja-JP"/>
              </w:rPr>
              <w:t>) configured by higher layer</w:t>
            </w:r>
            <w:r w:rsidRPr="009511AD">
              <w:rPr>
                <w:rFonts w:eastAsia="MS Mincho"/>
                <w:iCs/>
                <w:lang w:eastAsia="ja-JP"/>
              </w:rPr>
              <w:t>.</w:t>
            </w:r>
          </w:p>
          <w:p w14:paraId="57275FAF" w14:textId="77777777" w:rsidR="008F44E1" w:rsidRPr="009511AD" w:rsidRDefault="008F44E1" w:rsidP="008F44E1">
            <w:pPr>
              <w:numPr>
                <w:ilvl w:val="1"/>
                <w:numId w:val="56"/>
              </w:numPr>
              <w:spacing w:after="0"/>
              <w:rPr>
                <w:rFonts w:eastAsia="MS Mincho"/>
                <w:iCs/>
                <w:lang w:val="en-US" w:eastAsia="ja-JP"/>
              </w:rPr>
            </w:pPr>
            <w:r w:rsidRPr="009511AD">
              <w:rPr>
                <w:rFonts w:eastAsia="MS Mincho"/>
                <w:iCs/>
                <w:lang w:val="en-US" w:eastAsia="ja-JP"/>
              </w:rPr>
              <w:t xml:space="preserve">7-OS sPUCCH format(s) carrying more than 2 bits ACK/NACK + SR (if any) </w:t>
            </w:r>
          </w:p>
          <w:p w14:paraId="3BEE07BF" w14:textId="77D8E71E" w:rsidR="008F44E1" w:rsidRPr="009511AD" w:rsidRDefault="008F44E1" w:rsidP="008F44E1">
            <w:pPr>
              <w:numPr>
                <w:ilvl w:val="1"/>
                <w:numId w:val="56"/>
              </w:numPr>
              <w:spacing w:after="0"/>
              <w:rPr>
                <w:rFonts w:eastAsia="MS Mincho"/>
                <w:iCs/>
                <w:lang w:val="en-US" w:eastAsia="ja-JP"/>
              </w:rPr>
            </w:pPr>
            <w:r w:rsidRPr="009511AD">
              <w:rPr>
                <w:rFonts w:eastAsia="MS Mincho"/>
                <w:iCs/>
                <w:lang w:val="en-US" w:eastAsia="ja-JP"/>
              </w:rPr>
              <w:t>7-OS sPUCCH format carrying up to 2 bits ACK/NACK</w:t>
            </w:r>
          </w:p>
        </w:tc>
      </w:tr>
    </w:tbl>
    <w:p w14:paraId="0D37BEAD" w14:textId="77777777" w:rsidR="008F44E1" w:rsidRPr="008F44E1" w:rsidRDefault="008F44E1" w:rsidP="008F44E1"/>
    <w:p w14:paraId="2658A3A9" w14:textId="6D5CD90A" w:rsidR="006249F6" w:rsidRDefault="00261713" w:rsidP="006249F6">
      <w:pPr>
        <w:pStyle w:val="Heading3"/>
      </w:pPr>
      <w:r>
        <w:t>4</w:t>
      </w:r>
      <w:r w:rsidR="006249F6" w:rsidRPr="003A5CB8">
        <w:t>.</w:t>
      </w:r>
      <w:r w:rsidR="00511F77">
        <w:t>5</w:t>
      </w:r>
      <w:r w:rsidR="006249F6" w:rsidRPr="003A5CB8">
        <w:t>.3</w:t>
      </w:r>
      <w:r w:rsidR="006249F6" w:rsidRPr="003A5CB8">
        <w:tab/>
        <w:t>UCI on sPUSCH</w:t>
      </w:r>
    </w:p>
    <w:tbl>
      <w:tblPr>
        <w:tblStyle w:val="TableGrid"/>
        <w:tblW w:w="0" w:type="auto"/>
        <w:tblLook w:val="04A0" w:firstRow="1" w:lastRow="0" w:firstColumn="1" w:lastColumn="0" w:noHBand="0" w:noVBand="1"/>
      </w:tblPr>
      <w:tblGrid>
        <w:gridCol w:w="9631"/>
      </w:tblGrid>
      <w:tr w:rsidR="00685620" w14:paraId="0452C311" w14:textId="77777777" w:rsidTr="00B421DC">
        <w:tc>
          <w:tcPr>
            <w:tcW w:w="9631" w:type="dxa"/>
          </w:tcPr>
          <w:p w14:paraId="761214DA" w14:textId="77777777" w:rsidR="00685620" w:rsidRPr="009511AD" w:rsidRDefault="00685620" w:rsidP="00685620">
            <w:pPr>
              <w:ind w:left="568" w:hanging="284"/>
              <w:rPr>
                <w:lang w:val="en-US"/>
              </w:rPr>
            </w:pPr>
            <w:r w:rsidRPr="009511AD">
              <w:rPr>
                <w:lang w:val="en-US"/>
              </w:rPr>
              <w:t>UCI transmission on sPUSCH is supported</w:t>
            </w:r>
          </w:p>
          <w:p w14:paraId="3D4467E6" w14:textId="5CBD6DD0" w:rsidR="00685620" w:rsidRPr="009511AD" w:rsidRDefault="00685620" w:rsidP="009222EA">
            <w:pPr>
              <w:keepLines/>
              <w:ind w:left="1135" w:hanging="851"/>
              <w:rPr>
                <w:rFonts w:eastAsia="MS Mincho"/>
                <w:lang w:val="en-US" w:eastAsia="ja-JP"/>
              </w:rPr>
            </w:pPr>
            <w:r w:rsidRPr="009511AD">
              <w:rPr>
                <w:rFonts w:eastAsia="MS Mincho"/>
                <w:lang w:val="en-US" w:eastAsia="ja-JP"/>
              </w:rPr>
              <w:t>NOTE:</w:t>
            </w:r>
            <w:r w:rsidRPr="009511AD">
              <w:rPr>
                <w:rFonts w:eastAsia="MS Mincho"/>
                <w:lang w:val="en-US" w:eastAsia="ja-JP"/>
              </w:rPr>
              <w:tab/>
              <w:t>The UCI herein refers to at least the ones for sTTI operations</w:t>
            </w:r>
          </w:p>
        </w:tc>
      </w:tr>
      <w:tr w:rsidR="00BD1D1C" w14:paraId="37923C29" w14:textId="77777777" w:rsidTr="00B421DC">
        <w:tc>
          <w:tcPr>
            <w:tcW w:w="9631" w:type="dxa"/>
          </w:tcPr>
          <w:p w14:paraId="001AC81E" w14:textId="77777777" w:rsidR="00BD1D1C" w:rsidRPr="009511AD" w:rsidRDefault="00BD1D1C" w:rsidP="00CA630A">
            <w:pPr>
              <w:numPr>
                <w:ilvl w:val="0"/>
                <w:numId w:val="56"/>
              </w:numPr>
              <w:spacing w:after="0"/>
              <w:rPr>
                <w:rFonts w:eastAsia="MS Mincho"/>
                <w:iCs/>
                <w:lang w:val="en-US" w:eastAsia="ja-JP"/>
              </w:rPr>
            </w:pPr>
            <w:r w:rsidRPr="009511AD">
              <w:rPr>
                <w:rFonts w:eastAsia="MS Mincho"/>
                <w:iCs/>
                <w:lang w:val="en-US" w:eastAsia="ja-JP"/>
              </w:rPr>
              <w:t xml:space="preserve">For UCI on sPUSCH: </w:t>
            </w:r>
          </w:p>
          <w:p w14:paraId="1E7BC47F" w14:textId="77777777" w:rsidR="00BD1D1C" w:rsidRPr="009511AD" w:rsidRDefault="00BD1D1C" w:rsidP="00CA630A">
            <w:pPr>
              <w:numPr>
                <w:ilvl w:val="1"/>
                <w:numId w:val="56"/>
              </w:numPr>
              <w:spacing w:after="0"/>
              <w:rPr>
                <w:rFonts w:eastAsia="MS Mincho"/>
                <w:iCs/>
                <w:lang w:val="en-US" w:eastAsia="ja-JP"/>
              </w:rPr>
            </w:pPr>
            <w:r w:rsidRPr="009511AD">
              <w:rPr>
                <w:rFonts w:eastAsia="MS Mincho"/>
                <w:iCs/>
                <w:lang w:val="en-US" w:eastAsia="ja-JP"/>
              </w:rPr>
              <w:t>The beta offset values for sPUSCH and PUSCH are independently configured.</w:t>
            </w:r>
          </w:p>
          <w:p w14:paraId="2D4B20ED" w14:textId="77777777" w:rsidR="00BD1D1C" w:rsidRPr="009511AD" w:rsidRDefault="00BD1D1C" w:rsidP="00CA630A">
            <w:pPr>
              <w:numPr>
                <w:ilvl w:val="1"/>
                <w:numId w:val="56"/>
              </w:numPr>
              <w:spacing w:after="0"/>
              <w:rPr>
                <w:rFonts w:eastAsia="MS Mincho"/>
                <w:iCs/>
                <w:lang w:val="en-US" w:eastAsia="ja-JP"/>
              </w:rPr>
            </w:pPr>
            <w:r w:rsidRPr="009511AD">
              <w:rPr>
                <w:rFonts w:eastAsia="MS Mincho"/>
                <w:iCs/>
                <w:lang w:val="en-US" w:eastAsia="ja-JP"/>
              </w:rPr>
              <w:t>The beta offset table for 1 ms operation is re-used</w:t>
            </w:r>
          </w:p>
          <w:p w14:paraId="1BB9878F" w14:textId="14DAE9E1" w:rsidR="00BD1D1C" w:rsidRPr="009511AD" w:rsidRDefault="00BD1D1C" w:rsidP="00CA630A">
            <w:pPr>
              <w:numPr>
                <w:ilvl w:val="1"/>
                <w:numId w:val="56"/>
              </w:numPr>
              <w:spacing w:after="0"/>
              <w:rPr>
                <w:rFonts w:eastAsia="MS Mincho"/>
                <w:iCs/>
                <w:lang w:val="en-US" w:eastAsia="ja-JP"/>
              </w:rPr>
            </w:pPr>
            <w:r w:rsidRPr="009511AD">
              <w:rPr>
                <w:rFonts w:eastAsia="MS Mincho"/>
                <w:iCs/>
                <w:highlight w:val="yellow"/>
                <w:lang w:val="en-US" w:eastAsia="ja-JP"/>
              </w:rPr>
              <w:t>FFS</w:t>
            </w:r>
            <w:r w:rsidRPr="009511AD">
              <w:rPr>
                <w:rFonts w:eastAsia="MS Mincho"/>
                <w:iCs/>
                <w:lang w:val="en-US" w:eastAsia="ja-JP"/>
              </w:rPr>
              <w:t>: If aperiodic CSI on sPUSCH is supported</w:t>
            </w:r>
          </w:p>
        </w:tc>
      </w:tr>
      <w:tr w:rsidR="00912308" w14:paraId="0BFD62A3" w14:textId="77777777" w:rsidTr="00B421DC">
        <w:tc>
          <w:tcPr>
            <w:tcW w:w="9631" w:type="dxa"/>
          </w:tcPr>
          <w:p w14:paraId="3F35BF6C" w14:textId="66A8B66C" w:rsidR="00912308" w:rsidRPr="00912308" w:rsidRDefault="00912308" w:rsidP="00912308">
            <w:pPr>
              <w:rPr>
                <w:lang w:eastAsia="ja-JP"/>
              </w:rPr>
            </w:pPr>
            <w:r w:rsidRPr="00912308">
              <w:rPr>
                <w:color w:val="FF0000"/>
                <w:lang w:eastAsia="ja-JP"/>
              </w:rPr>
              <w:t>Re-use the legacy mapping rule of UCI on 1ms PUSCH for UCI mapping on 1-slot sPUSCH.</w:t>
            </w:r>
          </w:p>
        </w:tc>
      </w:tr>
      <w:tr w:rsidR="00912308" w14:paraId="48EF7DCB" w14:textId="77777777" w:rsidTr="00B421DC">
        <w:tc>
          <w:tcPr>
            <w:tcW w:w="9631" w:type="dxa"/>
          </w:tcPr>
          <w:p w14:paraId="26B9ACA4" w14:textId="77777777" w:rsidR="00912308" w:rsidRPr="00912308" w:rsidRDefault="00912308" w:rsidP="00775467">
            <w:pPr>
              <w:spacing w:after="0"/>
              <w:rPr>
                <w:color w:val="FF0000"/>
              </w:rPr>
            </w:pPr>
            <w:r w:rsidRPr="00912308">
              <w:rPr>
                <w:color w:val="FF0000"/>
              </w:rPr>
              <w:t xml:space="preserve">For UCI on sPUSCH: </w:t>
            </w:r>
          </w:p>
          <w:p w14:paraId="3C20C587" w14:textId="77777777" w:rsidR="00912308" w:rsidRPr="00912308" w:rsidRDefault="00912308" w:rsidP="00775467">
            <w:pPr>
              <w:numPr>
                <w:ilvl w:val="0"/>
                <w:numId w:val="65"/>
              </w:numPr>
              <w:spacing w:after="0"/>
              <w:rPr>
                <w:color w:val="FF0000"/>
              </w:rPr>
            </w:pPr>
            <w:r w:rsidRPr="00912308">
              <w:rPr>
                <w:color w:val="FF0000"/>
              </w:rPr>
              <w:t>The HARQ-ACK offset values are independently configured for 7-OS sPUSCH and 2/3-OS sPUSCH.</w:t>
            </w:r>
          </w:p>
          <w:p w14:paraId="2D7DAA00" w14:textId="77574972" w:rsidR="00912308" w:rsidRPr="00912308" w:rsidRDefault="00912308" w:rsidP="00775467">
            <w:pPr>
              <w:numPr>
                <w:ilvl w:val="0"/>
                <w:numId w:val="65"/>
              </w:numPr>
              <w:spacing w:after="0"/>
            </w:pPr>
            <w:r w:rsidRPr="00912308">
              <w:rPr>
                <w:color w:val="FF0000"/>
              </w:rPr>
              <w:t>If CSI transmission on sPUSCH is supported, the beta offset values for CSI are independently configured for 7-OS sPUSCH and 2/3-OS sPUSCH.</w:t>
            </w:r>
          </w:p>
        </w:tc>
      </w:tr>
    </w:tbl>
    <w:p w14:paraId="318B3ED8" w14:textId="64F9836C" w:rsidR="006249F6" w:rsidRPr="003A5CB8" w:rsidRDefault="00261713" w:rsidP="006249F6">
      <w:pPr>
        <w:pStyle w:val="Heading3"/>
      </w:pPr>
      <w:r>
        <w:t>4</w:t>
      </w:r>
      <w:r w:rsidR="006249F6" w:rsidRPr="003A5CB8">
        <w:t>.</w:t>
      </w:r>
      <w:r w:rsidR="00511F77">
        <w:t>5</w:t>
      </w:r>
      <w:r w:rsidR="006249F6" w:rsidRPr="003A5CB8">
        <w:t>.4</w:t>
      </w:r>
      <w:r w:rsidR="006249F6" w:rsidRPr="003A5CB8">
        <w:tab/>
        <w:t>CSI reporting for sTTI</w:t>
      </w:r>
    </w:p>
    <w:p w14:paraId="45F6C401" w14:textId="6824C811" w:rsidR="006249F6" w:rsidRDefault="00261713" w:rsidP="006249F6">
      <w:pPr>
        <w:pStyle w:val="Heading3"/>
      </w:pPr>
      <w:r>
        <w:t>4</w:t>
      </w:r>
      <w:r w:rsidR="006249F6" w:rsidRPr="003A5CB8">
        <w:t>.</w:t>
      </w:r>
      <w:r w:rsidR="00511F77">
        <w:t>5</w:t>
      </w:r>
      <w:r w:rsidR="006249F6" w:rsidRPr="003A5CB8">
        <w:t>.5</w:t>
      </w:r>
      <w:r w:rsidR="006249F6" w:rsidRPr="003A5CB8">
        <w:tab/>
        <w:t>sPUCCH power control</w:t>
      </w:r>
    </w:p>
    <w:tbl>
      <w:tblPr>
        <w:tblStyle w:val="TableGrid"/>
        <w:tblW w:w="0" w:type="auto"/>
        <w:tblLook w:val="04A0" w:firstRow="1" w:lastRow="0" w:firstColumn="1" w:lastColumn="0" w:noHBand="0" w:noVBand="1"/>
      </w:tblPr>
      <w:tblGrid>
        <w:gridCol w:w="9631"/>
      </w:tblGrid>
      <w:tr w:rsidR="00912308" w14:paraId="200FE72A" w14:textId="77777777" w:rsidTr="00912308">
        <w:tc>
          <w:tcPr>
            <w:tcW w:w="9631" w:type="dxa"/>
          </w:tcPr>
          <w:p w14:paraId="10D3EAD0" w14:textId="77777777" w:rsidR="00912308" w:rsidRPr="00912308" w:rsidRDefault="00912308" w:rsidP="00912308">
            <w:pPr>
              <w:rPr>
                <w:iCs/>
                <w:color w:val="FF0000"/>
              </w:rPr>
            </w:pPr>
            <w:r w:rsidRPr="00912308">
              <w:rPr>
                <w:iCs/>
                <w:color w:val="FF0000"/>
              </w:rPr>
              <w:t xml:space="preserve">For sPUCCH, the power control equation is reused from the PUCCH power control equation for 1ms TTI.  </w:t>
            </w:r>
          </w:p>
          <w:p w14:paraId="48953B47" w14:textId="778BBF10" w:rsidR="00912308" w:rsidRPr="00912308" w:rsidRDefault="00912308" w:rsidP="00912308">
            <w:pPr>
              <w:rPr>
                <w:iCs/>
              </w:rPr>
            </w:pPr>
            <w:r w:rsidRPr="00912308">
              <w:rPr>
                <w:iCs/>
                <w:color w:val="FF0000"/>
              </w:rPr>
              <w:t xml:space="preserve">- </w:t>
            </w:r>
            <w:r w:rsidRPr="00912308">
              <w:rPr>
                <w:iCs/>
                <w:color w:val="FF0000"/>
                <w:highlight w:val="yellow"/>
              </w:rPr>
              <w:t>FFS</w:t>
            </w:r>
            <w:r w:rsidRPr="00912308">
              <w:rPr>
                <w:iCs/>
                <w:color w:val="FF0000"/>
              </w:rPr>
              <w:t xml:space="preserve"> on separate handling of 2os or 3os sTTI</w:t>
            </w:r>
          </w:p>
        </w:tc>
      </w:tr>
      <w:tr w:rsidR="00912308" w14:paraId="08D2C00E" w14:textId="77777777" w:rsidTr="00912308">
        <w:tc>
          <w:tcPr>
            <w:tcW w:w="9631" w:type="dxa"/>
          </w:tcPr>
          <w:p w14:paraId="1D23FDF7" w14:textId="6E167D13" w:rsidR="00912308" w:rsidRDefault="00912308" w:rsidP="00912308">
            <w:r w:rsidRPr="00912308">
              <w:rPr>
                <w:iCs/>
                <w:color w:val="FF0000"/>
              </w:rPr>
              <w:t xml:space="preserve">For sPUCCH, the parameter </w:t>
            </w:r>
            <w:r w:rsidRPr="00912308">
              <w:rPr>
                <w:color w:val="FF0000"/>
                <w:position w:val="-12"/>
              </w:rPr>
              <w:object w:dxaOrig="760" w:dyaOrig="300" w14:anchorId="6B065C79">
                <v:shape id="_x0000_i1044" type="#_x0000_t75" style="width:27.7pt;height:12pt" o:ole="">
                  <v:imagedata r:id="rId52" o:title=""/>
                </v:shape>
                <o:OLEObject Type="Embed" ProgID="Equation.3" ShapeID="_x0000_i1044" DrawAspect="Content" ObjectID="_1569521779" r:id="rId53"/>
              </w:object>
            </w:r>
            <w:r w:rsidRPr="00912308">
              <w:rPr>
                <w:color w:val="FF0000"/>
              </w:rPr>
              <w:t xml:space="preserve"> </w:t>
            </w:r>
            <w:r w:rsidRPr="00912308">
              <w:rPr>
                <w:iCs/>
                <w:color w:val="FF0000"/>
              </w:rPr>
              <w:t>for sTTI operation is the same value configured as for 1ms TTI.</w:t>
            </w:r>
          </w:p>
        </w:tc>
      </w:tr>
      <w:tr w:rsidR="00912308" w14:paraId="66EC4304" w14:textId="77777777" w:rsidTr="00912308">
        <w:tc>
          <w:tcPr>
            <w:tcW w:w="9631" w:type="dxa"/>
          </w:tcPr>
          <w:p w14:paraId="181E8BF7" w14:textId="6D4E55BB" w:rsidR="00912308" w:rsidRPr="00912308" w:rsidRDefault="00912308" w:rsidP="00912308">
            <w:pPr>
              <w:rPr>
                <w:iCs/>
                <w:color w:val="FF0000"/>
              </w:rPr>
            </w:pPr>
            <w:r w:rsidRPr="00912308">
              <w:rPr>
                <w:iCs/>
                <w:color w:val="FF0000"/>
              </w:rPr>
              <w:t xml:space="preserve">For sPUCCH, the parameter of </w:t>
            </w:r>
            <w:r w:rsidRPr="00912308">
              <w:rPr>
                <w:color w:val="FF0000"/>
                <w:position w:val="-14"/>
              </w:rPr>
              <w:object w:dxaOrig="1260" w:dyaOrig="380" w14:anchorId="4FE6A701">
                <v:shape id="_x0000_i1045" type="#_x0000_t75" style="width:51.7pt;height:15.25pt" o:ole="">
                  <v:imagedata r:id="rId16" o:title=""/>
                </v:shape>
                <o:OLEObject Type="Embed" ProgID="Equation.3" ShapeID="_x0000_i1045" DrawAspect="Content" ObjectID="_1569521780" r:id="rId54"/>
              </w:object>
            </w:r>
            <w:r w:rsidRPr="00912308">
              <w:rPr>
                <w:iCs/>
                <w:color w:val="FF0000"/>
              </w:rPr>
              <w:t xml:space="preserve">  is defined relative to PUCCH format 1a (as in legacy) and separately configured for sTTI operation from 1ms TTI operation. </w:t>
            </w:r>
          </w:p>
        </w:tc>
      </w:tr>
      <w:tr w:rsidR="00912308" w14:paraId="50B9B087" w14:textId="77777777" w:rsidTr="00912308">
        <w:tc>
          <w:tcPr>
            <w:tcW w:w="9631" w:type="dxa"/>
          </w:tcPr>
          <w:p w14:paraId="7EB61510" w14:textId="77777777" w:rsidR="00912308" w:rsidRPr="00912308" w:rsidRDefault="00912308" w:rsidP="00912308">
            <w:pPr>
              <w:rPr>
                <w:iCs/>
                <w:color w:val="FF0000"/>
              </w:rPr>
            </w:pPr>
            <w:r w:rsidRPr="00912308">
              <w:rPr>
                <w:iCs/>
                <w:color w:val="FF0000"/>
              </w:rPr>
              <w:t>The delta_F values can be configured by higher layer signalling in the range</w:t>
            </w:r>
          </w:p>
          <w:p w14:paraId="2A5307D7" w14:textId="77777777" w:rsidR="00912308" w:rsidRPr="00912308" w:rsidRDefault="00912308" w:rsidP="00912308">
            <w:pPr>
              <w:rPr>
                <w:iCs/>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912308" w:rsidRPr="00912308" w14:paraId="0067C4B2" w14:textId="77777777" w:rsidTr="00293D66">
              <w:trPr>
                <w:jc w:val="center"/>
              </w:trPr>
              <w:tc>
                <w:tcPr>
                  <w:tcW w:w="3085" w:type="dxa"/>
                  <w:shd w:val="clear" w:color="auto" w:fill="D9E2F3"/>
                </w:tcPr>
                <w:p w14:paraId="4E6094DA" w14:textId="77777777" w:rsidR="00912308" w:rsidRPr="00912308" w:rsidRDefault="00912308" w:rsidP="00912308">
                  <w:pPr>
                    <w:rPr>
                      <w:color w:val="FF0000"/>
                    </w:rPr>
                  </w:pPr>
                  <w:r w:rsidRPr="00912308">
                    <w:rPr>
                      <w:color w:val="FF0000"/>
                    </w:rPr>
                    <w:t>sPUCCH format</w:t>
                  </w:r>
                </w:p>
              </w:tc>
              <w:tc>
                <w:tcPr>
                  <w:tcW w:w="2453" w:type="dxa"/>
                  <w:shd w:val="clear" w:color="auto" w:fill="D9E2F3"/>
                </w:tcPr>
                <w:p w14:paraId="6A3B4F8D" w14:textId="77777777" w:rsidR="00912308" w:rsidRPr="00912308" w:rsidRDefault="00912308" w:rsidP="00912308">
                  <w:pPr>
                    <w:jc w:val="center"/>
                    <w:rPr>
                      <w:color w:val="FF0000"/>
                    </w:rPr>
                  </w:pPr>
                  <w:r w:rsidRPr="00912308">
                    <w:rPr>
                      <w:color w:val="FF0000"/>
                    </w:rPr>
                    <w:t>Proposed parameter range</w:t>
                  </w:r>
                </w:p>
              </w:tc>
            </w:tr>
            <w:tr w:rsidR="00912308" w:rsidRPr="00912308" w14:paraId="7366CD88" w14:textId="77777777" w:rsidTr="00293D66">
              <w:trPr>
                <w:jc w:val="center"/>
              </w:trPr>
              <w:tc>
                <w:tcPr>
                  <w:tcW w:w="3085" w:type="dxa"/>
                  <w:shd w:val="clear" w:color="auto" w:fill="auto"/>
                </w:tcPr>
                <w:p w14:paraId="27F1866E" w14:textId="77777777" w:rsidR="00912308" w:rsidRPr="00912308" w:rsidRDefault="00912308" w:rsidP="00912308">
                  <w:pPr>
                    <w:rPr>
                      <w:color w:val="FF0000"/>
                    </w:rPr>
                  </w:pPr>
                  <w:r w:rsidRPr="00912308">
                    <w:rPr>
                      <w:color w:val="FF0000"/>
                    </w:rPr>
                    <w:t>2/3os sPUCCH, format 1a</w:t>
                  </w:r>
                </w:p>
              </w:tc>
              <w:tc>
                <w:tcPr>
                  <w:tcW w:w="2453" w:type="dxa"/>
                  <w:shd w:val="clear" w:color="auto" w:fill="auto"/>
                </w:tcPr>
                <w:p w14:paraId="77BEF26A" w14:textId="77777777" w:rsidR="00912308" w:rsidRPr="00912308" w:rsidRDefault="00912308" w:rsidP="00912308">
                  <w:pPr>
                    <w:jc w:val="center"/>
                    <w:rPr>
                      <w:color w:val="FF0000"/>
                    </w:rPr>
                  </w:pPr>
                  <w:r w:rsidRPr="00912308">
                    <w:rPr>
                      <w:color w:val="FF0000"/>
                    </w:rPr>
                    <w:t>5,6,7,8,9,10,11,12</w:t>
                  </w:r>
                </w:p>
              </w:tc>
            </w:tr>
            <w:tr w:rsidR="00912308" w:rsidRPr="00912308" w14:paraId="29F6910A" w14:textId="77777777" w:rsidTr="00293D66">
              <w:trPr>
                <w:jc w:val="center"/>
              </w:trPr>
              <w:tc>
                <w:tcPr>
                  <w:tcW w:w="3085" w:type="dxa"/>
                  <w:shd w:val="clear" w:color="auto" w:fill="auto"/>
                </w:tcPr>
                <w:p w14:paraId="49E7D284" w14:textId="77777777" w:rsidR="00912308" w:rsidRPr="00912308" w:rsidRDefault="00912308" w:rsidP="00912308">
                  <w:pPr>
                    <w:rPr>
                      <w:color w:val="FF0000"/>
                      <w:lang w:val="sv-SE"/>
                    </w:rPr>
                  </w:pPr>
                  <w:r w:rsidRPr="00912308">
                    <w:rPr>
                      <w:color w:val="FF0000"/>
                      <w:lang w:val="sv-SE"/>
                    </w:rPr>
                    <w:t>7os sPUCCH, format 1a</w:t>
                  </w:r>
                </w:p>
              </w:tc>
              <w:tc>
                <w:tcPr>
                  <w:tcW w:w="2453" w:type="dxa"/>
                  <w:shd w:val="clear" w:color="auto" w:fill="auto"/>
                </w:tcPr>
                <w:p w14:paraId="5D83F262" w14:textId="77777777" w:rsidR="00912308" w:rsidRPr="00912308" w:rsidRDefault="00912308" w:rsidP="00912308">
                  <w:pPr>
                    <w:jc w:val="center"/>
                    <w:rPr>
                      <w:color w:val="FF0000"/>
                    </w:rPr>
                  </w:pPr>
                  <w:r w:rsidRPr="00912308">
                    <w:rPr>
                      <w:color w:val="FF0000"/>
                    </w:rPr>
                    <w:t>1,2,3,4,5,6,7,8</w:t>
                  </w:r>
                </w:p>
              </w:tc>
            </w:tr>
            <w:tr w:rsidR="00912308" w:rsidRPr="00912308" w14:paraId="3B1084E7" w14:textId="77777777" w:rsidTr="00293D66">
              <w:trPr>
                <w:jc w:val="center"/>
              </w:trPr>
              <w:tc>
                <w:tcPr>
                  <w:tcW w:w="3085" w:type="dxa"/>
                  <w:shd w:val="clear" w:color="auto" w:fill="auto"/>
                </w:tcPr>
                <w:p w14:paraId="7326F4A3" w14:textId="77777777" w:rsidR="00912308" w:rsidRPr="00912308" w:rsidRDefault="00912308" w:rsidP="00912308">
                  <w:pPr>
                    <w:rPr>
                      <w:color w:val="FF0000"/>
                    </w:rPr>
                  </w:pPr>
                  <w:r w:rsidRPr="00912308">
                    <w:rPr>
                      <w:color w:val="FF0000"/>
                    </w:rPr>
                    <w:t>2/3os sPUCCH, format 1b</w:t>
                  </w:r>
                </w:p>
              </w:tc>
              <w:tc>
                <w:tcPr>
                  <w:tcW w:w="2453" w:type="dxa"/>
                  <w:shd w:val="clear" w:color="auto" w:fill="auto"/>
                </w:tcPr>
                <w:p w14:paraId="38840069" w14:textId="77777777" w:rsidR="00912308" w:rsidRPr="00912308" w:rsidRDefault="00912308" w:rsidP="00912308">
                  <w:pPr>
                    <w:jc w:val="center"/>
                    <w:rPr>
                      <w:color w:val="FF0000"/>
                    </w:rPr>
                  </w:pPr>
                  <w:r w:rsidRPr="00912308">
                    <w:rPr>
                      <w:color w:val="FF0000"/>
                    </w:rPr>
                    <w:t>6,7,8,9,10,11,12,13</w:t>
                  </w:r>
                </w:p>
              </w:tc>
            </w:tr>
            <w:tr w:rsidR="00912308" w:rsidRPr="00912308" w14:paraId="71699B4A" w14:textId="77777777" w:rsidTr="00293D66">
              <w:trPr>
                <w:jc w:val="center"/>
              </w:trPr>
              <w:tc>
                <w:tcPr>
                  <w:tcW w:w="3085" w:type="dxa"/>
                  <w:shd w:val="clear" w:color="auto" w:fill="auto"/>
                </w:tcPr>
                <w:p w14:paraId="03C753B6" w14:textId="77777777" w:rsidR="00912308" w:rsidRPr="00912308" w:rsidRDefault="00912308" w:rsidP="00912308">
                  <w:pPr>
                    <w:rPr>
                      <w:color w:val="FF0000"/>
                      <w:lang w:val="sv-SE"/>
                    </w:rPr>
                  </w:pPr>
                  <w:r w:rsidRPr="00912308">
                    <w:rPr>
                      <w:color w:val="FF0000"/>
                      <w:lang w:val="sv-SE"/>
                    </w:rPr>
                    <w:t>7os sPUCCH, format 1b</w:t>
                  </w:r>
                </w:p>
              </w:tc>
              <w:tc>
                <w:tcPr>
                  <w:tcW w:w="2453" w:type="dxa"/>
                  <w:shd w:val="clear" w:color="auto" w:fill="auto"/>
                </w:tcPr>
                <w:p w14:paraId="10E30CAA" w14:textId="77777777" w:rsidR="00912308" w:rsidRPr="00912308" w:rsidRDefault="00912308" w:rsidP="00912308">
                  <w:pPr>
                    <w:jc w:val="center"/>
                    <w:rPr>
                      <w:color w:val="FF0000"/>
                    </w:rPr>
                  </w:pPr>
                  <w:r w:rsidRPr="00912308">
                    <w:rPr>
                      <w:color w:val="FF0000"/>
                    </w:rPr>
                    <w:t>3,4,5,6,7,8,9,10</w:t>
                  </w:r>
                </w:p>
              </w:tc>
            </w:tr>
            <w:tr w:rsidR="00912308" w:rsidRPr="00912308" w14:paraId="07C22A97" w14:textId="77777777" w:rsidTr="00293D66">
              <w:trPr>
                <w:jc w:val="center"/>
              </w:trPr>
              <w:tc>
                <w:tcPr>
                  <w:tcW w:w="3085" w:type="dxa"/>
                  <w:shd w:val="clear" w:color="auto" w:fill="auto"/>
                </w:tcPr>
                <w:p w14:paraId="7B77554C" w14:textId="77777777" w:rsidR="00912308" w:rsidRPr="00912308" w:rsidRDefault="00912308" w:rsidP="00912308">
                  <w:pPr>
                    <w:rPr>
                      <w:color w:val="FF0000"/>
                    </w:rPr>
                  </w:pPr>
                  <w:r w:rsidRPr="00912308">
                    <w:rPr>
                      <w:color w:val="FF0000"/>
                    </w:rPr>
                    <w:t>7os sPUCCH, format 3</w:t>
                  </w:r>
                </w:p>
              </w:tc>
              <w:tc>
                <w:tcPr>
                  <w:tcW w:w="2453" w:type="dxa"/>
                  <w:shd w:val="clear" w:color="auto" w:fill="auto"/>
                </w:tcPr>
                <w:p w14:paraId="2C1048B6" w14:textId="77777777" w:rsidR="00912308" w:rsidRPr="00912308" w:rsidRDefault="00912308" w:rsidP="00912308">
                  <w:pPr>
                    <w:jc w:val="center"/>
                    <w:rPr>
                      <w:color w:val="FF0000"/>
                    </w:rPr>
                  </w:pPr>
                  <w:r w:rsidRPr="00912308">
                    <w:rPr>
                      <w:color w:val="FF0000"/>
                    </w:rPr>
                    <w:t>4,5,6,7,8,9,10,11</w:t>
                  </w:r>
                </w:p>
              </w:tc>
            </w:tr>
            <w:tr w:rsidR="00912308" w:rsidRPr="00912308" w14:paraId="03443BE8" w14:textId="77777777" w:rsidTr="00293D66">
              <w:trPr>
                <w:jc w:val="center"/>
              </w:trPr>
              <w:tc>
                <w:tcPr>
                  <w:tcW w:w="3085" w:type="dxa"/>
                  <w:shd w:val="clear" w:color="auto" w:fill="auto"/>
                </w:tcPr>
                <w:p w14:paraId="3EE8865F" w14:textId="77777777" w:rsidR="00912308" w:rsidRPr="00912308" w:rsidRDefault="00912308" w:rsidP="00912308">
                  <w:pPr>
                    <w:rPr>
                      <w:color w:val="FF0000"/>
                    </w:rPr>
                  </w:pPr>
                  <w:r w:rsidRPr="00912308">
                    <w:rPr>
                      <w:color w:val="FF0000"/>
                    </w:rPr>
                    <w:t>2/3os sPUCCH, format 4 (RM)</w:t>
                  </w:r>
                </w:p>
              </w:tc>
              <w:tc>
                <w:tcPr>
                  <w:tcW w:w="2453" w:type="dxa"/>
                  <w:shd w:val="clear" w:color="auto" w:fill="auto"/>
                </w:tcPr>
                <w:p w14:paraId="7977C818" w14:textId="77777777" w:rsidR="00912308" w:rsidRPr="00912308" w:rsidRDefault="00912308" w:rsidP="00912308">
                  <w:pPr>
                    <w:jc w:val="center"/>
                    <w:rPr>
                      <w:color w:val="FF0000"/>
                    </w:rPr>
                  </w:pPr>
                  <w:r w:rsidRPr="00912308">
                    <w:rPr>
                      <w:color w:val="FF0000"/>
                    </w:rPr>
                    <w:t>15,16,17,18,19,20,21,22</w:t>
                  </w:r>
                </w:p>
              </w:tc>
            </w:tr>
            <w:tr w:rsidR="00912308" w:rsidRPr="00912308" w14:paraId="6EC5F9B3" w14:textId="77777777" w:rsidTr="00293D66">
              <w:trPr>
                <w:jc w:val="center"/>
              </w:trPr>
              <w:tc>
                <w:tcPr>
                  <w:tcW w:w="3085" w:type="dxa"/>
                  <w:shd w:val="clear" w:color="auto" w:fill="auto"/>
                </w:tcPr>
                <w:p w14:paraId="6BBAD812" w14:textId="77777777" w:rsidR="00912308" w:rsidRPr="00912308" w:rsidRDefault="00912308" w:rsidP="00912308">
                  <w:pPr>
                    <w:rPr>
                      <w:color w:val="FF0000"/>
                    </w:rPr>
                  </w:pPr>
                  <w:r w:rsidRPr="00912308">
                    <w:rPr>
                      <w:color w:val="FF0000"/>
                    </w:rPr>
                    <w:t>2/3os sPUCCH, format 4 (TBCC)</w:t>
                  </w:r>
                </w:p>
              </w:tc>
              <w:tc>
                <w:tcPr>
                  <w:tcW w:w="2453" w:type="dxa"/>
                  <w:shd w:val="clear" w:color="auto" w:fill="auto"/>
                </w:tcPr>
                <w:p w14:paraId="7A000B7F" w14:textId="77777777" w:rsidR="00912308" w:rsidRPr="00912308" w:rsidRDefault="00912308" w:rsidP="00912308">
                  <w:pPr>
                    <w:jc w:val="center"/>
                    <w:rPr>
                      <w:color w:val="FF0000"/>
                    </w:rPr>
                  </w:pPr>
                  <w:r w:rsidRPr="00912308">
                    <w:rPr>
                      <w:color w:val="FF0000"/>
                    </w:rPr>
                    <w:t>13,14,15,16,17,18,19,20</w:t>
                  </w:r>
                </w:p>
              </w:tc>
            </w:tr>
            <w:tr w:rsidR="00912308" w:rsidRPr="00912308" w14:paraId="6C849D28" w14:textId="77777777" w:rsidTr="00293D66">
              <w:trPr>
                <w:jc w:val="center"/>
              </w:trPr>
              <w:tc>
                <w:tcPr>
                  <w:tcW w:w="3085" w:type="dxa"/>
                  <w:shd w:val="clear" w:color="auto" w:fill="auto"/>
                </w:tcPr>
                <w:p w14:paraId="3C093DE4" w14:textId="77777777" w:rsidR="00912308" w:rsidRPr="00912308" w:rsidRDefault="00912308" w:rsidP="00912308">
                  <w:pPr>
                    <w:rPr>
                      <w:color w:val="FF0000"/>
                    </w:rPr>
                  </w:pPr>
                  <w:r w:rsidRPr="00912308">
                    <w:rPr>
                      <w:color w:val="FF0000"/>
                    </w:rPr>
                    <w:t>7os sPUCCH, format 4 (RM)</w:t>
                  </w:r>
                </w:p>
              </w:tc>
              <w:tc>
                <w:tcPr>
                  <w:tcW w:w="2453" w:type="dxa"/>
                  <w:shd w:val="clear" w:color="auto" w:fill="auto"/>
                </w:tcPr>
                <w:p w14:paraId="49982307" w14:textId="77777777" w:rsidR="00912308" w:rsidRPr="00912308" w:rsidRDefault="00912308" w:rsidP="00912308">
                  <w:pPr>
                    <w:jc w:val="center"/>
                    <w:rPr>
                      <w:color w:val="FF0000"/>
                    </w:rPr>
                  </w:pPr>
                  <w:r w:rsidRPr="00912308">
                    <w:rPr>
                      <w:color w:val="FF0000"/>
                    </w:rPr>
                    <w:t>13,14,15,16,17,18,19,20</w:t>
                  </w:r>
                </w:p>
              </w:tc>
            </w:tr>
            <w:tr w:rsidR="00912308" w:rsidRPr="00912308" w14:paraId="559CCDC7" w14:textId="77777777" w:rsidTr="00293D66">
              <w:trPr>
                <w:jc w:val="center"/>
              </w:trPr>
              <w:tc>
                <w:tcPr>
                  <w:tcW w:w="3085" w:type="dxa"/>
                  <w:shd w:val="clear" w:color="auto" w:fill="auto"/>
                </w:tcPr>
                <w:p w14:paraId="368DEAAA" w14:textId="77777777" w:rsidR="00912308" w:rsidRPr="00912308" w:rsidRDefault="00912308" w:rsidP="00912308">
                  <w:pPr>
                    <w:rPr>
                      <w:color w:val="FF0000"/>
                    </w:rPr>
                  </w:pPr>
                  <w:r w:rsidRPr="00912308">
                    <w:rPr>
                      <w:color w:val="FF0000"/>
                    </w:rPr>
                    <w:t>7os sPUCCH, format 4 (TBCC)</w:t>
                  </w:r>
                </w:p>
              </w:tc>
              <w:tc>
                <w:tcPr>
                  <w:tcW w:w="2453" w:type="dxa"/>
                  <w:shd w:val="clear" w:color="auto" w:fill="auto"/>
                </w:tcPr>
                <w:p w14:paraId="7D703B38" w14:textId="77777777" w:rsidR="00912308" w:rsidRPr="00912308" w:rsidRDefault="00912308" w:rsidP="00912308">
                  <w:pPr>
                    <w:jc w:val="center"/>
                    <w:rPr>
                      <w:color w:val="FF0000"/>
                    </w:rPr>
                  </w:pPr>
                  <w:r w:rsidRPr="00912308">
                    <w:rPr>
                      <w:color w:val="FF0000"/>
                    </w:rPr>
                    <w:t>10,11,12,13,14,15,16,17</w:t>
                  </w:r>
                </w:p>
              </w:tc>
            </w:tr>
          </w:tbl>
          <w:p w14:paraId="78AE45D3" w14:textId="3C70E7F5" w:rsidR="00912308" w:rsidRPr="00912308" w:rsidRDefault="00912308" w:rsidP="00912308">
            <w:pPr>
              <w:rPr>
                <w:iCs/>
                <w:color w:val="FF0000"/>
              </w:rPr>
            </w:pPr>
          </w:p>
        </w:tc>
      </w:tr>
      <w:tr w:rsidR="00535E68" w14:paraId="78F00FFB" w14:textId="77777777" w:rsidTr="00912308">
        <w:tc>
          <w:tcPr>
            <w:tcW w:w="9631" w:type="dxa"/>
          </w:tcPr>
          <w:p w14:paraId="1FA786EE" w14:textId="4D090B90" w:rsidR="00535E68" w:rsidRPr="00912308" w:rsidRDefault="00535E68" w:rsidP="00912308">
            <w:pPr>
              <w:rPr>
                <w:iCs/>
                <w:color w:val="FF0000"/>
              </w:rPr>
            </w:pPr>
            <w:r w:rsidRPr="00535E68">
              <w:rPr>
                <w:iCs/>
                <w:color w:val="FF0000"/>
              </w:rPr>
              <w:t xml:space="preserve">For sPUCCH, in order to derive </w:t>
            </w:r>
            <w:r w:rsidRPr="00535E68">
              <w:rPr>
                <w:color w:val="FF0000"/>
                <w:position w:val="-14"/>
              </w:rPr>
              <w:object w:dxaOrig="1340" w:dyaOrig="380" w14:anchorId="2CA200E1">
                <v:shape id="_x0000_i1046" type="#_x0000_t75" style="width:60pt;height:18pt" o:ole="">
                  <v:imagedata r:id="rId55" o:title=""/>
                </v:shape>
                <o:OLEObject Type="Embed" ProgID="Equation.3" ShapeID="_x0000_i1046" DrawAspect="Content" ObjectID="_1569521781" r:id="rId56"/>
              </w:object>
            </w:r>
            <w:r w:rsidRPr="00535E68">
              <w:rPr>
                <w:iCs/>
                <w:color w:val="FF0000"/>
              </w:rPr>
              <w:t xml:space="preserve">the existing equation for 1ms TTI is reused with modification of the definition on BPRE as  </w:t>
            </w:r>
            <w:r w:rsidRPr="00535E68">
              <w:rPr>
                <w:color w:val="FF0000"/>
                <w:position w:val="-14"/>
              </w:rPr>
              <w:object w:dxaOrig="4060" w:dyaOrig="400" w14:anchorId="5E087268">
                <v:shape id="_x0000_i1047" type="#_x0000_t75" style="width:170.3pt;height:16.6pt" o:ole="">
                  <v:imagedata r:id="rId57" o:title=""/>
                </v:shape>
                <o:OLEObject Type="Embed" ProgID="Equation.3" ShapeID="_x0000_i1047" DrawAspect="Content" ObjectID="_1569521782" r:id="rId58"/>
              </w:object>
            </w:r>
            <w:r w:rsidRPr="00535E68">
              <w:rPr>
                <w:iCs/>
                <w:color w:val="FF0000"/>
              </w:rPr>
              <w:t xml:space="preserve">, where  </w:t>
            </w:r>
            <w:r w:rsidRPr="00535E68">
              <w:rPr>
                <w:rFonts w:ascii="Helvetica" w:hAnsi="Helvetica" w:cs="Arial"/>
                <w:b/>
                <w:bCs/>
                <w:color w:val="FF0000"/>
                <w:kern w:val="32"/>
                <w:position w:val="-12"/>
                <w:lang w:eastAsia="zh-CN"/>
              </w:rPr>
              <w:object w:dxaOrig="1200" w:dyaOrig="360" w14:anchorId="0519E23E">
                <v:shape id="_x0000_i1048" type="#_x0000_t75" style="width:57.7pt;height:16.6pt" o:ole="">
                  <v:imagedata r:id="rId59" o:title=""/>
                </v:shape>
                <o:OLEObject Type="Embed" ProgID="Equation.3" ShapeID="_x0000_i1048" DrawAspect="Content" ObjectID="_1569521783" r:id="rId60"/>
              </w:object>
            </w:r>
            <w:r w:rsidRPr="00535E68">
              <w:rPr>
                <w:iCs/>
                <w:color w:val="FF0000"/>
              </w:rPr>
              <w:t xml:space="preserve"> is the sum of total number of UCI bits including CRC bits on sPUCCH format 4 divided by the number of REs for sPUCCH</w:t>
            </w:r>
          </w:p>
        </w:tc>
      </w:tr>
      <w:tr w:rsidR="00535E68" w14:paraId="67CCF442" w14:textId="77777777" w:rsidTr="00912308">
        <w:tc>
          <w:tcPr>
            <w:tcW w:w="9631" w:type="dxa"/>
          </w:tcPr>
          <w:p w14:paraId="18D3A368" w14:textId="77777777" w:rsidR="00535E68" w:rsidRPr="00535E68" w:rsidRDefault="00535E68" w:rsidP="00535E68">
            <w:pPr>
              <w:rPr>
                <w:iCs/>
                <w:color w:val="FF0000"/>
              </w:rPr>
            </w:pPr>
            <w:r w:rsidRPr="00535E68">
              <w:rPr>
                <w:iCs/>
                <w:color w:val="FF0000"/>
              </w:rPr>
              <w:t xml:space="preserve">For sPUCCH, the current </w:t>
            </w:r>
            <w:r w:rsidRPr="00535E68">
              <w:rPr>
                <w:color w:val="FF0000"/>
                <w:position w:val="-14"/>
              </w:rPr>
              <w:object w:dxaOrig="1780" w:dyaOrig="380" w14:anchorId="3CC378D2">
                <v:shape id="_x0000_i1049" type="#_x0000_t75" style="width:77.1pt;height:17.1pt" o:ole="">
                  <v:imagedata r:id="rId61" o:title=""/>
                </v:shape>
                <o:OLEObject Type="Embed" ProgID="Equation.3" ShapeID="_x0000_i1049" DrawAspect="Content" ObjectID="_1569521784" r:id="rId62"/>
              </w:object>
            </w:r>
            <w:r w:rsidRPr="00535E68">
              <w:rPr>
                <w:iCs/>
                <w:color w:val="FF0000"/>
              </w:rPr>
              <w:t xml:space="preserve"> for format 3 definition is reused.</w:t>
            </w:r>
          </w:p>
          <w:p w14:paraId="57DA2BBE" w14:textId="0A309AEF" w:rsidR="00535E68" w:rsidRPr="00535E68" w:rsidRDefault="00535E68" w:rsidP="00535E68">
            <w:pPr>
              <w:rPr>
                <w:iCs/>
                <w:color w:val="FF0000"/>
              </w:rPr>
            </w:pPr>
            <w:r w:rsidRPr="00535E68">
              <w:rPr>
                <w:iCs/>
                <w:color w:val="FF0000"/>
              </w:rPr>
              <w:t xml:space="preserve">- To derive  </w:t>
            </w:r>
            <w:r w:rsidRPr="00535E68">
              <w:rPr>
                <w:color w:val="FF0000"/>
                <w:position w:val="-14"/>
              </w:rPr>
              <w:object w:dxaOrig="1780" w:dyaOrig="380" w14:anchorId="31FED8E5">
                <v:shape id="_x0000_i1050" type="#_x0000_t75" style="width:71.55pt;height:15.7pt" o:ole="">
                  <v:imagedata r:id="rId61" o:title=""/>
                </v:shape>
                <o:OLEObject Type="Embed" ProgID="Equation.3" ShapeID="_x0000_i1050" DrawAspect="Content" ObjectID="_1569521785" r:id="rId63"/>
              </w:object>
            </w:r>
            <w:r w:rsidRPr="00535E68">
              <w:rPr>
                <w:iCs/>
                <w:color w:val="FF0000"/>
              </w:rPr>
              <w:t>, the sum of HARQ-ACK bits for PDSCH as well as those for sPDSCH carried by sPUCCH should be taken into account if PUCCH/PUSCH is collided with sPUCCH within the same subframe on a given carrier</w:t>
            </w:r>
          </w:p>
        </w:tc>
      </w:tr>
      <w:tr w:rsidR="004055AD" w14:paraId="20726039" w14:textId="77777777" w:rsidTr="00912308">
        <w:tc>
          <w:tcPr>
            <w:tcW w:w="9631" w:type="dxa"/>
          </w:tcPr>
          <w:p w14:paraId="65BD0B96" w14:textId="2BD82723" w:rsidR="004055AD" w:rsidRPr="004055AD" w:rsidRDefault="004055AD" w:rsidP="00535E68">
            <w:pPr>
              <w:rPr>
                <w:iCs/>
              </w:rPr>
            </w:pPr>
            <w:r w:rsidRPr="004055AD">
              <w:rPr>
                <w:iCs/>
                <w:color w:val="FF0000"/>
              </w:rPr>
              <w:t>Tx diversity in sPUCCH format 1/1a/1b/3 is defined as in legacy PUCCH and is a separate UE capability between 1 ms and sTTI.</w:t>
            </w:r>
          </w:p>
        </w:tc>
      </w:tr>
      <w:tr w:rsidR="004055AD" w14:paraId="72CC2A94" w14:textId="77777777" w:rsidTr="00912308">
        <w:tc>
          <w:tcPr>
            <w:tcW w:w="9631" w:type="dxa"/>
          </w:tcPr>
          <w:p w14:paraId="7A1E2DB3" w14:textId="61C59C8C" w:rsidR="004055AD" w:rsidRPr="004055AD" w:rsidRDefault="004055AD" w:rsidP="00535E68">
            <w:pPr>
              <w:rPr>
                <w:iCs/>
                <w:color w:val="FF0000"/>
              </w:rPr>
            </w:pPr>
            <w:r w:rsidRPr="004055AD">
              <w:rPr>
                <w:color w:val="FF0000"/>
                <w:position w:val="-10"/>
              </w:rPr>
              <w:object w:dxaOrig="859" w:dyaOrig="300" w14:anchorId="1D8A6807">
                <v:shape id="_x0000_i1051" type="#_x0000_t75" style="width:35.1pt;height:12.9pt" o:ole="">
                  <v:imagedata r:id="rId18" o:title=""/>
                </v:shape>
                <o:OLEObject Type="Embed" ProgID="Equation.3" ShapeID="_x0000_i1051" DrawAspect="Content" ObjectID="_1569521786" r:id="rId64"/>
              </w:object>
            </w:r>
            <w:r w:rsidRPr="004055AD">
              <w:rPr>
                <w:iCs/>
                <w:color w:val="FF0000"/>
              </w:rPr>
              <w:t xml:space="preserve"> is separately configured for sTTI operation using the same parameter range as for 1 ms operation.</w:t>
            </w:r>
          </w:p>
        </w:tc>
      </w:tr>
      <w:tr w:rsidR="004055AD" w14:paraId="437B77B9" w14:textId="77777777" w:rsidTr="00912308">
        <w:tc>
          <w:tcPr>
            <w:tcW w:w="9631" w:type="dxa"/>
          </w:tcPr>
          <w:p w14:paraId="35A2D96A" w14:textId="418C7511" w:rsidR="004055AD" w:rsidRPr="004055AD" w:rsidRDefault="004055AD" w:rsidP="00535E68">
            <w:pPr>
              <w:rPr>
                <w:iCs/>
              </w:rPr>
            </w:pPr>
            <w:bookmarkStart w:id="3" w:name="_Hlk495400107"/>
            <w:r w:rsidRPr="004055AD">
              <w:rPr>
                <w:iCs/>
                <w:color w:val="FF0000"/>
              </w:rPr>
              <w:t>For sPUCCH, only the TPC from sDCI is considered.</w:t>
            </w:r>
            <w:bookmarkEnd w:id="3"/>
          </w:p>
        </w:tc>
      </w:tr>
      <w:tr w:rsidR="004055AD" w14:paraId="4953FFE0" w14:textId="77777777" w:rsidTr="00912308">
        <w:tc>
          <w:tcPr>
            <w:tcW w:w="9631" w:type="dxa"/>
          </w:tcPr>
          <w:p w14:paraId="368C1D20" w14:textId="77777777" w:rsidR="004055AD" w:rsidRPr="004055AD" w:rsidRDefault="004055AD" w:rsidP="004055AD">
            <w:pPr>
              <w:rPr>
                <w:iCs/>
                <w:color w:val="FF0000"/>
              </w:rPr>
            </w:pPr>
            <w:r w:rsidRPr="004055AD">
              <w:rPr>
                <w:iCs/>
                <w:color w:val="FF0000"/>
              </w:rPr>
              <w:t>For PUCCH, only the TPC from DCI is considered.</w:t>
            </w:r>
          </w:p>
          <w:p w14:paraId="5D4C0B22" w14:textId="2DABD307" w:rsidR="004055AD" w:rsidRPr="004055AD" w:rsidRDefault="004055AD" w:rsidP="00535E68">
            <w:pPr>
              <w:rPr>
                <w:iCs/>
              </w:rPr>
            </w:pPr>
            <w:r w:rsidRPr="004055AD">
              <w:rPr>
                <w:iCs/>
                <w:color w:val="FF0000"/>
              </w:rPr>
              <w:t>- NOTE: This is legacy behaviour and has no impact to the specification</w:t>
            </w:r>
          </w:p>
        </w:tc>
      </w:tr>
    </w:tbl>
    <w:p w14:paraId="661C34E7" w14:textId="77777777" w:rsidR="00912308" w:rsidRPr="00912308" w:rsidRDefault="00912308" w:rsidP="00912308"/>
    <w:p w14:paraId="26CA248B" w14:textId="14D70AB4" w:rsidR="006249F6" w:rsidRPr="003A5CB8" w:rsidRDefault="00261713" w:rsidP="006249F6">
      <w:pPr>
        <w:pStyle w:val="Heading2"/>
      </w:pPr>
      <w:r>
        <w:t>4</w:t>
      </w:r>
      <w:r w:rsidR="006249F6" w:rsidRPr="003A5CB8">
        <w:t>.</w:t>
      </w:r>
      <w:r w:rsidR="00511F77">
        <w:t>6</w:t>
      </w:r>
      <w:r w:rsidR="006249F6" w:rsidRPr="003A5CB8">
        <w:tab/>
        <w:t>DL data channel design</w:t>
      </w:r>
    </w:p>
    <w:p w14:paraId="33E8BB98" w14:textId="73A2D1EF" w:rsidR="006249F6" w:rsidRDefault="00261713" w:rsidP="006249F6">
      <w:pPr>
        <w:pStyle w:val="Heading3"/>
      </w:pPr>
      <w:r>
        <w:t>4</w:t>
      </w:r>
      <w:r w:rsidR="006249F6" w:rsidRPr="003A5CB8">
        <w:t>.</w:t>
      </w:r>
      <w:r w:rsidR="00511F77">
        <w:t>6</w:t>
      </w:r>
      <w:r w:rsidR="006249F6" w:rsidRPr="003A5CB8">
        <w:t>.1</w:t>
      </w:r>
      <w:r w:rsidR="006249F6" w:rsidRPr="003A5CB8">
        <w:tab/>
        <w:t>sPDSCH design</w:t>
      </w:r>
    </w:p>
    <w:tbl>
      <w:tblPr>
        <w:tblStyle w:val="TableGrid"/>
        <w:tblW w:w="0" w:type="auto"/>
        <w:tblLook w:val="0480" w:firstRow="0" w:lastRow="0" w:firstColumn="1" w:lastColumn="0" w:noHBand="0" w:noVBand="1"/>
      </w:tblPr>
      <w:tblGrid>
        <w:gridCol w:w="9631"/>
      </w:tblGrid>
      <w:tr w:rsidR="003F7FCE" w14:paraId="18576800" w14:textId="77777777" w:rsidTr="00EF0B84">
        <w:tc>
          <w:tcPr>
            <w:tcW w:w="9631" w:type="dxa"/>
          </w:tcPr>
          <w:p w14:paraId="50A624B5" w14:textId="77777777" w:rsidR="008936C5" w:rsidRDefault="008936C5" w:rsidP="003F7FCE">
            <w:pPr>
              <w:rPr>
                <w:lang w:val="en-US"/>
              </w:rPr>
            </w:pPr>
            <w:r>
              <w:rPr>
                <w:lang w:val="en-US"/>
              </w:rPr>
              <w:t>B</w:t>
            </w:r>
            <w:r w:rsidR="003F7FCE" w:rsidRPr="005D4280">
              <w:rPr>
                <w:lang w:val="en-US"/>
              </w:rPr>
              <w:t>oth CRS based TMs and DMRS based TMs are supported for DL s</w:t>
            </w:r>
            <w:r>
              <w:rPr>
                <w:lang w:val="en-US"/>
              </w:rPr>
              <w:t>PDSCH</w:t>
            </w:r>
            <w:r w:rsidR="003F7FCE" w:rsidRPr="005D4280">
              <w:rPr>
                <w:lang w:val="en-US"/>
              </w:rPr>
              <w:t xml:space="preserve"> transmission. </w:t>
            </w:r>
          </w:p>
          <w:p w14:paraId="6C3D7E3F" w14:textId="16BC4B6C" w:rsidR="003F7FCE" w:rsidRPr="005D4280" w:rsidRDefault="003F7FCE" w:rsidP="003F7FCE">
            <w:pPr>
              <w:rPr>
                <w:lang w:val="en-US"/>
              </w:rPr>
            </w:pPr>
            <w:r w:rsidRPr="005D4280">
              <w:rPr>
                <w:lang w:val="en-US"/>
              </w:rPr>
              <w:t xml:space="preserve">No change for CRS definition is envisioned. </w:t>
            </w:r>
          </w:p>
          <w:p w14:paraId="0E212436" w14:textId="393B6002" w:rsidR="003F7FCE" w:rsidRPr="005D4280" w:rsidRDefault="00B622DD" w:rsidP="003F7FCE">
            <w:pPr>
              <w:rPr>
                <w:lang w:val="en-US"/>
              </w:rPr>
            </w:pPr>
            <w:r>
              <w:rPr>
                <w:lang w:val="en-US"/>
              </w:rPr>
              <w:t>For a CRS based sTTI transmission scheme t</w:t>
            </w:r>
            <w:r w:rsidR="007C2491">
              <w:rPr>
                <w:lang w:val="en-US"/>
              </w:rPr>
              <w:t>he m</w:t>
            </w:r>
            <w:r w:rsidR="003F7FCE" w:rsidRPr="005D4280">
              <w:rPr>
                <w:lang w:val="en-US"/>
              </w:rPr>
              <w:t>aximum number of supported layers is 4.</w:t>
            </w:r>
          </w:p>
          <w:p w14:paraId="23E4936B" w14:textId="77777777" w:rsidR="00252ED0" w:rsidRDefault="00310D6A" w:rsidP="003F7FCE">
            <w:pPr>
              <w:rPr>
                <w:lang w:val="en-US"/>
              </w:rPr>
            </w:pPr>
            <w:r>
              <w:rPr>
                <w:lang w:val="en-US"/>
              </w:rPr>
              <w:t xml:space="preserve">For a DM-RS based sTTI transmission scheme the number of supported layers for </w:t>
            </w:r>
          </w:p>
          <w:p w14:paraId="1822E87E" w14:textId="2769CAE5" w:rsidR="00B622DD" w:rsidRDefault="00252ED0" w:rsidP="00697D56">
            <w:pPr>
              <w:numPr>
                <w:ilvl w:val="0"/>
                <w:numId w:val="3"/>
              </w:numPr>
              <w:rPr>
                <w:lang w:val="en-US"/>
              </w:rPr>
            </w:pPr>
            <w:r>
              <w:rPr>
                <w:lang w:val="en-US"/>
              </w:rPr>
              <w:t>2/3 symbols</w:t>
            </w:r>
            <w:r w:rsidR="00310D6A">
              <w:rPr>
                <w:lang w:val="en-US"/>
              </w:rPr>
              <w:t xml:space="preserve"> sTTI is </w:t>
            </w:r>
            <w:r w:rsidR="00DE610C" w:rsidRPr="00DE610C">
              <w:rPr>
                <w:color w:val="FF0000"/>
                <w:lang w:val="en-US"/>
              </w:rPr>
              <w:t>up to 4</w:t>
            </w:r>
          </w:p>
          <w:p w14:paraId="06CFCEB8" w14:textId="73E2D0AE" w:rsidR="00252ED0" w:rsidRDefault="00252ED0" w:rsidP="00697D56">
            <w:pPr>
              <w:numPr>
                <w:ilvl w:val="0"/>
                <w:numId w:val="3"/>
              </w:numPr>
              <w:rPr>
                <w:lang w:val="en-US"/>
              </w:rPr>
            </w:pPr>
            <w:r w:rsidRPr="005D4280">
              <w:rPr>
                <w:lang w:val="en-US"/>
              </w:rPr>
              <w:t>1-slot sTTI</w:t>
            </w:r>
            <w:r>
              <w:rPr>
                <w:lang w:val="en-US"/>
              </w:rPr>
              <w:t xml:space="preserve"> is up to 4</w:t>
            </w:r>
          </w:p>
          <w:p w14:paraId="372F3CBC" w14:textId="5E6C3554" w:rsidR="0042372E" w:rsidRDefault="0042372E" w:rsidP="0042372E">
            <w:pPr>
              <w:rPr>
                <w:lang w:val="en-US"/>
              </w:rPr>
            </w:pPr>
            <w:r w:rsidRPr="005D4280">
              <w:rPr>
                <w:lang w:val="en-US"/>
              </w:rPr>
              <w:t xml:space="preserve">A UE is expected to handle the following cases in the same carrier in a subframe: </w:t>
            </w:r>
          </w:p>
          <w:p w14:paraId="78020B74" w14:textId="665B364E" w:rsidR="0019225B" w:rsidRPr="00BA42A6" w:rsidRDefault="0019225B" w:rsidP="00CA630A">
            <w:pPr>
              <w:numPr>
                <w:ilvl w:val="0"/>
                <w:numId w:val="11"/>
              </w:numPr>
              <w:spacing w:after="0"/>
              <w:rPr>
                <w:rFonts w:eastAsia="MS Mincho"/>
                <w:lang w:val="en-US" w:eastAsia="ja-JP"/>
              </w:rPr>
            </w:pPr>
            <w:r w:rsidRPr="00ED58A2">
              <w:rPr>
                <w:rFonts w:eastAsia="MS Mincho"/>
                <w:lang w:val="en-US" w:eastAsia="ja-JP"/>
              </w:rPr>
              <w:t xml:space="preserve">Receiving legacy TTI non-unicast PDSCH (except </w:t>
            </w:r>
            <w:r w:rsidRPr="00767011">
              <w:rPr>
                <w:rFonts w:eastAsia="MS Mincho"/>
                <w:highlight w:val="yellow"/>
                <w:lang w:val="en-US" w:eastAsia="ja-JP"/>
              </w:rPr>
              <w:t>FFS</w:t>
            </w:r>
            <w:r w:rsidRPr="00ED58A2">
              <w:rPr>
                <w:rFonts w:eastAsia="MS Mincho"/>
                <w:lang w:val="en-US" w:eastAsia="ja-JP"/>
              </w:rPr>
              <w:t xml:space="preserve"> for SC-PTM) and short TTI unicast PDSCH</w:t>
            </w:r>
          </w:p>
          <w:p w14:paraId="4FD33B9F" w14:textId="77777777" w:rsidR="003F7FCE" w:rsidRDefault="0019225B" w:rsidP="00CA630A">
            <w:pPr>
              <w:numPr>
                <w:ilvl w:val="0"/>
                <w:numId w:val="11"/>
              </w:numPr>
              <w:spacing w:after="0"/>
              <w:rPr>
                <w:rFonts w:eastAsia="MS Mincho"/>
                <w:lang w:val="en-US" w:eastAsia="ja-JP"/>
              </w:rPr>
            </w:pPr>
            <w:r w:rsidRPr="00BA42A6">
              <w:rPr>
                <w:rFonts w:eastAsia="MS Mincho"/>
                <w:lang w:val="en-US" w:eastAsia="ja-JP"/>
              </w:rPr>
              <w:t xml:space="preserve">Receiving legacy TTI non-unicast PDSCH (except </w:t>
            </w:r>
            <w:r w:rsidRPr="00767011">
              <w:rPr>
                <w:rFonts w:eastAsia="MS Mincho"/>
                <w:highlight w:val="yellow"/>
                <w:lang w:val="en-US" w:eastAsia="ja-JP"/>
              </w:rPr>
              <w:t>FFS</w:t>
            </w:r>
            <w:r w:rsidRPr="00BA42A6">
              <w:rPr>
                <w:rFonts w:eastAsia="MS Mincho"/>
                <w:lang w:val="en-US" w:eastAsia="ja-JP"/>
              </w:rPr>
              <w:t xml:space="preserve"> for SC-PTM) and legacy TTI unicast PDSCH</w:t>
            </w:r>
          </w:p>
          <w:p w14:paraId="3C25FC93" w14:textId="5E67D13F" w:rsidR="0019225B" w:rsidRPr="0019225B" w:rsidRDefault="0019225B" w:rsidP="0019225B">
            <w:pPr>
              <w:spacing w:after="0"/>
              <w:rPr>
                <w:rFonts w:eastAsia="MS Mincho"/>
                <w:lang w:val="en-US" w:eastAsia="ja-JP"/>
              </w:rPr>
            </w:pPr>
          </w:p>
        </w:tc>
      </w:tr>
      <w:tr w:rsidR="00136978" w14:paraId="3937AA2A" w14:textId="77777777" w:rsidTr="00EF0B84">
        <w:tc>
          <w:tcPr>
            <w:tcW w:w="9631" w:type="dxa"/>
          </w:tcPr>
          <w:p w14:paraId="2787E7A0" w14:textId="77777777" w:rsidR="00136978" w:rsidRPr="006D2B41" w:rsidRDefault="00136978" w:rsidP="00CA630A">
            <w:pPr>
              <w:numPr>
                <w:ilvl w:val="0"/>
                <w:numId w:val="6"/>
              </w:numPr>
              <w:spacing w:after="0"/>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14:paraId="23CD9ADA" w14:textId="77777777" w:rsidR="00136978" w:rsidRPr="008E3188" w:rsidRDefault="00136978" w:rsidP="00CA630A">
            <w:pPr>
              <w:numPr>
                <w:ilvl w:val="1"/>
                <w:numId w:val="6"/>
              </w:numPr>
              <w:spacing w:after="0"/>
              <w:rPr>
                <w:rFonts w:eastAsia="MS Mincho"/>
                <w:lang w:val="en-US" w:eastAsia="ja-JP"/>
              </w:rPr>
            </w:pPr>
            <w:r w:rsidRPr="008E3188">
              <w:rPr>
                <w:rFonts w:eastAsia="MS Mincho"/>
                <w:lang w:val="en-US" w:eastAsia="ja-JP"/>
              </w:rPr>
              <w:t>TM1, 2, 3, 4, 6, 9, 10 are supported for FS1.</w:t>
            </w:r>
          </w:p>
          <w:p w14:paraId="21BA59BD" w14:textId="77777777" w:rsidR="00136978" w:rsidRDefault="00136978" w:rsidP="00CA630A">
            <w:pPr>
              <w:numPr>
                <w:ilvl w:val="1"/>
                <w:numId w:val="6"/>
              </w:numPr>
              <w:spacing w:after="0"/>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14:paraId="45C532B9" w14:textId="3BFD3E35" w:rsidR="00136978" w:rsidRPr="00136978" w:rsidRDefault="00136978" w:rsidP="00CA630A">
            <w:pPr>
              <w:numPr>
                <w:ilvl w:val="1"/>
                <w:numId w:val="6"/>
              </w:numPr>
              <w:spacing w:after="0"/>
              <w:rPr>
                <w:rFonts w:eastAsia="MS Mincho"/>
                <w:lang w:val="en-US" w:eastAsia="ja-JP"/>
              </w:rPr>
            </w:pPr>
            <w:r>
              <w:rPr>
                <w:rFonts w:eastAsia="MS Mincho"/>
                <w:lang w:val="en-US" w:eastAsia="ja-JP"/>
              </w:rPr>
              <w:t>Note: For 2 symbol sTTI design TM8 is not supported in this WI</w:t>
            </w:r>
          </w:p>
        </w:tc>
      </w:tr>
      <w:tr w:rsidR="00D20606" w14:paraId="1789E531" w14:textId="77777777" w:rsidTr="00EF0B84">
        <w:tc>
          <w:tcPr>
            <w:tcW w:w="9631" w:type="dxa"/>
          </w:tcPr>
          <w:p w14:paraId="5DDA3757" w14:textId="202A4173" w:rsidR="00D20606" w:rsidRPr="008E3188" w:rsidRDefault="00D20606" w:rsidP="00CA630A">
            <w:pPr>
              <w:numPr>
                <w:ilvl w:val="0"/>
                <w:numId w:val="6"/>
              </w:numPr>
              <w:spacing w:after="0"/>
              <w:rPr>
                <w:rFonts w:eastAsia="MS Mincho"/>
                <w:lang w:val="en-US" w:eastAsia="ja-JP"/>
              </w:rPr>
            </w:pP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tc>
      </w:tr>
      <w:tr w:rsidR="00D20606" w14:paraId="43BD83CC" w14:textId="77777777" w:rsidTr="00EF0B84">
        <w:tc>
          <w:tcPr>
            <w:tcW w:w="9631" w:type="dxa"/>
          </w:tcPr>
          <w:p w14:paraId="5875EF04" w14:textId="77777777" w:rsidR="00D20606" w:rsidRPr="009511AD" w:rsidRDefault="00D20606" w:rsidP="00D20606">
            <w:pPr>
              <w:spacing w:after="0"/>
              <w:rPr>
                <w:rFonts w:eastAsia="MS Mincho"/>
                <w:iCs/>
                <w:lang w:val="en-US" w:eastAsia="ja-JP"/>
              </w:rPr>
            </w:pPr>
            <w:r w:rsidRPr="009511AD">
              <w:rPr>
                <w:rFonts w:eastAsia="MS Mincho"/>
                <w:iCs/>
                <w:lang w:val="en-US" w:eastAsia="ja-JP"/>
              </w:rPr>
              <w:t xml:space="preserve">The sPRG size for 2/3os sPDSCH is </w:t>
            </w:r>
            <w:r w:rsidRPr="009511AD">
              <w:rPr>
                <w:rFonts w:eastAsia="MS Mincho"/>
                <w:i/>
                <w:iCs/>
                <w:lang w:val="en-US" w:eastAsia="ja-JP"/>
              </w:rPr>
              <w:t>N</w:t>
            </w:r>
            <w:r w:rsidRPr="009511AD">
              <w:rPr>
                <w:rFonts w:eastAsia="MS Mincho"/>
                <w:iCs/>
                <w:lang w:val="en-US" w:eastAsia="ja-JP"/>
              </w:rPr>
              <w:t xml:space="preserve"> (sPRG of </w:t>
            </w:r>
            <w:r w:rsidRPr="009511AD">
              <w:rPr>
                <w:rFonts w:eastAsia="MS Mincho"/>
                <w:i/>
                <w:iCs/>
                <w:lang w:val="en-US" w:eastAsia="ja-JP"/>
              </w:rPr>
              <w:t>N</w:t>
            </w:r>
            <w:r w:rsidRPr="009511AD">
              <w:rPr>
                <w:rFonts w:eastAsia="MS Mincho"/>
                <w:iCs/>
                <w:lang w:val="en-US" w:eastAsia="ja-JP"/>
              </w:rPr>
              <w:t xml:space="preserve"> RBs)</w:t>
            </w:r>
          </w:p>
          <w:p w14:paraId="3F5F585A" w14:textId="77777777" w:rsidR="00D20606" w:rsidRPr="009511AD" w:rsidRDefault="00D20606" w:rsidP="00CA630A">
            <w:pPr>
              <w:numPr>
                <w:ilvl w:val="0"/>
                <w:numId w:val="6"/>
              </w:numPr>
              <w:spacing w:after="0"/>
              <w:rPr>
                <w:rFonts w:eastAsia="MS Mincho"/>
                <w:iCs/>
                <w:lang w:val="en-US" w:eastAsia="ja-JP"/>
              </w:rPr>
            </w:pPr>
            <w:r w:rsidRPr="009511AD">
              <w:rPr>
                <w:rFonts w:eastAsia="MS Mincho"/>
                <w:iCs/>
                <w:highlight w:val="yellow"/>
                <w:lang w:val="en-US" w:eastAsia="ja-JP"/>
              </w:rPr>
              <w:t>FFS</w:t>
            </w:r>
            <w:r w:rsidRPr="009511AD">
              <w:rPr>
                <w:rFonts w:eastAsia="MS Mincho"/>
                <w:iCs/>
                <w:lang w:val="en-US" w:eastAsia="ja-JP"/>
              </w:rPr>
              <w:t xml:space="preserve">: </w:t>
            </w:r>
            <w:r w:rsidRPr="009511AD">
              <w:rPr>
                <w:rFonts w:eastAsia="MS Mincho"/>
                <w:i/>
                <w:iCs/>
                <w:lang w:val="en-US" w:eastAsia="ja-JP"/>
              </w:rPr>
              <w:t>N</w:t>
            </w:r>
            <w:r w:rsidRPr="009511AD">
              <w:rPr>
                <w:rFonts w:eastAsia="MS Mincho"/>
                <w:iCs/>
                <w:lang w:val="en-US" w:eastAsia="ja-JP"/>
              </w:rPr>
              <w:t xml:space="preserve"> is the same for all system BW or is system BW specific</w:t>
            </w:r>
          </w:p>
          <w:p w14:paraId="326765EA" w14:textId="47CD3DC0" w:rsidR="00D20606" w:rsidRPr="009511AD" w:rsidRDefault="00D20606" w:rsidP="00CA630A">
            <w:pPr>
              <w:numPr>
                <w:ilvl w:val="0"/>
                <w:numId w:val="6"/>
              </w:numPr>
              <w:spacing w:after="0"/>
              <w:rPr>
                <w:rFonts w:eastAsia="MS Mincho"/>
                <w:iCs/>
                <w:lang w:eastAsia="ja-JP"/>
              </w:rPr>
            </w:pPr>
            <w:r w:rsidRPr="009511AD">
              <w:rPr>
                <w:rFonts w:eastAsia="MS Mincho"/>
                <w:iCs/>
                <w:lang w:val="en-US" w:eastAsia="ja-JP"/>
              </w:rPr>
              <w:t xml:space="preserve">Down-select </w:t>
            </w:r>
            <w:r w:rsidRPr="009511AD">
              <w:rPr>
                <w:rFonts w:eastAsia="MS Mincho"/>
                <w:i/>
                <w:iCs/>
                <w:lang w:val="en-US" w:eastAsia="ja-JP"/>
              </w:rPr>
              <w:t>N</w:t>
            </w:r>
            <w:r w:rsidRPr="009511AD">
              <w:rPr>
                <w:rFonts w:eastAsia="MS Mincho"/>
                <w:iCs/>
                <w:lang w:val="en-US" w:eastAsia="ja-JP"/>
              </w:rPr>
              <w:t xml:space="preserve"> from [2, 3, 4 and 6]</w:t>
            </w:r>
          </w:p>
        </w:tc>
      </w:tr>
      <w:tr w:rsidR="003D3D51" w14:paraId="2FD9A9D2" w14:textId="77777777" w:rsidTr="00EF0B84">
        <w:tc>
          <w:tcPr>
            <w:tcW w:w="9631" w:type="dxa"/>
          </w:tcPr>
          <w:p w14:paraId="0FA06A0F"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For sPUSCH and sPDSCH, the value in the legacy TBS is scaled according to TBS*α with the resulting TBS rounded off to the closest valid TBS.</w:t>
            </w:r>
          </w:p>
          <w:p w14:paraId="1811736E"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 NOTE: The α value can be the same or different for different sTTI lengths and for sPUSCH and sPDSCH</w:t>
            </w:r>
          </w:p>
          <w:p w14:paraId="349E16B3" w14:textId="7085FC5A" w:rsidR="003D3D51" w:rsidRPr="003D3D51" w:rsidRDefault="003D3D51" w:rsidP="003D3D51">
            <w:pPr>
              <w:rPr>
                <w:rFonts w:eastAsia="MS Mincho"/>
                <w:iCs/>
                <w:color w:val="FF0000"/>
                <w:lang w:eastAsia="ja-JP"/>
              </w:rPr>
            </w:pPr>
            <w:r w:rsidRPr="003D3D51">
              <w:rPr>
                <w:rFonts w:eastAsia="MS Mincho"/>
                <w:iCs/>
                <w:color w:val="FF0000"/>
                <w:lang w:eastAsia="ja-JP"/>
              </w:rPr>
              <w:t>- The TBS scaling is performed assuming the same number of layers within a codeword for PDSCH and sPDSCH.</w:t>
            </w:r>
          </w:p>
        </w:tc>
      </w:tr>
      <w:tr w:rsidR="003D3D51" w14:paraId="46CF2273" w14:textId="77777777" w:rsidTr="00EF0B84">
        <w:tc>
          <w:tcPr>
            <w:tcW w:w="9631" w:type="dxa"/>
          </w:tcPr>
          <w:p w14:paraId="07020BFB" w14:textId="77777777" w:rsidR="003D3D51" w:rsidRPr="003D3D51" w:rsidRDefault="003D3D51" w:rsidP="003D3D51">
            <w:pPr>
              <w:spacing w:after="0"/>
              <w:rPr>
                <w:rFonts w:eastAsia="MS Mincho"/>
                <w:iCs/>
                <w:color w:val="FF0000"/>
                <w:lang w:eastAsia="ja-JP"/>
              </w:rPr>
            </w:pPr>
            <w:r w:rsidRPr="003D3D51">
              <w:rPr>
                <w:rFonts w:eastAsia="MS Mincho"/>
                <w:iCs/>
                <w:color w:val="FF0000"/>
                <w:lang w:eastAsia="ja-JP"/>
              </w:rPr>
              <w:t>The DL TBS scaling factor is:</w:t>
            </w:r>
          </w:p>
          <w:p w14:paraId="45CE2FEA" w14:textId="77777777" w:rsidR="003D3D51" w:rsidRDefault="003D3D51" w:rsidP="003D3D51">
            <w:pPr>
              <w:pStyle w:val="ListParagraph"/>
              <w:numPr>
                <w:ilvl w:val="0"/>
                <w:numId w:val="66"/>
              </w:numPr>
              <w:ind w:leftChars="0"/>
              <w:rPr>
                <w:rFonts w:eastAsia="MS Mincho"/>
                <w:iCs/>
                <w:color w:val="FF0000"/>
                <w:lang w:eastAsia="ja-JP"/>
              </w:rPr>
            </w:pPr>
            <w:r w:rsidRPr="003D3D51">
              <w:rPr>
                <w:rFonts w:eastAsia="MS Mincho"/>
                <w:iCs/>
                <w:color w:val="FF0000"/>
                <w:lang w:eastAsia="ja-JP"/>
              </w:rPr>
              <w:t>7os: 0.5.</w:t>
            </w:r>
          </w:p>
          <w:p w14:paraId="36F3ECC5" w14:textId="16D35E1D" w:rsidR="003D3D51" w:rsidRPr="003D3D51" w:rsidRDefault="003D3D51" w:rsidP="003D3D51">
            <w:pPr>
              <w:pStyle w:val="ListParagraph"/>
              <w:numPr>
                <w:ilvl w:val="0"/>
                <w:numId w:val="66"/>
              </w:numPr>
              <w:ind w:leftChars="0"/>
              <w:rPr>
                <w:rFonts w:eastAsia="MS Mincho"/>
                <w:iCs/>
                <w:color w:val="FF0000"/>
                <w:lang w:eastAsia="ja-JP"/>
              </w:rPr>
            </w:pPr>
            <w:r w:rsidRPr="003D3D51">
              <w:rPr>
                <w:rFonts w:eastAsia="MS Mincho"/>
                <w:iCs/>
                <w:color w:val="FF0000"/>
                <w:lang w:eastAsia="ja-JP"/>
              </w:rPr>
              <w:t>2/3os: 1/6</w:t>
            </w:r>
          </w:p>
        </w:tc>
      </w:tr>
      <w:tr w:rsidR="00092EBB" w14:paraId="103D4D5A" w14:textId="77777777" w:rsidTr="00EF0B84">
        <w:tc>
          <w:tcPr>
            <w:tcW w:w="9631" w:type="dxa"/>
          </w:tcPr>
          <w:p w14:paraId="3E1D972C" w14:textId="57CD2999" w:rsidR="00092EBB" w:rsidRPr="00C33F71" w:rsidRDefault="00092EBB" w:rsidP="00C33F71">
            <w:pPr>
              <w:spacing w:after="0"/>
              <w:rPr>
                <w:rFonts w:eastAsia="MS Mincho"/>
                <w:iCs/>
                <w:color w:val="FF0000"/>
                <w:lang w:val="en-US" w:eastAsia="ja-JP"/>
              </w:rPr>
            </w:pPr>
            <w:bookmarkStart w:id="4" w:name="_Hlk491429249"/>
            <w:r w:rsidRPr="00C33F71">
              <w:rPr>
                <w:rFonts w:eastAsia="MS Mincho"/>
                <w:iCs/>
                <w:color w:val="FF0000"/>
                <w:lang w:val="en-US" w:eastAsia="ja-JP"/>
              </w:rPr>
              <w:t>A single codeword is used for sPDSCH independent on the number of layers</w:t>
            </w:r>
            <w:bookmarkEnd w:id="4"/>
          </w:p>
        </w:tc>
      </w:tr>
      <w:tr w:rsidR="004055AD" w14:paraId="52CC0CD1" w14:textId="77777777" w:rsidTr="00EF0B84">
        <w:tc>
          <w:tcPr>
            <w:tcW w:w="9631" w:type="dxa"/>
          </w:tcPr>
          <w:p w14:paraId="1D07E43F" w14:textId="633A44EB" w:rsidR="004055AD" w:rsidRPr="004055AD" w:rsidRDefault="004055AD" w:rsidP="004055AD">
            <w:pPr>
              <w:rPr>
                <w:iCs/>
              </w:rPr>
            </w:pPr>
            <w:r w:rsidRPr="004055AD">
              <w:rPr>
                <w:iCs/>
                <w:color w:val="FF0000"/>
              </w:rPr>
              <w:t>Resource allocation type 0 indicating non-contiguous sRBGs using a bitmap is supported for sPDSCH scheduling.</w:t>
            </w:r>
          </w:p>
        </w:tc>
      </w:tr>
      <w:tr w:rsidR="004055AD" w14:paraId="4D8D5299" w14:textId="77777777" w:rsidTr="00EF0B84">
        <w:tc>
          <w:tcPr>
            <w:tcW w:w="9631" w:type="dxa"/>
          </w:tcPr>
          <w:p w14:paraId="31A9656E" w14:textId="0070B0FB" w:rsidR="004055AD" w:rsidRPr="004055AD" w:rsidRDefault="004055AD" w:rsidP="004055AD">
            <w:pPr>
              <w:rPr>
                <w:iCs/>
                <w:color w:val="FF0000"/>
              </w:rPr>
            </w:pPr>
            <w:r w:rsidRPr="004055AD">
              <w:rPr>
                <w:iCs/>
                <w:color w:val="FF0000"/>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4055AD" w:rsidRPr="004055AD" w14:paraId="04B9EC24" w14:textId="77777777" w:rsidTr="00293D66">
              <w:trPr>
                <w:jc w:val="center"/>
              </w:trPr>
              <w:tc>
                <w:tcPr>
                  <w:tcW w:w="872" w:type="dxa"/>
                  <w:shd w:val="clear" w:color="auto" w:fill="D9E2F3"/>
                </w:tcPr>
                <w:p w14:paraId="4AA4EE73" w14:textId="77777777" w:rsidR="004055AD" w:rsidRPr="004055AD" w:rsidRDefault="004055AD" w:rsidP="004055AD">
                  <w:pPr>
                    <w:jc w:val="center"/>
                    <w:rPr>
                      <w:b/>
                      <w:iCs/>
                      <w:color w:val="FF0000"/>
                      <w:sz w:val="14"/>
                    </w:rPr>
                  </w:pPr>
                  <w:r w:rsidRPr="004055AD">
                    <w:rPr>
                      <w:b/>
                      <w:iCs/>
                      <w:color w:val="FF0000"/>
                      <w:sz w:val="14"/>
                    </w:rPr>
                    <w:t>5 MHz</w:t>
                  </w:r>
                </w:p>
              </w:tc>
              <w:tc>
                <w:tcPr>
                  <w:tcW w:w="963" w:type="dxa"/>
                  <w:shd w:val="clear" w:color="auto" w:fill="D9E2F3"/>
                </w:tcPr>
                <w:p w14:paraId="345C822D" w14:textId="77777777" w:rsidR="004055AD" w:rsidRPr="004055AD" w:rsidRDefault="004055AD" w:rsidP="004055AD">
                  <w:pPr>
                    <w:jc w:val="center"/>
                    <w:rPr>
                      <w:b/>
                      <w:iCs/>
                      <w:color w:val="FF0000"/>
                      <w:sz w:val="14"/>
                    </w:rPr>
                  </w:pPr>
                  <w:r w:rsidRPr="004055AD">
                    <w:rPr>
                      <w:b/>
                      <w:iCs/>
                      <w:color w:val="FF0000"/>
                      <w:sz w:val="14"/>
                    </w:rPr>
                    <w:t>10 MHz</w:t>
                  </w:r>
                </w:p>
              </w:tc>
              <w:tc>
                <w:tcPr>
                  <w:tcW w:w="819" w:type="dxa"/>
                  <w:shd w:val="clear" w:color="auto" w:fill="D9E2F3"/>
                </w:tcPr>
                <w:p w14:paraId="5BFACE5D" w14:textId="77777777" w:rsidR="004055AD" w:rsidRPr="004055AD" w:rsidRDefault="004055AD" w:rsidP="004055AD">
                  <w:pPr>
                    <w:jc w:val="center"/>
                    <w:rPr>
                      <w:b/>
                      <w:iCs/>
                      <w:color w:val="FF0000"/>
                      <w:sz w:val="14"/>
                    </w:rPr>
                  </w:pPr>
                  <w:r w:rsidRPr="004055AD">
                    <w:rPr>
                      <w:b/>
                      <w:iCs/>
                      <w:color w:val="FF0000"/>
                      <w:sz w:val="14"/>
                    </w:rPr>
                    <w:t>15 MHz</w:t>
                  </w:r>
                </w:p>
              </w:tc>
              <w:tc>
                <w:tcPr>
                  <w:tcW w:w="963" w:type="dxa"/>
                  <w:shd w:val="clear" w:color="auto" w:fill="D9E2F3"/>
                </w:tcPr>
                <w:p w14:paraId="3FCBB3B5" w14:textId="77777777" w:rsidR="004055AD" w:rsidRPr="004055AD" w:rsidRDefault="004055AD" w:rsidP="004055AD">
                  <w:pPr>
                    <w:jc w:val="center"/>
                    <w:rPr>
                      <w:b/>
                      <w:iCs/>
                      <w:color w:val="FF0000"/>
                      <w:sz w:val="14"/>
                    </w:rPr>
                  </w:pPr>
                  <w:r w:rsidRPr="004055AD">
                    <w:rPr>
                      <w:b/>
                      <w:iCs/>
                      <w:color w:val="FF0000"/>
                      <w:sz w:val="14"/>
                    </w:rPr>
                    <w:t>20 MHz</w:t>
                  </w:r>
                </w:p>
              </w:tc>
            </w:tr>
            <w:tr w:rsidR="004055AD" w:rsidRPr="004055AD" w14:paraId="2040C844" w14:textId="77777777" w:rsidTr="00293D66">
              <w:trPr>
                <w:jc w:val="center"/>
              </w:trPr>
              <w:tc>
                <w:tcPr>
                  <w:tcW w:w="872" w:type="dxa"/>
                  <w:shd w:val="clear" w:color="auto" w:fill="auto"/>
                </w:tcPr>
                <w:p w14:paraId="6BA4DC32" w14:textId="77777777" w:rsidR="004055AD" w:rsidRPr="004055AD" w:rsidRDefault="004055AD" w:rsidP="004055AD">
                  <w:pPr>
                    <w:jc w:val="center"/>
                    <w:rPr>
                      <w:iCs/>
                      <w:color w:val="FF0000"/>
                      <w:sz w:val="14"/>
                      <w:lang w:val="sv-SE"/>
                    </w:rPr>
                  </w:pPr>
                  <w:r w:rsidRPr="004055AD">
                    <w:rPr>
                      <w:iCs/>
                      <w:color w:val="FF0000"/>
                      <w:sz w:val="14"/>
                      <w:lang w:val="sv-SE"/>
                    </w:rPr>
                    <w:t>6</w:t>
                  </w:r>
                </w:p>
              </w:tc>
              <w:tc>
                <w:tcPr>
                  <w:tcW w:w="963" w:type="dxa"/>
                  <w:shd w:val="clear" w:color="auto" w:fill="auto"/>
                </w:tcPr>
                <w:p w14:paraId="2EA05011" w14:textId="77777777" w:rsidR="004055AD" w:rsidRPr="004055AD" w:rsidRDefault="004055AD" w:rsidP="004055AD">
                  <w:pPr>
                    <w:jc w:val="center"/>
                    <w:rPr>
                      <w:iCs/>
                      <w:color w:val="FF0000"/>
                      <w:sz w:val="14"/>
                      <w:lang w:val="sv-SE"/>
                    </w:rPr>
                  </w:pPr>
                  <w:r w:rsidRPr="004055AD">
                    <w:rPr>
                      <w:iCs/>
                      <w:color w:val="FF0000"/>
                      <w:sz w:val="14"/>
                      <w:lang w:val="sv-SE"/>
                    </w:rPr>
                    <w:t>6</w:t>
                  </w:r>
                </w:p>
              </w:tc>
              <w:tc>
                <w:tcPr>
                  <w:tcW w:w="819" w:type="dxa"/>
                  <w:shd w:val="clear" w:color="auto" w:fill="auto"/>
                </w:tcPr>
                <w:p w14:paraId="572C7736" w14:textId="77777777" w:rsidR="004055AD" w:rsidRPr="004055AD" w:rsidRDefault="004055AD" w:rsidP="004055AD">
                  <w:pPr>
                    <w:jc w:val="center"/>
                    <w:rPr>
                      <w:iCs/>
                      <w:color w:val="FF0000"/>
                      <w:sz w:val="14"/>
                      <w:lang w:val="sv-SE"/>
                    </w:rPr>
                  </w:pPr>
                  <w:r w:rsidRPr="004055AD">
                    <w:rPr>
                      <w:iCs/>
                      <w:color w:val="FF0000"/>
                      <w:sz w:val="14"/>
                      <w:lang w:val="sv-SE"/>
                    </w:rPr>
                    <w:t>12</w:t>
                  </w:r>
                </w:p>
              </w:tc>
              <w:tc>
                <w:tcPr>
                  <w:tcW w:w="963" w:type="dxa"/>
                  <w:shd w:val="clear" w:color="auto" w:fill="auto"/>
                </w:tcPr>
                <w:p w14:paraId="5FE6470E" w14:textId="77777777" w:rsidR="004055AD" w:rsidRPr="004055AD" w:rsidRDefault="004055AD" w:rsidP="004055AD">
                  <w:pPr>
                    <w:jc w:val="center"/>
                    <w:rPr>
                      <w:iCs/>
                      <w:color w:val="FF0000"/>
                      <w:sz w:val="14"/>
                      <w:lang w:val="sv-SE"/>
                    </w:rPr>
                  </w:pPr>
                  <w:r w:rsidRPr="004055AD">
                    <w:rPr>
                      <w:iCs/>
                      <w:color w:val="FF0000"/>
                      <w:sz w:val="14"/>
                      <w:lang w:val="sv-SE"/>
                    </w:rPr>
                    <w:t>12</w:t>
                  </w:r>
                </w:p>
              </w:tc>
            </w:tr>
          </w:tbl>
          <w:p w14:paraId="3CD8359B" w14:textId="3BA9B9DE" w:rsidR="004055AD" w:rsidRPr="004055AD" w:rsidRDefault="004055AD" w:rsidP="004055AD">
            <w:pPr>
              <w:rPr>
                <w:iCs/>
                <w:color w:val="FF0000"/>
              </w:rPr>
            </w:pPr>
          </w:p>
        </w:tc>
      </w:tr>
      <w:tr w:rsidR="004055AD" w14:paraId="04349DFA" w14:textId="77777777" w:rsidTr="00EF0B84">
        <w:tc>
          <w:tcPr>
            <w:tcW w:w="9631" w:type="dxa"/>
          </w:tcPr>
          <w:p w14:paraId="3EFCD2ED" w14:textId="02925853" w:rsidR="004055AD" w:rsidRPr="004055AD" w:rsidRDefault="004055AD" w:rsidP="004055AD">
            <w:pPr>
              <w:rPr>
                <w:iCs/>
                <w:lang w:val="en-US"/>
              </w:rPr>
            </w:pPr>
            <w:r w:rsidRPr="004055AD">
              <w:rPr>
                <w:iCs/>
                <w:color w:val="FF0000"/>
                <w:lang w:val="en-US"/>
              </w:rPr>
              <w:t>In case of 1.4 MHz or 3 MHz system bandwidth, the RBG size is re-used from legacy and the PRG size is 2 for sTTI operation.</w:t>
            </w:r>
          </w:p>
        </w:tc>
      </w:tr>
      <w:tr w:rsidR="004055AD" w14:paraId="6DD1FE14" w14:textId="77777777" w:rsidTr="00EF0B84">
        <w:tc>
          <w:tcPr>
            <w:tcW w:w="9631" w:type="dxa"/>
          </w:tcPr>
          <w:p w14:paraId="2C0D429F" w14:textId="77777777" w:rsidR="004055AD" w:rsidRPr="004055AD" w:rsidRDefault="004055AD" w:rsidP="004055AD">
            <w:pPr>
              <w:rPr>
                <w:iCs/>
                <w:color w:val="FF0000"/>
              </w:rPr>
            </w:pPr>
            <w:r w:rsidRPr="004055AD">
              <w:rPr>
                <w:iCs/>
                <w:color w:val="FF0000"/>
              </w:rPr>
              <w:t>Resource allocation type 2 indicating contiguous resource units is supported for sPDSCH scheduling for 5 MHz,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4055AD" w:rsidRPr="004055AD" w14:paraId="5A37FD53" w14:textId="77777777" w:rsidTr="00293D66">
              <w:trPr>
                <w:jc w:val="center"/>
              </w:trPr>
              <w:tc>
                <w:tcPr>
                  <w:tcW w:w="2342" w:type="dxa"/>
                  <w:shd w:val="clear" w:color="auto" w:fill="D9E2F3"/>
                </w:tcPr>
                <w:p w14:paraId="06A0D81F" w14:textId="77777777" w:rsidR="004055AD" w:rsidRPr="004055AD" w:rsidRDefault="004055AD" w:rsidP="004055AD">
                  <w:pPr>
                    <w:jc w:val="center"/>
                    <w:rPr>
                      <w:b/>
                      <w:iCs/>
                      <w:color w:val="FF0000"/>
                      <w:sz w:val="16"/>
                    </w:rPr>
                  </w:pPr>
                </w:p>
              </w:tc>
              <w:tc>
                <w:tcPr>
                  <w:tcW w:w="963" w:type="dxa"/>
                  <w:shd w:val="clear" w:color="auto" w:fill="D9E2F3"/>
                </w:tcPr>
                <w:p w14:paraId="638FD921" w14:textId="77777777" w:rsidR="004055AD" w:rsidRPr="004055AD" w:rsidRDefault="004055AD" w:rsidP="004055AD">
                  <w:pPr>
                    <w:jc w:val="center"/>
                    <w:rPr>
                      <w:b/>
                      <w:iCs/>
                      <w:color w:val="FF0000"/>
                      <w:sz w:val="16"/>
                    </w:rPr>
                  </w:pPr>
                  <w:r w:rsidRPr="004055AD">
                    <w:rPr>
                      <w:b/>
                      <w:iCs/>
                      <w:color w:val="FF0000"/>
                      <w:sz w:val="16"/>
                    </w:rPr>
                    <w:t>5 MHz</w:t>
                  </w:r>
                </w:p>
              </w:tc>
              <w:tc>
                <w:tcPr>
                  <w:tcW w:w="963" w:type="dxa"/>
                  <w:shd w:val="clear" w:color="auto" w:fill="D9E2F3"/>
                </w:tcPr>
                <w:p w14:paraId="2089A5DA" w14:textId="77777777" w:rsidR="004055AD" w:rsidRPr="004055AD" w:rsidRDefault="004055AD" w:rsidP="004055AD">
                  <w:pPr>
                    <w:jc w:val="center"/>
                    <w:rPr>
                      <w:b/>
                      <w:iCs/>
                      <w:color w:val="FF0000"/>
                      <w:sz w:val="16"/>
                    </w:rPr>
                  </w:pPr>
                  <w:r w:rsidRPr="004055AD">
                    <w:rPr>
                      <w:b/>
                      <w:iCs/>
                      <w:color w:val="FF0000"/>
                      <w:sz w:val="16"/>
                    </w:rPr>
                    <w:t>10 MHz</w:t>
                  </w:r>
                </w:p>
              </w:tc>
              <w:tc>
                <w:tcPr>
                  <w:tcW w:w="819" w:type="dxa"/>
                  <w:shd w:val="clear" w:color="auto" w:fill="D9E2F3"/>
                </w:tcPr>
                <w:p w14:paraId="5BAC4E05" w14:textId="77777777" w:rsidR="004055AD" w:rsidRPr="004055AD" w:rsidRDefault="004055AD" w:rsidP="004055AD">
                  <w:pPr>
                    <w:jc w:val="center"/>
                    <w:rPr>
                      <w:b/>
                      <w:iCs/>
                      <w:color w:val="FF0000"/>
                      <w:sz w:val="16"/>
                    </w:rPr>
                  </w:pPr>
                  <w:r w:rsidRPr="004055AD">
                    <w:rPr>
                      <w:b/>
                      <w:iCs/>
                      <w:color w:val="FF0000"/>
                      <w:sz w:val="16"/>
                    </w:rPr>
                    <w:t>15 MHz</w:t>
                  </w:r>
                </w:p>
              </w:tc>
              <w:tc>
                <w:tcPr>
                  <w:tcW w:w="963" w:type="dxa"/>
                  <w:shd w:val="clear" w:color="auto" w:fill="D9E2F3"/>
                </w:tcPr>
                <w:p w14:paraId="7C3A0DFF" w14:textId="77777777" w:rsidR="004055AD" w:rsidRPr="004055AD" w:rsidRDefault="004055AD" w:rsidP="004055AD">
                  <w:pPr>
                    <w:jc w:val="center"/>
                    <w:rPr>
                      <w:b/>
                      <w:iCs/>
                      <w:color w:val="FF0000"/>
                      <w:sz w:val="16"/>
                    </w:rPr>
                  </w:pPr>
                  <w:r w:rsidRPr="004055AD">
                    <w:rPr>
                      <w:b/>
                      <w:iCs/>
                      <w:color w:val="FF0000"/>
                      <w:sz w:val="16"/>
                    </w:rPr>
                    <w:t>20 MHz</w:t>
                  </w:r>
                </w:p>
              </w:tc>
            </w:tr>
            <w:tr w:rsidR="004055AD" w:rsidRPr="004055AD" w14:paraId="2FD882F4" w14:textId="77777777" w:rsidTr="00293D66">
              <w:trPr>
                <w:jc w:val="center"/>
              </w:trPr>
              <w:tc>
                <w:tcPr>
                  <w:tcW w:w="2342" w:type="dxa"/>
                  <w:shd w:val="clear" w:color="auto" w:fill="auto"/>
                </w:tcPr>
                <w:p w14:paraId="30FE4593" w14:textId="77777777" w:rsidR="004055AD" w:rsidRPr="004055AD" w:rsidRDefault="004055AD" w:rsidP="004055AD">
                  <w:pPr>
                    <w:jc w:val="center"/>
                    <w:rPr>
                      <w:iCs/>
                      <w:color w:val="FF0000"/>
                      <w:sz w:val="16"/>
                      <w:lang w:val="en-US"/>
                    </w:rPr>
                  </w:pPr>
                  <w:r w:rsidRPr="004055AD">
                    <w:rPr>
                      <w:iCs/>
                      <w:color w:val="FF0000"/>
                      <w:sz w:val="16"/>
                      <w:lang w:val="en-US"/>
                    </w:rPr>
                    <w:t xml:space="preserve"> </w:t>
                  </w:r>
                  <w:r w:rsidRPr="004055AD">
                    <w:rPr>
                      <w:iCs/>
                      <w:color w:val="FF0000"/>
                      <w:sz w:val="16"/>
                    </w:rPr>
                    <w:t xml:space="preserve">sRBG size </w:t>
                  </w:r>
                </w:p>
              </w:tc>
              <w:tc>
                <w:tcPr>
                  <w:tcW w:w="963" w:type="dxa"/>
                </w:tcPr>
                <w:p w14:paraId="25BFEBE0" w14:textId="77777777" w:rsidR="004055AD" w:rsidRPr="004055AD" w:rsidRDefault="004055AD" w:rsidP="004055AD">
                  <w:pPr>
                    <w:jc w:val="center"/>
                    <w:rPr>
                      <w:iCs/>
                      <w:color w:val="FF0000"/>
                      <w:sz w:val="16"/>
                      <w:lang w:val="en-US"/>
                    </w:rPr>
                  </w:pPr>
                  <w:r w:rsidRPr="004055AD">
                    <w:rPr>
                      <w:iCs/>
                      <w:color w:val="FF0000"/>
                      <w:sz w:val="16"/>
                      <w:lang w:val="en-US"/>
                    </w:rPr>
                    <w:t>4</w:t>
                  </w:r>
                </w:p>
              </w:tc>
              <w:tc>
                <w:tcPr>
                  <w:tcW w:w="963" w:type="dxa"/>
                  <w:shd w:val="clear" w:color="auto" w:fill="auto"/>
                </w:tcPr>
                <w:p w14:paraId="4EC8B130" w14:textId="77777777" w:rsidR="004055AD" w:rsidRPr="004055AD" w:rsidRDefault="004055AD" w:rsidP="004055AD">
                  <w:pPr>
                    <w:jc w:val="center"/>
                    <w:rPr>
                      <w:iCs/>
                      <w:color w:val="FF0000"/>
                      <w:sz w:val="16"/>
                      <w:lang w:val="sv-SE"/>
                    </w:rPr>
                  </w:pPr>
                  <w:r w:rsidRPr="004055AD">
                    <w:rPr>
                      <w:iCs/>
                      <w:color w:val="FF0000"/>
                      <w:sz w:val="16"/>
                      <w:lang w:val="sv-SE"/>
                    </w:rPr>
                    <w:t>6</w:t>
                  </w:r>
                </w:p>
              </w:tc>
              <w:tc>
                <w:tcPr>
                  <w:tcW w:w="819" w:type="dxa"/>
                  <w:shd w:val="clear" w:color="auto" w:fill="auto"/>
                </w:tcPr>
                <w:p w14:paraId="04425CDA" w14:textId="77777777" w:rsidR="004055AD" w:rsidRPr="004055AD" w:rsidRDefault="004055AD" w:rsidP="004055AD">
                  <w:pPr>
                    <w:jc w:val="center"/>
                    <w:rPr>
                      <w:iCs/>
                      <w:color w:val="FF0000"/>
                      <w:sz w:val="16"/>
                      <w:lang w:val="sv-SE"/>
                    </w:rPr>
                  </w:pPr>
                  <w:r w:rsidRPr="004055AD">
                    <w:rPr>
                      <w:iCs/>
                      <w:color w:val="FF0000"/>
                      <w:sz w:val="16"/>
                      <w:lang w:val="sv-SE"/>
                    </w:rPr>
                    <w:t>4</w:t>
                  </w:r>
                </w:p>
              </w:tc>
              <w:tc>
                <w:tcPr>
                  <w:tcW w:w="963" w:type="dxa"/>
                  <w:shd w:val="clear" w:color="auto" w:fill="auto"/>
                </w:tcPr>
                <w:p w14:paraId="00F0C595" w14:textId="77777777" w:rsidR="004055AD" w:rsidRPr="004055AD" w:rsidRDefault="004055AD" w:rsidP="004055AD">
                  <w:pPr>
                    <w:jc w:val="center"/>
                    <w:rPr>
                      <w:iCs/>
                      <w:color w:val="FF0000"/>
                      <w:sz w:val="16"/>
                      <w:lang w:val="sv-SE"/>
                    </w:rPr>
                  </w:pPr>
                  <w:r w:rsidRPr="004055AD">
                    <w:rPr>
                      <w:iCs/>
                      <w:color w:val="FF0000"/>
                      <w:sz w:val="16"/>
                      <w:lang w:val="sv-SE"/>
                    </w:rPr>
                    <w:t>4</w:t>
                  </w:r>
                </w:p>
              </w:tc>
            </w:tr>
            <w:tr w:rsidR="004055AD" w:rsidRPr="004055AD" w14:paraId="2781A5F4" w14:textId="77777777" w:rsidTr="00293D66">
              <w:trPr>
                <w:jc w:val="center"/>
              </w:trPr>
              <w:tc>
                <w:tcPr>
                  <w:tcW w:w="2342" w:type="dxa"/>
                  <w:shd w:val="clear" w:color="auto" w:fill="auto"/>
                </w:tcPr>
                <w:p w14:paraId="2024895C" w14:textId="77777777" w:rsidR="004055AD" w:rsidRPr="004055AD" w:rsidRDefault="004055AD" w:rsidP="004055AD">
                  <w:pPr>
                    <w:jc w:val="center"/>
                    <w:rPr>
                      <w:iCs/>
                      <w:color w:val="FF0000"/>
                      <w:sz w:val="16"/>
                      <w:lang w:val="en-US"/>
                    </w:rPr>
                  </w:pPr>
                  <w:r w:rsidRPr="004055AD">
                    <w:rPr>
                      <w:iCs/>
                      <w:color w:val="FF0000"/>
                      <w:sz w:val="16"/>
                      <w:lang w:val="en-US"/>
                    </w:rPr>
                    <w:t>Starting point granularity</w:t>
                  </w:r>
                </w:p>
              </w:tc>
              <w:tc>
                <w:tcPr>
                  <w:tcW w:w="963" w:type="dxa"/>
                </w:tcPr>
                <w:p w14:paraId="34B64EAD" w14:textId="77777777" w:rsidR="004055AD" w:rsidRPr="004055AD" w:rsidRDefault="004055AD" w:rsidP="004055AD">
                  <w:pPr>
                    <w:jc w:val="center"/>
                    <w:rPr>
                      <w:iCs/>
                      <w:color w:val="FF0000"/>
                      <w:sz w:val="16"/>
                      <w:lang w:val="en-US"/>
                    </w:rPr>
                  </w:pPr>
                  <w:r w:rsidRPr="004055AD">
                    <w:rPr>
                      <w:iCs/>
                      <w:color w:val="FF0000"/>
                      <w:sz w:val="16"/>
                      <w:lang w:val="en-US"/>
                    </w:rPr>
                    <w:t>2</w:t>
                  </w:r>
                </w:p>
              </w:tc>
              <w:tc>
                <w:tcPr>
                  <w:tcW w:w="963" w:type="dxa"/>
                  <w:shd w:val="clear" w:color="auto" w:fill="auto"/>
                </w:tcPr>
                <w:p w14:paraId="50F5002D" w14:textId="77777777" w:rsidR="004055AD" w:rsidRPr="004055AD" w:rsidRDefault="004055AD" w:rsidP="004055AD">
                  <w:pPr>
                    <w:jc w:val="center"/>
                    <w:rPr>
                      <w:iCs/>
                      <w:color w:val="FF0000"/>
                      <w:sz w:val="16"/>
                      <w:lang w:val="sv-SE"/>
                    </w:rPr>
                  </w:pPr>
                  <w:r w:rsidRPr="004055AD">
                    <w:rPr>
                      <w:iCs/>
                      <w:color w:val="FF0000"/>
                      <w:sz w:val="16"/>
                      <w:lang w:val="sv-SE"/>
                    </w:rPr>
                    <w:t>6</w:t>
                  </w:r>
                </w:p>
              </w:tc>
              <w:tc>
                <w:tcPr>
                  <w:tcW w:w="819" w:type="dxa"/>
                  <w:shd w:val="clear" w:color="auto" w:fill="auto"/>
                </w:tcPr>
                <w:p w14:paraId="62149ED1" w14:textId="77777777" w:rsidR="004055AD" w:rsidRPr="004055AD" w:rsidRDefault="004055AD" w:rsidP="004055AD">
                  <w:pPr>
                    <w:jc w:val="center"/>
                    <w:rPr>
                      <w:iCs/>
                      <w:color w:val="FF0000"/>
                      <w:sz w:val="16"/>
                      <w:lang w:val="sv-SE"/>
                    </w:rPr>
                  </w:pPr>
                  <w:r w:rsidRPr="004055AD">
                    <w:rPr>
                      <w:iCs/>
                      <w:color w:val="FF0000"/>
                      <w:sz w:val="16"/>
                      <w:lang w:val="sv-SE"/>
                    </w:rPr>
                    <w:t>4</w:t>
                  </w:r>
                </w:p>
              </w:tc>
              <w:tc>
                <w:tcPr>
                  <w:tcW w:w="963" w:type="dxa"/>
                  <w:shd w:val="clear" w:color="auto" w:fill="auto"/>
                </w:tcPr>
                <w:p w14:paraId="4C1D9FA0" w14:textId="77777777" w:rsidR="004055AD" w:rsidRPr="004055AD" w:rsidRDefault="004055AD" w:rsidP="004055AD">
                  <w:pPr>
                    <w:jc w:val="center"/>
                    <w:rPr>
                      <w:iCs/>
                      <w:color w:val="FF0000"/>
                      <w:sz w:val="16"/>
                      <w:lang w:val="sv-SE"/>
                    </w:rPr>
                  </w:pPr>
                  <w:r w:rsidRPr="004055AD">
                    <w:rPr>
                      <w:iCs/>
                      <w:color w:val="FF0000"/>
                      <w:sz w:val="16"/>
                      <w:lang w:val="sv-SE"/>
                    </w:rPr>
                    <w:t>4</w:t>
                  </w:r>
                </w:p>
              </w:tc>
            </w:tr>
          </w:tbl>
          <w:p w14:paraId="1C15079E" w14:textId="235429F1" w:rsidR="004055AD" w:rsidRPr="004055AD" w:rsidRDefault="004055AD" w:rsidP="004055AD">
            <w:pPr>
              <w:rPr>
                <w:iCs/>
                <w:color w:val="FF0000"/>
                <w:lang w:val="en-US"/>
              </w:rPr>
            </w:pPr>
          </w:p>
        </w:tc>
      </w:tr>
      <w:tr w:rsidR="00293D66" w14:paraId="6CF97FEB" w14:textId="77777777" w:rsidTr="00EF0B84">
        <w:tc>
          <w:tcPr>
            <w:tcW w:w="9631" w:type="dxa"/>
          </w:tcPr>
          <w:p w14:paraId="70A45FBB" w14:textId="00619838" w:rsidR="00293D66" w:rsidRPr="00293D66" w:rsidRDefault="00293D66" w:rsidP="004055AD">
            <w:pPr>
              <w:rPr>
                <w:iCs/>
              </w:rPr>
            </w:pPr>
            <w:r w:rsidRPr="00293D66">
              <w:rPr>
                <w:iCs/>
                <w:color w:val="FF0000"/>
              </w:rPr>
              <w:t>The used resource allocation type is not dependent on transmission mode</w:t>
            </w:r>
          </w:p>
        </w:tc>
      </w:tr>
      <w:tr w:rsidR="00AD5AF4" w14:paraId="5DF2B39C" w14:textId="77777777" w:rsidTr="00EF0B84">
        <w:tc>
          <w:tcPr>
            <w:tcW w:w="9631" w:type="dxa"/>
          </w:tcPr>
          <w:p w14:paraId="42E14ABA" w14:textId="77777777" w:rsidR="00AD5AF4" w:rsidRPr="00AD5AF4" w:rsidRDefault="00AD5AF4" w:rsidP="00AD5AF4">
            <w:pPr>
              <w:spacing w:after="0"/>
              <w:rPr>
                <w:rFonts w:eastAsia="MS Mincho"/>
                <w:iCs/>
                <w:color w:val="FF0000"/>
                <w:lang w:eastAsia="ja-JP"/>
              </w:rPr>
            </w:pPr>
            <w:r w:rsidRPr="00AD5AF4">
              <w:rPr>
                <w:rFonts w:eastAsia="MS Mincho"/>
                <w:iCs/>
                <w:color w:val="FF0000"/>
                <w:lang w:eastAsia="ja-JP"/>
              </w:rPr>
              <w:t>DL transmission modes for sTTI and 1ms TTI are configured independently.</w:t>
            </w:r>
          </w:p>
          <w:p w14:paraId="161FD31D" w14:textId="58656419" w:rsidR="00AD5AF4" w:rsidRPr="00AD5AF4" w:rsidRDefault="00AD5AF4" w:rsidP="00AD5AF4">
            <w:pPr>
              <w:spacing w:after="0"/>
              <w:rPr>
                <w:rFonts w:eastAsia="MS Mincho"/>
                <w:iCs/>
                <w:lang w:eastAsia="ja-JP"/>
              </w:rPr>
            </w:pPr>
            <w:r w:rsidRPr="00AD5AF4">
              <w:rPr>
                <w:rFonts w:eastAsia="MS Mincho"/>
                <w:iCs/>
                <w:color w:val="FF0000"/>
                <w:lang w:eastAsia="ja-JP"/>
              </w:rPr>
              <w:t>- NOTE: This does not require sTTI specific CSI reporting</w:t>
            </w:r>
          </w:p>
        </w:tc>
      </w:tr>
      <w:tr w:rsidR="00F91CBC" w14:paraId="1E623C42" w14:textId="77777777" w:rsidTr="00EF0B84">
        <w:tc>
          <w:tcPr>
            <w:tcW w:w="9631" w:type="dxa"/>
          </w:tcPr>
          <w:p w14:paraId="19885644" w14:textId="36913B5A" w:rsidR="00F91CBC" w:rsidRPr="00F91CBC" w:rsidRDefault="00F91CBC" w:rsidP="00F91CBC">
            <w:pPr>
              <w:rPr>
                <w:rFonts w:eastAsia="MS Mincho"/>
                <w:iCs/>
                <w:lang w:eastAsia="ja-JP"/>
              </w:rPr>
            </w:pPr>
            <w:r w:rsidRPr="00F91CBC">
              <w:rPr>
                <w:rFonts w:eastAsia="MS Mincho"/>
                <w:iCs/>
                <w:color w:val="FF0000"/>
                <w:lang w:eastAsia="ja-JP"/>
              </w:rPr>
              <w:t xml:space="preserve">For resource allocation in DL, the last sRBG is increased to cover the system bandwidth. </w:t>
            </w:r>
          </w:p>
        </w:tc>
      </w:tr>
    </w:tbl>
    <w:p w14:paraId="02717A8F" w14:textId="67A08315" w:rsidR="006249F6" w:rsidRDefault="00261713" w:rsidP="006249F6">
      <w:pPr>
        <w:pStyle w:val="Heading3"/>
      </w:pPr>
      <w:r>
        <w:t>4</w:t>
      </w:r>
      <w:r w:rsidR="006249F6" w:rsidRPr="003A5CB8">
        <w:t>.</w:t>
      </w:r>
      <w:r w:rsidR="00511F77">
        <w:t>6.</w:t>
      </w:r>
      <w:r w:rsidR="006249F6" w:rsidRPr="003A5CB8">
        <w:t>2</w:t>
      </w:r>
      <w:r w:rsidR="006249F6" w:rsidRPr="003A5CB8">
        <w:tab/>
        <w:t>DL DMRS design</w:t>
      </w:r>
    </w:p>
    <w:tbl>
      <w:tblPr>
        <w:tblStyle w:val="TableGrid"/>
        <w:tblW w:w="0" w:type="auto"/>
        <w:tblLook w:val="04A0" w:firstRow="1" w:lastRow="0" w:firstColumn="1" w:lastColumn="0" w:noHBand="0" w:noVBand="1"/>
      </w:tblPr>
      <w:tblGrid>
        <w:gridCol w:w="9631"/>
      </w:tblGrid>
      <w:tr w:rsidR="0080544F" w14:paraId="51441F54" w14:textId="77777777" w:rsidTr="00EF0B84">
        <w:tc>
          <w:tcPr>
            <w:tcW w:w="9631" w:type="dxa"/>
          </w:tcPr>
          <w:p w14:paraId="67FF8953" w14:textId="34C98C1B" w:rsidR="0080544F" w:rsidRPr="000A1D2A" w:rsidRDefault="0080544F" w:rsidP="008E6FFA">
            <w:pPr>
              <w:spacing w:after="0"/>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tc>
      </w:tr>
      <w:tr w:rsidR="00EF0B84" w14:paraId="5CBD9BD2" w14:textId="77777777" w:rsidTr="00EF0B84">
        <w:tc>
          <w:tcPr>
            <w:tcW w:w="9631" w:type="dxa"/>
          </w:tcPr>
          <w:p w14:paraId="710FB488" w14:textId="793E9CCB" w:rsidR="00EF0B84" w:rsidRPr="00EF0B84" w:rsidRDefault="00EF0B84" w:rsidP="00EF0B84">
            <w:pPr>
              <w:rPr>
                <w:iCs/>
                <w:color w:val="FF0000"/>
                <w:lang w:eastAsia="ko-KR"/>
              </w:rPr>
            </w:pPr>
            <w:r w:rsidRPr="00EF0B84">
              <w:rPr>
                <w:color w:val="FF0000"/>
              </w:rPr>
              <w:t xml:space="preserve">Up to 4-layers is supported for 2/3os sPDSCH. </w:t>
            </w:r>
            <w:r w:rsidRPr="00EF0B84">
              <w:rPr>
                <w:iCs/>
                <w:color w:val="FF0000"/>
                <w:lang w:eastAsia="ko-KR"/>
              </w:rPr>
              <w:t>The DMRS pattern is defined over two RB, mapped over 4 sub-carriers (see figure below for up to 2-layers). In case of 3 or 4-layer transmission, the UE is not expected to receive DMRS more than once ov</w:t>
            </w:r>
            <w:r>
              <w:rPr>
                <w:iCs/>
                <w:color w:val="FF0000"/>
                <w:lang w:eastAsia="ko-KR"/>
              </w:rPr>
              <w:t>er two consecutive 2/3os sTTIs</w:t>
            </w:r>
          </w:p>
          <w:p w14:paraId="6084ABBF" w14:textId="2ECAD5F9" w:rsidR="00EF0B84" w:rsidRPr="00EF0B84" w:rsidRDefault="00EF0B84" w:rsidP="00F9112E">
            <w:pPr>
              <w:jc w:val="center"/>
              <w:rPr>
                <w:iCs/>
                <w:color w:val="FF0000"/>
                <w:lang w:eastAsia="ko-KR"/>
              </w:rPr>
            </w:pPr>
            <w:r w:rsidRPr="00EF0B84">
              <w:rPr>
                <w:iCs/>
                <w:noProof/>
                <w:color w:val="FF0000"/>
                <w:lang w:eastAsia="ko-KR"/>
              </w:rPr>
              <w:drawing>
                <wp:inline distT="0" distB="0" distL="0" distR="0" wp14:anchorId="12EB8E8B" wp14:editId="71C82DA2">
                  <wp:extent cx="3152140"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tc>
      </w:tr>
      <w:tr w:rsidR="00F91CBC" w14:paraId="09EB07DA" w14:textId="77777777" w:rsidTr="00EF0B84">
        <w:tc>
          <w:tcPr>
            <w:tcW w:w="9631" w:type="dxa"/>
          </w:tcPr>
          <w:p w14:paraId="2527FB93" w14:textId="1898FAAF" w:rsidR="00F91CBC" w:rsidRPr="00EF0B84" w:rsidRDefault="00F91CBC" w:rsidP="00EF0B84">
            <w:pPr>
              <w:rPr>
                <w:color w:val="FF0000"/>
              </w:rPr>
            </w:pPr>
            <w:r w:rsidRPr="00F91CBC">
              <w:rPr>
                <w:iCs/>
                <w:color w:val="FF0000"/>
                <w:lang w:eastAsia="ko-KR"/>
              </w:rPr>
              <w:t xml:space="preserve">The time-domain position for DL DMRS of 3-symbol sPDSCH is placed in </w:t>
            </w:r>
            <w:r w:rsidRPr="00F91CBC">
              <w:rPr>
                <w:color w:val="FF0000"/>
                <w:lang w:eastAsia="zh-CN"/>
              </w:rPr>
              <w:t>the first two symbols</w:t>
            </w:r>
          </w:p>
        </w:tc>
      </w:tr>
      <w:tr w:rsidR="00F91CBC" w14:paraId="439595F2" w14:textId="77777777" w:rsidTr="00EF0B84">
        <w:tc>
          <w:tcPr>
            <w:tcW w:w="9631" w:type="dxa"/>
          </w:tcPr>
          <w:p w14:paraId="7C3CCD1C" w14:textId="6FD68E63" w:rsidR="00F91CBC" w:rsidRPr="00EF0B84" w:rsidRDefault="00F91CBC" w:rsidP="00EF0B84">
            <w:pPr>
              <w:rPr>
                <w:color w:val="FF0000"/>
              </w:rPr>
            </w:pPr>
            <w:r w:rsidRPr="00F91CBC">
              <w:rPr>
                <w:iCs/>
                <w:color w:val="FF0000"/>
                <w:lang w:eastAsia="ko-KR"/>
              </w:rPr>
              <w:t>For 4 layers transmission of 2/3os and 1-slot DMRS-based sPDSCH, the pairs for 2 layers are repeated in frequency</w:t>
            </w:r>
          </w:p>
        </w:tc>
      </w:tr>
      <w:tr w:rsidR="008E6FFA" w14:paraId="78A80696" w14:textId="77777777" w:rsidTr="00EF0B84">
        <w:tc>
          <w:tcPr>
            <w:tcW w:w="9631" w:type="dxa"/>
          </w:tcPr>
          <w:p w14:paraId="476494AA" w14:textId="3657FB6F" w:rsidR="008E6FFA" w:rsidRPr="008E6FFA" w:rsidRDefault="008E6FFA" w:rsidP="00EF0B84">
            <w:pPr>
              <w:rPr>
                <w:iCs/>
                <w:lang w:eastAsia="ko-KR"/>
              </w:rPr>
            </w:pPr>
            <w:r w:rsidRPr="008E6FFA">
              <w:rPr>
                <w:iCs/>
                <w:color w:val="FF0000"/>
                <w:lang w:eastAsia="ko-KR"/>
              </w:rPr>
              <w:t>For 1-slot DMRS based sPDSCH, up to 4 layers transmission is supported for TM 9/10 and up to 2 layers transmission is supported for TM 8.</w:t>
            </w:r>
          </w:p>
        </w:tc>
      </w:tr>
      <w:tr w:rsidR="0023270F" w:rsidRPr="0023270F" w14:paraId="5FEC283F" w14:textId="77777777" w:rsidTr="00EF0B84">
        <w:tc>
          <w:tcPr>
            <w:tcW w:w="9631" w:type="dxa"/>
          </w:tcPr>
          <w:p w14:paraId="01D0E310" w14:textId="77777777" w:rsidR="0023270F" w:rsidRPr="00E968C0" w:rsidRDefault="0023270F" w:rsidP="00CA630A">
            <w:pPr>
              <w:numPr>
                <w:ilvl w:val="0"/>
                <w:numId w:val="19"/>
              </w:numPr>
              <w:spacing w:after="0"/>
              <w:rPr>
                <w:rFonts w:eastAsia="MS Mincho"/>
                <w:iCs/>
                <w:lang w:val="en-US" w:eastAsia="ja-JP"/>
              </w:rPr>
            </w:pPr>
            <w:r w:rsidRPr="00FF74B7">
              <w:rPr>
                <w:rFonts w:eastAsia="MS Mincho"/>
                <w:iCs/>
                <w:lang w:val="en-US" w:eastAsia="ja-JP"/>
              </w:rPr>
              <w:t>DL DMRS can be shared among 2 consecutive sTTIs for the same UE for 2/3-symbol sPDSCH.</w:t>
            </w:r>
          </w:p>
          <w:p w14:paraId="45A39F0D" w14:textId="77777777" w:rsidR="0023270F" w:rsidRDefault="0023270F" w:rsidP="00CA630A">
            <w:pPr>
              <w:numPr>
                <w:ilvl w:val="1"/>
                <w:numId w:val="19"/>
              </w:numPr>
              <w:spacing w:after="0"/>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14:paraId="31197F15" w14:textId="78E654AE" w:rsidR="0023270F" w:rsidRPr="008E6FFA" w:rsidRDefault="008E6FFA" w:rsidP="00CA630A">
            <w:pPr>
              <w:numPr>
                <w:ilvl w:val="1"/>
                <w:numId w:val="19"/>
              </w:numPr>
              <w:spacing w:after="0"/>
              <w:rPr>
                <w:rFonts w:eastAsia="MS Mincho"/>
                <w:iCs/>
                <w:color w:val="FF0000"/>
                <w:lang w:val="en-US" w:eastAsia="ja-JP"/>
              </w:rPr>
            </w:pPr>
            <w:r w:rsidRPr="008E6FFA">
              <w:rPr>
                <w:iCs/>
                <w:color w:val="FF0000"/>
                <w:lang w:eastAsia="ko-KR"/>
              </w:rPr>
              <w:t>DMRS sharing across slots within a subframe is supported</w:t>
            </w:r>
          </w:p>
          <w:p w14:paraId="3C6092CA" w14:textId="6D430D49" w:rsidR="0023270F" w:rsidRPr="00FF74B7" w:rsidRDefault="0023270F" w:rsidP="00CA630A">
            <w:pPr>
              <w:numPr>
                <w:ilvl w:val="0"/>
                <w:numId w:val="19"/>
              </w:numPr>
              <w:spacing w:after="0"/>
              <w:rPr>
                <w:rFonts w:eastAsia="MS Mincho"/>
                <w:iCs/>
                <w:lang w:val="en-US" w:eastAsia="ja-JP"/>
              </w:rPr>
            </w:pPr>
            <w:r w:rsidRPr="00FF74B7">
              <w:rPr>
                <w:rFonts w:eastAsia="MS Mincho"/>
                <w:iCs/>
                <w:lang w:val="en-US" w:eastAsia="ja-JP"/>
              </w:rPr>
              <w:t>DL DMRS RE shift in frequency domain is supported when colliding with CRS RE.</w:t>
            </w:r>
          </w:p>
        </w:tc>
      </w:tr>
      <w:tr w:rsidR="008E6FFA" w:rsidRPr="0023270F" w14:paraId="7211CDE9" w14:textId="77777777" w:rsidTr="00EF0B84">
        <w:tc>
          <w:tcPr>
            <w:tcW w:w="9631" w:type="dxa"/>
          </w:tcPr>
          <w:p w14:paraId="1D236621" w14:textId="3D7BEFF3" w:rsidR="008E6FFA" w:rsidRPr="00FF74B7" w:rsidRDefault="008E6FFA" w:rsidP="00CA630A">
            <w:pPr>
              <w:numPr>
                <w:ilvl w:val="0"/>
                <w:numId w:val="19"/>
              </w:numPr>
              <w:spacing w:after="0"/>
              <w:rPr>
                <w:rFonts w:eastAsia="MS Mincho"/>
                <w:iCs/>
                <w:lang w:val="en-US" w:eastAsia="ja-JP"/>
              </w:rPr>
            </w:pPr>
            <w:r>
              <w:rPr>
                <w:iCs/>
                <w:color w:val="FF0000"/>
                <w:lang w:eastAsia="ko-KR"/>
              </w:rPr>
              <w:t xml:space="preserve">For 2/3-symbol </w:t>
            </w:r>
            <w:r w:rsidR="00F91CBC">
              <w:rPr>
                <w:iCs/>
                <w:color w:val="FF0000"/>
                <w:lang w:eastAsia="ko-KR"/>
              </w:rPr>
              <w:t xml:space="preserve">and 7-symbol </w:t>
            </w:r>
            <w:r>
              <w:rPr>
                <w:iCs/>
                <w:color w:val="FF0000"/>
                <w:lang w:eastAsia="ko-KR"/>
              </w:rPr>
              <w:t>sPDSCH, av</w:t>
            </w:r>
            <w:r w:rsidRPr="008E6FFA">
              <w:rPr>
                <w:iCs/>
                <w:color w:val="FF0000"/>
                <w:lang w:eastAsia="ko-KR"/>
              </w:rPr>
              <w:t>o</w:t>
            </w:r>
            <w:r>
              <w:rPr>
                <w:iCs/>
                <w:color w:val="FF0000"/>
                <w:lang w:eastAsia="ko-KR"/>
              </w:rPr>
              <w:t>i</w:t>
            </w:r>
            <w:r w:rsidRPr="008E6FFA">
              <w:rPr>
                <w:iCs/>
                <w:color w:val="FF0000"/>
                <w:lang w:eastAsia="ko-KR"/>
              </w:rPr>
              <w:t>ding collision between DMRS and CSI-RS can be handled by eNB configuration without spec impacts.</w:t>
            </w:r>
          </w:p>
        </w:tc>
      </w:tr>
      <w:tr w:rsidR="00F91CBC" w:rsidRPr="0023270F" w14:paraId="6019D4E2" w14:textId="77777777" w:rsidTr="00EF0B84">
        <w:tc>
          <w:tcPr>
            <w:tcW w:w="9631" w:type="dxa"/>
          </w:tcPr>
          <w:p w14:paraId="64991725" w14:textId="5A08D843" w:rsidR="00F91CBC" w:rsidRPr="00F91CBC" w:rsidRDefault="00F91CBC" w:rsidP="00F91CBC">
            <w:pPr>
              <w:spacing w:after="0"/>
              <w:rPr>
                <w:iCs/>
                <w:color w:val="FF0000"/>
                <w:lang w:eastAsia="ko-KR"/>
              </w:rPr>
            </w:pPr>
            <w:r w:rsidRPr="00F91CBC">
              <w:rPr>
                <w:iCs/>
                <w:color w:val="FF0000"/>
                <w:lang w:eastAsia="ko-KR"/>
              </w:rPr>
              <w:t>For up to 2 layers transmission of 1-slot sPDSCH, the DMRS is placed on 3 subcarriers spaced by 4 subcarriers within an RB</w:t>
            </w:r>
          </w:p>
        </w:tc>
      </w:tr>
      <w:tr w:rsidR="00F91CBC" w:rsidRPr="0023270F" w14:paraId="60F0098E" w14:textId="77777777" w:rsidTr="00EF0B84">
        <w:tc>
          <w:tcPr>
            <w:tcW w:w="9631" w:type="dxa"/>
          </w:tcPr>
          <w:p w14:paraId="53BEFCAB" w14:textId="73AB79D4" w:rsidR="00F91CBC" w:rsidRPr="00F91CBC" w:rsidRDefault="00F91CBC" w:rsidP="00F91CBC">
            <w:pPr>
              <w:spacing w:after="0"/>
              <w:rPr>
                <w:iCs/>
                <w:color w:val="FF0000"/>
                <w:lang w:eastAsia="ko-KR"/>
              </w:rPr>
            </w:pPr>
            <w:r w:rsidRPr="00F91CBC">
              <w:rPr>
                <w:iCs/>
                <w:color w:val="FF0000"/>
                <w:lang w:eastAsia="ko-KR"/>
              </w:rPr>
              <w:t>For 1-slot sPDSCH, only a single pair of DMRS in time is supported</w:t>
            </w:r>
          </w:p>
        </w:tc>
      </w:tr>
      <w:tr w:rsidR="00F91CBC" w:rsidRPr="0023270F" w14:paraId="6516CB3F" w14:textId="77777777" w:rsidTr="00EF0B84">
        <w:tc>
          <w:tcPr>
            <w:tcW w:w="9631" w:type="dxa"/>
          </w:tcPr>
          <w:p w14:paraId="49A8A034" w14:textId="5730D7E6" w:rsidR="00F91CBC" w:rsidRPr="00F91CBC" w:rsidRDefault="00F91CBC" w:rsidP="00F91CBC">
            <w:pPr>
              <w:rPr>
                <w:iCs/>
                <w:color w:val="FF0000"/>
                <w:lang w:eastAsia="ko-KR"/>
              </w:rPr>
            </w:pPr>
            <w:r w:rsidRPr="00F91CBC">
              <w:rPr>
                <w:iCs/>
                <w:color w:val="FF0000"/>
                <w:lang w:eastAsia="ko-KR"/>
              </w:rPr>
              <w:t>For the first 1-slot sPDSCH in a subframe, one pair of DMRS are placed in OFDM symbol index #3 and #4, of slot 0.</w:t>
            </w:r>
          </w:p>
        </w:tc>
      </w:tr>
      <w:tr w:rsidR="00F91CBC" w:rsidRPr="0023270F" w14:paraId="513437FD" w14:textId="77777777" w:rsidTr="00EF0B84">
        <w:tc>
          <w:tcPr>
            <w:tcW w:w="9631" w:type="dxa"/>
          </w:tcPr>
          <w:p w14:paraId="531113DF" w14:textId="5B54C6EA" w:rsidR="00F91CBC" w:rsidRPr="00F91CBC" w:rsidRDefault="00F91CBC" w:rsidP="00F91CBC">
            <w:pPr>
              <w:rPr>
                <w:iCs/>
                <w:color w:val="FF0000"/>
                <w:lang w:eastAsia="ko-KR"/>
              </w:rPr>
            </w:pPr>
            <w:r w:rsidRPr="00F91CBC">
              <w:rPr>
                <w:iCs/>
                <w:color w:val="FF0000"/>
                <w:lang w:eastAsia="ko-KR"/>
              </w:rPr>
              <w:t>For the second 1-slot sPDSCH in a subframe, one pair of DMRS are placed in OFDM symbols index #2 and #3, of slot 1.</w:t>
            </w:r>
          </w:p>
        </w:tc>
      </w:tr>
    </w:tbl>
    <w:p w14:paraId="5677663D" w14:textId="700C8BA2" w:rsidR="006249F6" w:rsidRPr="003A5CB8" w:rsidRDefault="00261713" w:rsidP="006249F6">
      <w:pPr>
        <w:pStyle w:val="Heading2"/>
      </w:pPr>
      <w:r>
        <w:t>4</w:t>
      </w:r>
      <w:r w:rsidR="006249F6" w:rsidRPr="003A5CB8">
        <w:t>.</w:t>
      </w:r>
      <w:r w:rsidR="00511F77">
        <w:t>7</w:t>
      </w:r>
      <w:r w:rsidR="006249F6" w:rsidRPr="003A5CB8">
        <w:tab/>
        <w:t>UL data channel design</w:t>
      </w:r>
    </w:p>
    <w:p w14:paraId="3D9A0509" w14:textId="72650FC7" w:rsidR="006249F6" w:rsidRDefault="00261713" w:rsidP="006249F6">
      <w:pPr>
        <w:pStyle w:val="Heading3"/>
      </w:pPr>
      <w:r>
        <w:t>4</w:t>
      </w:r>
      <w:r w:rsidR="006249F6" w:rsidRPr="003A5CB8">
        <w:t>.</w:t>
      </w:r>
      <w:r w:rsidR="00511F77">
        <w:t>7</w:t>
      </w:r>
      <w:r w:rsidR="006249F6" w:rsidRPr="003A5CB8">
        <w:t>.1</w:t>
      </w:r>
      <w:r w:rsidR="006249F6" w:rsidRPr="003A5CB8">
        <w:tab/>
        <w:t>sPUSCH design</w:t>
      </w:r>
    </w:p>
    <w:tbl>
      <w:tblPr>
        <w:tblStyle w:val="TableGrid"/>
        <w:tblW w:w="0" w:type="auto"/>
        <w:tblLook w:val="04A0" w:firstRow="1" w:lastRow="0" w:firstColumn="1" w:lastColumn="0" w:noHBand="0" w:noVBand="1"/>
      </w:tblPr>
      <w:tblGrid>
        <w:gridCol w:w="9631"/>
      </w:tblGrid>
      <w:tr w:rsidR="00F40C57" w14:paraId="19B9E0DD" w14:textId="77777777" w:rsidTr="003D3D51">
        <w:tc>
          <w:tcPr>
            <w:tcW w:w="9631" w:type="dxa"/>
          </w:tcPr>
          <w:p w14:paraId="25ADDB11" w14:textId="635117F9" w:rsidR="00F40C57" w:rsidRPr="004A393D" w:rsidRDefault="009C2B56" w:rsidP="00F40C57">
            <w:pPr>
              <w:spacing w:after="0"/>
              <w:rPr>
                <w:rFonts w:eastAsia="MS Mincho"/>
                <w:lang w:val="en-US" w:eastAsia="ja-JP"/>
              </w:rPr>
            </w:pPr>
            <w:r>
              <w:rPr>
                <w:rFonts w:eastAsia="MS Mincho"/>
                <w:iCs/>
                <w:lang w:val="en-US" w:eastAsia="ja-JP"/>
              </w:rPr>
              <w:t>An allocation based on the indication of the start and the length of allocation is supported in the UL for sPUSCH</w:t>
            </w:r>
          </w:p>
        </w:tc>
      </w:tr>
      <w:tr w:rsidR="00F91CBC" w14:paraId="7CEEF290" w14:textId="77777777" w:rsidTr="003D3D51">
        <w:tc>
          <w:tcPr>
            <w:tcW w:w="9631" w:type="dxa"/>
          </w:tcPr>
          <w:p w14:paraId="4BA10FFB" w14:textId="75DC6B1B" w:rsidR="00F91CBC" w:rsidRDefault="00F91CBC" w:rsidP="00F40C57">
            <w:pPr>
              <w:spacing w:after="0"/>
              <w:rPr>
                <w:rFonts w:eastAsia="MS Mincho"/>
                <w:iCs/>
                <w:lang w:val="en-US" w:eastAsia="ja-JP"/>
              </w:rPr>
            </w:pPr>
            <w:r w:rsidRPr="00F91CBC">
              <w:rPr>
                <w:rFonts w:eastAsia="MS Mincho"/>
                <w:iCs/>
                <w:color w:val="FF0000"/>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3D3D51" w14:paraId="608DEFD8" w14:textId="77777777" w:rsidTr="003D3D51">
        <w:tc>
          <w:tcPr>
            <w:tcW w:w="9631" w:type="dxa"/>
          </w:tcPr>
          <w:p w14:paraId="7BBB6B9E"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For sPUSCH and sPDSCH, the value in the legacy TBS is scaled according to TBS*α with the resulting TBS rounded off to the closest valid TBS.</w:t>
            </w:r>
          </w:p>
          <w:p w14:paraId="601C9404" w14:textId="77777777" w:rsidR="003D3D51" w:rsidRPr="003D3D51" w:rsidRDefault="003D3D51" w:rsidP="003D3D51">
            <w:pPr>
              <w:rPr>
                <w:rFonts w:eastAsia="MS Mincho"/>
                <w:iCs/>
                <w:color w:val="FF0000"/>
                <w:lang w:eastAsia="ja-JP"/>
              </w:rPr>
            </w:pPr>
            <w:r w:rsidRPr="003D3D51">
              <w:rPr>
                <w:rFonts w:eastAsia="MS Mincho"/>
                <w:iCs/>
                <w:color w:val="FF0000"/>
                <w:lang w:eastAsia="ja-JP"/>
              </w:rPr>
              <w:t>- NOTE: The α value can be the same or different for different sTTI lengths and for sPUSCH and sPDSCH</w:t>
            </w:r>
          </w:p>
          <w:p w14:paraId="76E8EB0B" w14:textId="436754F7" w:rsidR="003D3D51" w:rsidRDefault="003D3D51" w:rsidP="003D3D51">
            <w:pPr>
              <w:spacing w:after="0"/>
              <w:rPr>
                <w:rFonts w:eastAsia="MS Mincho"/>
                <w:iCs/>
                <w:lang w:val="en-US" w:eastAsia="ja-JP"/>
              </w:rPr>
            </w:pPr>
            <w:r w:rsidRPr="003D3D51">
              <w:rPr>
                <w:rFonts w:eastAsia="MS Mincho"/>
                <w:iCs/>
                <w:color w:val="FF0000"/>
                <w:lang w:eastAsia="ja-JP"/>
              </w:rPr>
              <w:t>- The TBS scaling is performed assuming the same number of layers within a codeword for PDSCH and sPDSCH.</w:t>
            </w:r>
          </w:p>
        </w:tc>
      </w:tr>
      <w:tr w:rsidR="00F91CBC" w14:paraId="0EEE4C04" w14:textId="77777777" w:rsidTr="003D3D51">
        <w:tc>
          <w:tcPr>
            <w:tcW w:w="9631" w:type="dxa"/>
          </w:tcPr>
          <w:p w14:paraId="0DD71286" w14:textId="66E6E4CE" w:rsidR="00F91CBC" w:rsidRPr="003D3D51" w:rsidRDefault="00F91CBC" w:rsidP="003D3D51">
            <w:pPr>
              <w:rPr>
                <w:rFonts w:eastAsia="MS Mincho"/>
                <w:iCs/>
                <w:color w:val="FF0000"/>
                <w:lang w:eastAsia="ja-JP"/>
              </w:rPr>
            </w:pPr>
            <w:r w:rsidRPr="0076478C">
              <w:rPr>
                <w:rFonts w:eastAsia="MS Mincho"/>
                <w:iCs/>
                <w:color w:val="FF0000"/>
                <w:lang w:eastAsia="ja-JP"/>
              </w:rPr>
              <w:t>The resource allocation type 1 is not supported for scheduling of sPUSCH.</w:t>
            </w:r>
          </w:p>
        </w:tc>
      </w:tr>
      <w:tr w:rsidR="00F91CBC" w14:paraId="600AF1C6" w14:textId="77777777" w:rsidTr="003D3D51">
        <w:tc>
          <w:tcPr>
            <w:tcW w:w="9631" w:type="dxa"/>
          </w:tcPr>
          <w:p w14:paraId="1EEA25A7" w14:textId="77777777" w:rsidR="00F91CBC" w:rsidRPr="00F91CBC" w:rsidRDefault="00F91CBC" w:rsidP="00F91CBC">
            <w:pPr>
              <w:rPr>
                <w:rFonts w:eastAsia="MS Mincho"/>
                <w:iCs/>
                <w:color w:val="FF0000"/>
                <w:lang w:eastAsia="ja-JP"/>
              </w:rPr>
            </w:pPr>
            <w:r w:rsidRPr="00F91CBC">
              <w:rPr>
                <w:rFonts w:eastAsia="MS Mincho"/>
                <w:iCs/>
                <w:color w:val="FF0000"/>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F91CBC" w:rsidRPr="00F91CBC" w14:paraId="44B51468" w14:textId="77777777" w:rsidTr="005F3250">
              <w:trPr>
                <w:jc w:val="center"/>
              </w:trPr>
              <w:tc>
                <w:tcPr>
                  <w:tcW w:w="1869" w:type="dxa"/>
                  <w:shd w:val="clear" w:color="auto" w:fill="D9E2F3"/>
                </w:tcPr>
                <w:p w14:paraId="17B340A7" w14:textId="77777777" w:rsidR="00F91CBC" w:rsidRPr="00F91CBC" w:rsidRDefault="00F91CBC" w:rsidP="00F91CBC">
                  <w:pPr>
                    <w:jc w:val="center"/>
                    <w:rPr>
                      <w:b/>
                      <w:iCs/>
                      <w:color w:val="FF0000"/>
                      <w:sz w:val="16"/>
                    </w:rPr>
                  </w:pPr>
                </w:p>
              </w:tc>
              <w:tc>
                <w:tcPr>
                  <w:tcW w:w="963" w:type="dxa"/>
                  <w:shd w:val="clear" w:color="auto" w:fill="D9E2F3"/>
                </w:tcPr>
                <w:p w14:paraId="52C3F6FF" w14:textId="77777777" w:rsidR="00F91CBC" w:rsidRPr="00F91CBC" w:rsidRDefault="00F91CBC" w:rsidP="00F91CBC">
                  <w:pPr>
                    <w:jc w:val="center"/>
                    <w:rPr>
                      <w:b/>
                      <w:iCs/>
                      <w:color w:val="FF0000"/>
                      <w:sz w:val="16"/>
                    </w:rPr>
                  </w:pPr>
                  <w:r w:rsidRPr="00F91CBC">
                    <w:rPr>
                      <w:b/>
                      <w:iCs/>
                      <w:color w:val="FF0000"/>
                      <w:sz w:val="16"/>
                    </w:rPr>
                    <w:t>5 MHz</w:t>
                  </w:r>
                </w:p>
              </w:tc>
              <w:tc>
                <w:tcPr>
                  <w:tcW w:w="963" w:type="dxa"/>
                  <w:shd w:val="clear" w:color="auto" w:fill="D9E2F3"/>
                </w:tcPr>
                <w:p w14:paraId="42E7748C" w14:textId="77777777" w:rsidR="00F91CBC" w:rsidRPr="00F91CBC" w:rsidRDefault="00F91CBC" w:rsidP="00F91CBC">
                  <w:pPr>
                    <w:jc w:val="center"/>
                    <w:rPr>
                      <w:b/>
                      <w:iCs/>
                      <w:color w:val="FF0000"/>
                      <w:sz w:val="16"/>
                    </w:rPr>
                  </w:pPr>
                  <w:r w:rsidRPr="00F91CBC">
                    <w:rPr>
                      <w:b/>
                      <w:iCs/>
                      <w:color w:val="FF0000"/>
                      <w:sz w:val="16"/>
                    </w:rPr>
                    <w:t>10 MHz</w:t>
                  </w:r>
                </w:p>
              </w:tc>
              <w:tc>
                <w:tcPr>
                  <w:tcW w:w="819" w:type="dxa"/>
                  <w:shd w:val="clear" w:color="auto" w:fill="D9E2F3"/>
                </w:tcPr>
                <w:p w14:paraId="446EE584" w14:textId="77777777" w:rsidR="00F91CBC" w:rsidRPr="00F91CBC" w:rsidRDefault="00F91CBC" w:rsidP="00F91CBC">
                  <w:pPr>
                    <w:jc w:val="center"/>
                    <w:rPr>
                      <w:b/>
                      <w:iCs/>
                      <w:color w:val="FF0000"/>
                      <w:sz w:val="16"/>
                    </w:rPr>
                  </w:pPr>
                  <w:r w:rsidRPr="00F91CBC">
                    <w:rPr>
                      <w:b/>
                      <w:iCs/>
                      <w:color w:val="FF0000"/>
                      <w:sz w:val="16"/>
                    </w:rPr>
                    <w:t>15 MHz</w:t>
                  </w:r>
                </w:p>
              </w:tc>
              <w:tc>
                <w:tcPr>
                  <w:tcW w:w="963" w:type="dxa"/>
                  <w:shd w:val="clear" w:color="auto" w:fill="D9E2F3"/>
                </w:tcPr>
                <w:p w14:paraId="6D67DDCE" w14:textId="77777777" w:rsidR="00F91CBC" w:rsidRPr="00F91CBC" w:rsidRDefault="00F91CBC" w:rsidP="00F91CBC">
                  <w:pPr>
                    <w:jc w:val="center"/>
                    <w:rPr>
                      <w:b/>
                      <w:iCs/>
                      <w:color w:val="FF0000"/>
                      <w:sz w:val="16"/>
                    </w:rPr>
                  </w:pPr>
                  <w:r w:rsidRPr="00F91CBC">
                    <w:rPr>
                      <w:b/>
                      <w:iCs/>
                      <w:color w:val="FF0000"/>
                      <w:sz w:val="16"/>
                    </w:rPr>
                    <w:t>20 MHz</w:t>
                  </w:r>
                </w:p>
              </w:tc>
            </w:tr>
            <w:tr w:rsidR="00F91CBC" w:rsidRPr="00F91CBC" w14:paraId="2867ABAA" w14:textId="77777777" w:rsidTr="005F3250">
              <w:trPr>
                <w:jc w:val="center"/>
              </w:trPr>
              <w:tc>
                <w:tcPr>
                  <w:tcW w:w="1869" w:type="dxa"/>
                  <w:shd w:val="clear" w:color="auto" w:fill="auto"/>
                </w:tcPr>
                <w:p w14:paraId="71DCBB43" w14:textId="77777777" w:rsidR="00F91CBC" w:rsidRPr="00F91CBC" w:rsidRDefault="00F91CBC" w:rsidP="00F91CBC">
                  <w:pPr>
                    <w:jc w:val="center"/>
                    <w:rPr>
                      <w:iCs/>
                      <w:color w:val="FF0000"/>
                      <w:sz w:val="16"/>
                      <w:lang w:val="en-US"/>
                    </w:rPr>
                  </w:pPr>
                  <w:r w:rsidRPr="00F91CBC">
                    <w:rPr>
                      <w:iCs/>
                      <w:color w:val="FF0000"/>
                      <w:sz w:val="16"/>
                      <w:lang w:val="en-US"/>
                    </w:rPr>
                    <w:t xml:space="preserve"> </w:t>
                  </w:r>
                  <w:r w:rsidRPr="00F91CBC">
                    <w:rPr>
                      <w:iCs/>
                      <w:color w:val="FF0000"/>
                      <w:sz w:val="16"/>
                    </w:rPr>
                    <w:t xml:space="preserve">sRBG size </w:t>
                  </w:r>
                </w:p>
              </w:tc>
              <w:tc>
                <w:tcPr>
                  <w:tcW w:w="963" w:type="dxa"/>
                </w:tcPr>
                <w:p w14:paraId="3C08DF3E" w14:textId="77777777" w:rsidR="00F91CBC" w:rsidRPr="00F91CBC" w:rsidRDefault="00F91CBC" w:rsidP="00F91CBC">
                  <w:pPr>
                    <w:jc w:val="center"/>
                    <w:rPr>
                      <w:iCs/>
                      <w:color w:val="FF0000"/>
                      <w:sz w:val="16"/>
                      <w:lang w:val="en-US"/>
                    </w:rPr>
                  </w:pPr>
                  <w:r w:rsidRPr="00F91CBC">
                    <w:rPr>
                      <w:iCs/>
                      <w:color w:val="FF0000"/>
                      <w:sz w:val="16"/>
                      <w:lang w:val="en-US"/>
                    </w:rPr>
                    <w:t>4</w:t>
                  </w:r>
                </w:p>
              </w:tc>
              <w:tc>
                <w:tcPr>
                  <w:tcW w:w="963" w:type="dxa"/>
                  <w:shd w:val="clear" w:color="auto" w:fill="auto"/>
                </w:tcPr>
                <w:p w14:paraId="3B692890"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819" w:type="dxa"/>
                  <w:shd w:val="clear" w:color="auto" w:fill="auto"/>
                </w:tcPr>
                <w:p w14:paraId="4C45EA63"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963" w:type="dxa"/>
                  <w:shd w:val="clear" w:color="auto" w:fill="auto"/>
                </w:tcPr>
                <w:p w14:paraId="313DBC25" w14:textId="77777777" w:rsidR="00F91CBC" w:rsidRPr="00F91CBC" w:rsidRDefault="00F91CBC" w:rsidP="00F91CBC">
                  <w:pPr>
                    <w:jc w:val="center"/>
                    <w:rPr>
                      <w:iCs/>
                      <w:color w:val="FF0000"/>
                      <w:sz w:val="16"/>
                      <w:lang w:val="sv-SE"/>
                    </w:rPr>
                  </w:pPr>
                  <w:r w:rsidRPr="00F91CBC">
                    <w:rPr>
                      <w:iCs/>
                      <w:color w:val="FF0000"/>
                      <w:sz w:val="16"/>
                      <w:lang w:val="sv-SE"/>
                    </w:rPr>
                    <w:t>4</w:t>
                  </w:r>
                </w:p>
              </w:tc>
            </w:tr>
            <w:tr w:rsidR="00F91CBC" w:rsidRPr="00F91CBC" w14:paraId="3797F696" w14:textId="77777777" w:rsidTr="005F3250">
              <w:trPr>
                <w:jc w:val="center"/>
              </w:trPr>
              <w:tc>
                <w:tcPr>
                  <w:tcW w:w="1869" w:type="dxa"/>
                  <w:shd w:val="clear" w:color="auto" w:fill="auto"/>
                </w:tcPr>
                <w:p w14:paraId="2C315287" w14:textId="77777777" w:rsidR="00F91CBC" w:rsidRPr="00F91CBC" w:rsidRDefault="00F91CBC" w:rsidP="00F91CBC">
                  <w:pPr>
                    <w:jc w:val="center"/>
                    <w:rPr>
                      <w:iCs/>
                      <w:color w:val="FF0000"/>
                      <w:sz w:val="16"/>
                      <w:lang w:val="en-US"/>
                    </w:rPr>
                  </w:pPr>
                  <w:r w:rsidRPr="00F91CBC">
                    <w:rPr>
                      <w:iCs/>
                      <w:color w:val="FF0000"/>
                      <w:sz w:val="16"/>
                      <w:lang w:val="en-US"/>
                    </w:rPr>
                    <w:t>Starting point granularity</w:t>
                  </w:r>
                </w:p>
              </w:tc>
              <w:tc>
                <w:tcPr>
                  <w:tcW w:w="963" w:type="dxa"/>
                </w:tcPr>
                <w:p w14:paraId="7B37E09A" w14:textId="77777777" w:rsidR="00F91CBC" w:rsidRPr="00F91CBC" w:rsidRDefault="00F91CBC" w:rsidP="00F91CBC">
                  <w:pPr>
                    <w:jc w:val="center"/>
                    <w:rPr>
                      <w:iCs/>
                      <w:color w:val="FF0000"/>
                      <w:sz w:val="16"/>
                      <w:lang w:val="en-US"/>
                    </w:rPr>
                  </w:pPr>
                  <w:r w:rsidRPr="00F91CBC">
                    <w:rPr>
                      <w:iCs/>
                      <w:color w:val="FF0000"/>
                      <w:sz w:val="16"/>
                      <w:lang w:val="en-US"/>
                    </w:rPr>
                    <w:t>4</w:t>
                  </w:r>
                </w:p>
              </w:tc>
              <w:tc>
                <w:tcPr>
                  <w:tcW w:w="963" w:type="dxa"/>
                  <w:shd w:val="clear" w:color="auto" w:fill="auto"/>
                </w:tcPr>
                <w:p w14:paraId="29B072CD"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819" w:type="dxa"/>
                  <w:shd w:val="clear" w:color="auto" w:fill="auto"/>
                </w:tcPr>
                <w:p w14:paraId="7130E9E0" w14:textId="77777777" w:rsidR="00F91CBC" w:rsidRPr="00F91CBC" w:rsidRDefault="00F91CBC" w:rsidP="00F91CBC">
                  <w:pPr>
                    <w:jc w:val="center"/>
                    <w:rPr>
                      <w:iCs/>
                      <w:color w:val="FF0000"/>
                      <w:sz w:val="16"/>
                      <w:lang w:val="sv-SE"/>
                    </w:rPr>
                  </w:pPr>
                  <w:r w:rsidRPr="00F91CBC">
                    <w:rPr>
                      <w:iCs/>
                      <w:color w:val="FF0000"/>
                      <w:sz w:val="16"/>
                      <w:lang w:val="sv-SE"/>
                    </w:rPr>
                    <w:t>4</w:t>
                  </w:r>
                </w:p>
              </w:tc>
              <w:tc>
                <w:tcPr>
                  <w:tcW w:w="963" w:type="dxa"/>
                  <w:shd w:val="clear" w:color="auto" w:fill="auto"/>
                </w:tcPr>
                <w:p w14:paraId="7C893A8C" w14:textId="77777777" w:rsidR="00F91CBC" w:rsidRPr="00F91CBC" w:rsidRDefault="00F91CBC" w:rsidP="00F91CBC">
                  <w:pPr>
                    <w:jc w:val="center"/>
                    <w:rPr>
                      <w:iCs/>
                      <w:color w:val="FF0000"/>
                      <w:sz w:val="16"/>
                      <w:lang w:val="sv-SE"/>
                    </w:rPr>
                  </w:pPr>
                  <w:r w:rsidRPr="00F91CBC">
                    <w:rPr>
                      <w:iCs/>
                      <w:color w:val="FF0000"/>
                      <w:sz w:val="16"/>
                      <w:lang w:val="sv-SE"/>
                    </w:rPr>
                    <w:t>4</w:t>
                  </w:r>
                </w:p>
              </w:tc>
            </w:tr>
          </w:tbl>
          <w:p w14:paraId="7E09FBB9" w14:textId="77777777" w:rsidR="00F91CBC" w:rsidRPr="00F91CBC" w:rsidRDefault="00F91CBC" w:rsidP="003D3D51">
            <w:pPr>
              <w:rPr>
                <w:rFonts w:eastAsia="MS Mincho"/>
                <w:iCs/>
                <w:color w:val="FF0000"/>
                <w:lang w:eastAsia="ja-JP"/>
              </w:rPr>
            </w:pPr>
          </w:p>
        </w:tc>
      </w:tr>
      <w:tr w:rsidR="00F91CBC" w14:paraId="26D105AC" w14:textId="77777777" w:rsidTr="003D3D51">
        <w:tc>
          <w:tcPr>
            <w:tcW w:w="9631" w:type="dxa"/>
          </w:tcPr>
          <w:p w14:paraId="04C57974" w14:textId="52A76356" w:rsidR="00F91CBC" w:rsidRPr="00F91CBC" w:rsidRDefault="00F91CBC" w:rsidP="00F91CBC">
            <w:pPr>
              <w:rPr>
                <w:rFonts w:eastAsia="MS Mincho"/>
                <w:iCs/>
                <w:lang w:eastAsia="ja-JP"/>
              </w:rPr>
            </w:pPr>
            <w:r w:rsidRPr="00F91CBC">
              <w:rPr>
                <w:rFonts w:eastAsia="MS Mincho"/>
                <w:iCs/>
                <w:color w:val="FF0000"/>
                <w:lang w:eastAsia="ja-JP"/>
              </w:rPr>
              <w:t>For resource allocation in UL, only multiples of the sRBGs size can be allocated to sPUSCH</w:t>
            </w:r>
          </w:p>
        </w:tc>
      </w:tr>
      <w:tr w:rsidR="00F91CBC" w14:paraId="5E4BC47A" w14:textId="77777777" w:rsidTr="003D3D51">
        <w:tc>
          <w:tcPr>
            <w:tcW w:w="9631" w:type="dxa"/>
          </w:tcPr>
          <w:p w14:paraId="7345F819" w14:textId="0F31D523" w:rsidR="00F91CBC" w:rsidRPr="00F91CBC" w:rsidRDefault="00F91CBC" w:rsidP="00F91CBC">
            <w:pPr>
              <w:rPr>
                <w:rFonts w:eastAsia="MS Mincho"/>
                <w:iCs/>
                <w:color w:val="FF0000"/>
                <w:lang w:eastAsia="ja-JP"/>
              </w:rPr>
            </w:pPr>
            <w:r w:rsidRPr="0076478C">
              <w:rPr>
                <w:rFonts w:eastAsia="MS Mincho"/>
                <w:iCs/>
                <w:color w:val="FF0000"/>
                <w:lang w:eastAsia="ja-JP"/>
              </w:rPr>
              <w:t>UL transmission modes for sTTI and 1ms TTI are configured independently.</w:t>
            </w:r>
          </w:p>
        </w:tc>
      </w:tr>
      <w:tr w:rsidR="00F91CBC" w14:paraId="05AE7215" w14:textId="77777777" w:rsidTr="003D3D51">
        <w:tc>
          <w:tcPr>
            <w:tcW w:w="9631" w:type="dxa"/>
          </w:tcPr>
          <w:p w14:paraId="3AB9D1B2" w14:textId="3D7B5145" w:rsidR="00F91CBC" w:rsidRPr="0076478C" w:rsidRDefault="00F91CBC" w:rsidP="00F91CBC">
            <w:pPr>
              <w:rPr>
                <w:rFonts w:eastAsia="MS Mincho"/>
                <w:iCs/>
                <w:color w:val="FF0000"/>
                <w:lang w:eastAsia="ja-JP"/>
              </w:rPr>
            </w:pPr>
            <w:r w:rsidRPr="0076478C">
              <w:rPr>
                <w:rFonts w:eastAsia="MS Mincho"/>
                <w:iCs/>
                <w:color w:val="FF0000"/>
                <w:lang w:eastAsia="ja-JP"/>
              </w:rPr>
              <w:t>For 1-slot sPUSCH, the TBS scaling factor is 0.5.</w:t>
            </w:r>
          </w:p>
        </w:tc>
      </w:tr>
      <w:tr w:rsidR="00F91CBC" w14:paraId="7E3AA072" w14:textId="77777777" w:rsidTr="003D3D51">
        <w:tc>
          <w:tcPr>
            <w:tcW w:w="9631" w:type="dxa"/>
          </w:tcPr>
          <w:p w14:paraId="232FDCE9" w14:textId="2A2A3265" w:rsidR="00F91CBC" w:rsidRPr="0076478C" w:rsidRDefault="00F91CBC" w:rsidP="00F91CBC">
            <w:pPr>
              <w:rPr>
                <w:rFonts w:eastAsia="MS Mincho"/>
                <w:iCs/>
                <w:color w:val="FF0000"/>
                <w:lang w:eastAsia="ja-JP"/>
              </w:rPr>
            </w:pPr>
            <w:r w:rsidRPr="00F91CBC">
              <w:rPr>
                <w:rFonts w:eastAsia="MS Mincho"/>
                <w:iCs/>
                <w:color w:val="FF0000"/>
                <w:lang w:eastAsia="ja-JP"/>
              </w:rPr>
              <w:t>The TBS scaling factor for 2/3-symbol sPUSCH is 1/12 and 2/12 for 1 and 2 data symbols in sPUSCH respectively</w:t>
            </w:r>
          </w:p>
        </w:tc>
      </w:tr>
      <w:tr w:rsidR="00F91CBC" w14:paraId="5CE937DB" w14:textId="77777777" w:rsidTr="003D3D51">
        <w:tc>
          <w:tcPr>
            <w:tcW w:w="9631" w:type="dxa"/>
          </w:tcPr>
          <w:p w14:paraId="785B2D63" w14:textId="7A10C75D" w:rsidR="00F91CBC" w:rsidRPr="00F91CBC" w:rsidRDefault="00F91CBC" w:rsidP="00F91CBC">
            <w:pPr>
              <w:rPr>
                <w:rFonts w:eastAsia="MS Mincho"/>
                <w:iCs/>
                <w:color w:val="FF0000"/>
                <w:lang w:eastAsia="ja-JP"/>
              </w:rPr>
            </w:pPr>
            <w:r w:rsidRPr="00F91CBC">
              <w:rPr>
                <w:rFonts w:eastAsia="MS Mincho"/>
                <w:iCs/>
                <w:color w:val="FF0000"/>
                <w:lang w:eastAsia="ja-JP"/>
              </w:rPr>
              <w:t>For 1-slot sPUSCH, IFDMA with RPF=1 and</w:t>
            </w:r>
            <w:r w:rsidRPr="00F91CBC">
              <w:rPr>
                <w:rFonts w:eastAsia="MS Mincho"/>
                <w:b/>
                <w:iCs/>
                <w:color w:val="FF0000"/>
                <w:lang w:eastAsia="ja-JP"/>
              </w:rPr>
              <w:t xml:space="preserve"> </w:t>
            </w:r>
            <w:r w:rsidRPr="00F91CBC">
              <w:rPr>
                <w:rFonts w:eastAsia="MS Mincho"/>
                <w:iCs/>
                <w:color w:val="FF0000"/>
                <w:lang w:eastAsia="ja-JP"/>
              </w:rPr>
              <w:t xml:space="preserve">2 is supported. </w:t>
            </w:r>
            <w:r w:rsidRPr="00F91CBC">
              <w:rPr>
                <w:rFonts w:eastAsia="MS Mincho"/>
                <w:iCs/>
                <w:color w:val="FF0000"/>
                <w:highlight w:val="yellow"/>
                <w:lang w:eastAsia="ja-JP"/>
              </w:rPr>
              <w:t>FFS</w:t>
            </w:r>
            <w:r w:rsidRPr="00F91CBC">
              <w:rPr>
                <w:rFonts w:eastAsia="MS Mincho"/>
                <w:iCs/>
                <w:color w:val="FF0000"/>
                <w:lang w:eastAsia="ja-JP"/>
              </w:rPr>
              <w:t xml:space="preserve"> configuration.</w:t>
            </w:r>
          </w:p>
        </w:tc>
      </w:tr>
      <w:tr w:rsidR="00066187" w14:paraId="348AFC24" w14:textId="77777777" w:rsidTr="003D3D51">
        <w:tc>
          <w:tcPr>
            <w:tcW w:w="9631" w:type="dxa"/>
          </w:tcPr>
          <w:p w14:paraId="1773121F" w14:textId="6B1BEAC5" w:rsidR="00066187" w:rsidRPr="00F91CBC" w:rsidRDefault="00066187" w:rsidP="00F91CBC">
            <w:pPr>
              <w:rPr>
                <w:rFonts w:eastAsia="MS Mincho"/>
                <w:iCs/>
                <w:color w:val="FF0000"/>
                <w:lang w:eastAsia="ja-JP"/>
              </w:rPr>
            </w:pPr>
            <w:bookmarkStart w:id="5" w:name="_Hlk495688934"/>
            <w:r w:rsidRPr="00066187">
              <w:rPr>
                <w:rFonts w:eastAsia="MS Mincho"/>
                <w:iCs/>
                <w:color w:val="FF0000"/>
                <w:lang w:eastAsia="ja-JP"/>
              </w:rPr>
              <w:t>For 1-slot sPUSCH with 4 layers, DMRS port multiplexing is supported by different cyclic shifts for RPF=1, and by combination of combs and cyclic shifts for RPF=2.</w:t>
            </w:r>
            <w:bookmarkEnd w:id="5"/>
          </w:p>
        </w:tc>
      </w:tr>
    </w:tbl>
    <w:p w14:paraId="58BFF0B3" w14:textId="714361F5" w:rsidR="006249F6" w:rsidRDefault="00261713" w:rsidP="006249F6">
      <w:pPr>
        <w:pStyle w:val="Heading3"/>
      </w:pPr>
      <w:r>
        <w:t>4</w:t>
      </w:r>
      <w:r w:rsidR="006249F6" w:rsidRPr="003A5CB8">
        <w:t>.</w:t>
      </w:r>
      <w:r w:rsidR="00511F77">
        <w:t>7</w:t>
      </w:r>
      <w:r w:rsidR="006249F6" w:rsidRPr="003A5CB8">
        <w:t>.2</w:t>
      </w:r>
      <w:r w:rsidR="006249F6" w:rsidRPr="003A5CB8">
        <w:tab/>
        <w:t>UL DMRS design</w:t>
      </w:r>
    </w:p>
    <w:tbl>
      <w:tblPr>
        <w:tblStyle w:val="TableGrid"/>
        <w:tblW w:w="0" w:type="auto"/>
        <w:tblLook w:val="04A0" w:firstRow="1" w:lastRow="0" w:firstColumn="1" w:lastColumn="0" w:noHBand="0" w:noVBand="1"/>
      </w:tblPr>
      <w:tblGrid>
        <w:gridCol w:w="9631"/>
      </w:tblGrid>
      <w:tr w:rsidR="00D928E6" w14:paraId="2A44F67A" w14:textId="77777777" w:rsidTr="00D928E6">
        <w:tc>
          <w:tcPr>
            <w:tcW w:w="9781" w:type="dxa"/>
          </w:tcPr>
          <w:p w14:paraId="32B0796B" w14:textId="77777777" w:rsidR="00D928E6" w:rsidRPr="005D4280" w:rsidRDefault="00D928E6" w:rsidP="00107ECF">
            <w:pPr>
              <w:spacing w:after="0"/>
              <w:rPr>
                <w:lang w:val="en-US"/>
              </w:rPr>
            </w:pPr>
            <w:r w:rsidRPr="005D4280">
              <w:rPr>
                <w:lang w:val="en-US"/>
              </w:rPr>
              <w:t xml:space="preserve">For DM-RS of sPUSCH, the followings are recommended to be supported: </w:t>
            </w:r>
          </w:p>
          <w:p w14:paraId="372EC235" w14:textId="77777777" w:rsidR="00D928E6" w:rsidRPr="005D4280" w:rsidRDefault="00D928E6" w:rsidP="00107ECF">
            <w:pPr>
              <w:spacing w:after="0"/>
              <w:ind w:left="568" w:hanging="284"/>
              <w:rPr>
                <w:lang w:val="en-US"/>
              </w:rPr>
            </w:pPr>
            <w:r w:rsidRPr="005D4280">
              <w:rPr>
                <w:lang w:val="en-US"/>
              </w:rPr>
              <w:t>-</w:t>
            </w:r>
            <w:r w:rsidRPr="005D4280">
              <w:rPr>
                <w:lang w:val="en-US"/>
              </w:rPr>
              <w:tab/>
              <w:t xml:space="preserve">For the case of 1-slot TTI length, reuse the current DM-RS </w:t>
            </w:r>
          </w:p>
          <w:p w14:paraId="649C6E8B" w14:textId="77777777" w:rsidR="00B23C83" w:rsidRDefault="00D928E6" w:rsidP="00107ECF">
            <w:pPr>
              <w:spacing w:after="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14:paraId="21CC00BC" w14:textId="30A73F59" w:rsidR="00D928E6" w:rsidRPr="00B23C83" w:rsidRDefault="00B23C83" w:rsidP="00107ECF">
            <w:pPr>
              <w:spacing w:after="0"/>
              <w:ind w:left="852" w:hanging="284"/>
              <w:rPr>
                <w:lang w:val="en-US"/>
              </w:rPr>
            </w:pPr>
            <w:r>
              <w:rPr>
                <w:lang w:val="en-US"/>
              </w:rPr>
              <w:t xml:space="preserve">- </w:t>
            </w:r>
            <w:r w:rsidR="00D928E6" w:rsidRPr="005D4280">
              <w:rPr>
                <w:lang w:val="en-US"/>
              </w:rPr>
              <w:t>At least 2 contiguous TTIs can be shared/multiplexed.</w:t>
            </w:r>
          </w:p>
        </w:tc>
      </w:tr>
      <w:tr w:rsidR="009C2B56" w14:paraId="053CC008" w14:textId="77777777" w:rsidTr="00D928E6">
        <w:tc>
          <w:tcPr>
            <w:tcW w:w="9781" w:type="dxa"/>
          </w:tcPr>
          <w:p w14:paraId="069FB43F" w14:textId="77777777" w:rsidR="009C2B56" w:rsidRPr="00B448E1" w:rsidRDefault="009C2B56" w:rsidP="009C2B56">
            <w:pPr>
              <w:spacing w:after="0"/>
              <w:rPr>
                <w:rFonts w:eastAsia="MS Mincho"/>
                <w:lang w:val="en-US" w:eastAsia="ja-JP"/>
              </w:rPr>
            </w:pPr>
            <w:r w:rsidRPr="00B448E1">
              <w:rPr>
                <w:rFonts w:eastAsia="MS Mincho"/>
                <w:lang w:val="en-US" w:eastAsia="ja-JP"/>
              </w:rPr>
              <w:t>IFDMA DMRS is supported for 2-symbol based sPUSCH</w:t>
            </w:r>
          </w:p>
          <w:p w14:paraId="25050F98" w14:textId="1B1DB62A" w:rsidR="009C2B56" w:rsidRPr="00B448E1" w:rsidRDefault="009C2B56" w:rsidP="00CA630A">
            <w:pPr>
              <w:numPr>
                <w:ilvl w:val="0"/>
                <w:numId w:val="21"/>
              </w:numPr>
              <w:spacing w:after="0"/>
              <w:rPr>
                <w:rFonts w:eastAsia="MS Mincho"/>
                <w:lang w:val="sv-SE" w:eastAsia="ja-JP"/>
              </w:rPr>
            </w:pPr>
            <w:r w:rsidRPr="00B448E1">
              <w:rPr>
                <w:rFonts w:eastAsia="MS Mincho"/>
                <w:lang w:val="en-US" w:eastAsia="ja-JP"/>
              </w:rPr>
              <w:t>Support RPF=2</w:t>
            </w:r>
          </w:p>
          <w:p w14:paraId="5DE21CF5" w14:textId="467DC995" w:rsidR="00B448E1" w:rsidRPr="00B448E1" w:rsidRDefault="00B448E1" w:rsidP="00CA630A">
            <w:pPr>
              <w:numPr>
                <w:ilvl w:val="0"/>
                <w:numId w:val="21"/>
              </w:numPr>
              <w:spacing w:after="0"/>
              <w:rPr>
                <w:rFonts w:eastAsia="MS Mincho"/>
                <w:lang w:val="en-US" w:eastAsia="ja-JP"/>
              </w:rPr>
            </w:pPr>
            <w:r w:rsidRPr="00C95421">
              <w:rPr>
                <w:rFonts w:eastAsia="MS Mincho"/>
                <w:iCs/>
                <w:lang w:val="en-US" w:eastAsia="ja-JP"/>
              </w:rPr>
              <w:t>Each comb supports up to 2 layers multiplexing for IFDMA DMRS for 2/3-symbol sPUSCH</w:t>
            </w:r>
          </w:p>
          <w:p w14:paraId="1BFF726E" w14:textId="77777777" w:rsidR="009C2B56" w:rsidRDefault="009C2B56" w:rsidP="00CA630A">
            <w:pPr>
              <w:numPr>
                <w:ilvl w:val="0"/>
                <w:numId w:val="21"/>
              </w:numPr>
              <w:spacing w:after="0"/>
              <w:rPr>
                <w:rFonts w:eastAsia="MS Mincho"/>
                <w:lang w:val="en-US" w:eastAsia="ja-JP"/>
              </w:rPr>
            </w:pPr>
            <w:r w:rsidRPr="00B448E1">
              <w:rPr>
                <w:rFonts w:eastAsia="MS Mincho"/>
                <w:lang w:val="en-US" w:eastAsia="ja-JP"/>
              </w:rPr>
              <w:t>Support UL</w:t>
            </w:r>
            <w:r w:rsidRPr="004A393D">
              <w:rPr>
                <w:rFonts w:eastAsia="MS Mincho"/>
                <w:lang w:val="en-US" w:eastAsia="ja-JP"/>
              </w:rPr>
              <w:t xml:space="preserve"> DMRS EPRE power boosting to maintain same transmit power for both DMRS symbol and data symbol</w:t>
            </w:r>
          </w:p>
          <w:p w14:paraId="3BE96E64" w14:textId="7445273E" w:rsidR="009C2B56" w:rsidRPr="009C2B56" w:rsidRDefault="009C2B56" w:rsidP="00CA630A">
            <w:pPr>
              <w:numPr>
                <w:ilvl w:val="0"/>
                <w:numId w:val="21"/>
              </w:numPr>
              <w:spacing w:after="0"/>
              <w:rPr>
                <w:rFonts w:eastAsia="MS Mincho"/>
                <w:lang w:val="en-US" w:eastAsia="ja-JP"/>
              </w:rPr>
            </w:pPr>
            <w:r w:rsidRPr="009C2B56">
              <w:rPr>
                <w:rFonts w:eastAsia="MS Mincho"/>
                <w:lang w:val="en-US" w:eastAsia="ja-JP"/>
              </w:rPr>
              <w:t>No new UL DMRS sequence generation compared to PUSCH in Rel-14 (including new sequence length from eFD-MIMO)</w:t>
            </w:r>
          </w:p>
        </w:tc>
      </w:tr>
      <w:tr w:rsidR="00B23C83" w14:paraId="41FE0799" w14:textId="77777777" w:rsidTr="00D928E6">
        <w:tc>
          <w:tcPr>
            <w:tcW w:w="9781" w:type="dxa"/>
          </w:tcPr>
          <w:p w14:paraId="59E33AD0" w14:textId="1E31B8C9" w:rsidR="00B23C83" w:rsidRPr="00436022" w:rsidRDefault="00B23C83" w:rsidP="00697D56">
            <w:pPr>
              <w:numPr>
                <w:ilvl w:val="0"/>
                <w:numId w:val="5"/>
              </w:numPr>
              <w:spacing w:after="0"/>
              <w:rPr>
                <w:rFonts w:eastAsia="MS Mincho"/>
                <w:lang w:val="en-US" w:eastAsia="ja-JP"/>
              </w:rPr>
            </w:pPr>
            <w:r w:rsidRPr="00436022">
              <w:rPr>
                <w:rFonts w:eastAsia="MS Mincho"/>
                <w:lang w:val="en-US" w:eastAsia="ja-JP"/>
              </w:rPr>
              <w:t>At least for 2-symbol based sTTI, UL DMRS position for sPUSCH is indicated by eNB</w:t>
            </w:r>
            <w:r w:rsidR="00A8790F">
              <w:rPr>
                <w:rFonts w:eastAsia="MS Mincho"/>
                <w:lang w:val="en-US" w:eastAsia="ja-JP"/>
              </w:rPr>
              <w:t xml:space="preserve"> </w:t>
            </w:r>
            <w:r w:rsidR="00A8790F" w:rsidRPr="00A8790F">
              <w:rPr>
                <w:rFonts w:eastAsia="MS Mincho"/>
                <w:color w:val="FF0000"/>
                <w:lang w:val="en-US" w:eastAsia="ja-JP"/>
              </w:rPr>
              <w:t>in sDCI</w:t>
            </w:r>
          </w:p>
          <w:p w14:paraId="294F928F" w14:textId="77777777" w:rsidR="00B23C83" w:rsidRPr="00436022" w:rsidRDefault="00B23C83" w:rsidP="00697D56">
            <w:pPr>
              <w:numPr>
                <w:ilvl w:val="0"/>
                <w:numId w:val="5"/>
              </w:numPr>
              <w:spacing w:after="0"/>
              <w:rPr>
                <w:rFonts w:eastAsia="MS Mincho"/>
                <w:lang w:val="en-US" w:eastAsia="ja-JP"/>
              </w:rPr>
            </w:pPr>
            <w:r w:rsidRPr="00436022">
              <w:rPr>
                <w:rFonts w:eastAsia="MS Mincho"/>
                <w:lang w:val="en-US" w:eastAsia="ja-JP"/>
              </w:rPr>
              <w:t>For 1-slot sTTI, self-contained UL DMRS for sPUSCH is supported</w:t>
            </w:r>
          </w:p>
          <w:p w14:paraId="6CB64D5D" w14:textId="77777777" w:rsidR="00B23C83" w:rsidRPr="00436022" w:rsidRDefault="00B23C83" w:rsidP="00697D56">
            <w:pPr>
              <w:numPr>
                <w:ilvl w:val="1"/>
                <w:numId w:val="5"/>
              </w:numPr>
              <w:spacing w:after="0"/>
              <w:rPr>
                <w:rFonts w:eastAsia="MS Mincho"/>
                <w:lang w:val="en-US" w:eastAsia="ja-JP"/>
              </w:rPr>
            </w:pPr>
            <w:r w:rsidRPr="00436022">
              <w:rPr>
                <w:rFonts w:eastAsia="MS Mincho"/>
                <w:lang w:val="en-US" w:eastAsia="ja-JP"/>
              </w:rPr>
              <w:t>Support at least the legacy DMRS structure, where DMRS is located in the fourth symbol of the slot</w:t>
            </w:r>
          </w:p>
          <w:p w14:paraId="2A881799" w14:textId="048D0875" w:rsidR="00B23C83" w:rsidRPr="00B23C83" w:rsidRDefault="00B23C83" w:rsidP="00B23C83">
            <w:pPr>
              <w:jc w:val="center"/>
              <w:rPr>
                <w:rFonts w:eastAsia="MS Mincho"/>
                <w:lang w:val="en-US" w:eastAsia="ja-JP"/>
              </w:rPr>
            </w:pPr>
            <w:r w:rsidRPr="00436022">
              <w:rPr>
                <w:rFonts w:eastAsia="MS Mincho"/>
                <w:lang w:val="sv-SE" w:eastAsia="ja-JP"/>
              </w:rPr>
              <w:object w:dxaOrig="8364" w:dyaOrig="1752" w14:anchorId="49764934">
                <v:shape id="_x0000_i1052" type="#_x0000_t75" style="width:204.45pt;height:42.9pt" o:ole="">
                  <v:imagedata r:id="rId66" o:title=""/>
                </v:shape>
                <o:OLEObject Type="Embed" ProgID="Visio.Drawing.11" ShapeID="_x0000_i1052" DrawAspect="Content" ObjectID="_1569521787" r:id="rId67"/>
              </w:object>
            </w:r>
          </w:p>
        </w:tc>
      </w:tr>
      <w:tr w:rsidR="00B23C83" w14:paraId="49FFE72F" w14:textId="77777777" w:rsidTr="00D928E6">
        <w:tc>
          <w:tcPr>
            <w:tcW w:w="9781" w:type="dxa"/>
          </w:tcPr>
          <w:p w14:paraId="1B1CBBA5" w14:textId="77777777" w:rsidR="00136978" w:rsidRDefault="00136978" w:rsidP="00CA630A">
            <w:pPr>
              <w:numPr>
                <w:ilvl w:val="0"/>
                <w:numId w:val="6"/>
              </w:numPr>
              <w:spacing w:after="0"/>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14:paraId="782BF917" w14:textId="0DDE101C" w:rsidR="00B23C83" w:rsidRPr="00136978" w:rsidRDefault="00136978" w:rsidP="00CA630A">
            <w:pPr>
              <w:numPr>
                <w:ilvl w:val="1"/>
                <w:numId w:val="6"/>
              </w:numPr>
              <w:spacing w:after="0"/>
              <w:rPr>
                <w:rFonts w:eastAsia="MS Mincho"/>
                <w:lang w:val="en-US" w:eastAsia="ja-JP"/>
              </w:rPr>
            </w:pPr>
            <w:r w:rsidRPr="00136978">
              <w:rPr>
                <w:rFonts w:eastAsia="MS Mincho"/>
                <w:lang w:val="en-US" w:eastAsia="ja-JP"/>
              </w:rPr>
              <w:t>TM1 and TM2 are supported</w:t>
            </w:r>
          </w:p>
        </w:tc>
      </w:tr>
    </w:tbl>
    <w:p w14:paraId="5681F957" w14:textId="4C3B1434" w:rsidR="006249F6" w:rsidRDefault="00261713" w:rsidP="006249F6">
      <w:pPr>
        <w:pStyle w:val="Heading3"/>
      </w:pPr>
      <w:r>
        <w:t>4</w:t>
      </w:r>
      <w:r w:rsidR="006249F6" w:rsidRPr="003A5CB8">
        <w:t>.</w:t>
      </w:r>
      <w:r w:rsidR="00511F77">
        <w:t>7</w:t>
      </w:r>
      <w:r w:rsidR="006249F6" w:rsidRPr="003A5CB8">
        <w:t>.3</w:t>
      </w:r>
      <w:r w:rsidR="006249F6" w:rsidRPr="003A5CB8">
        <w:tab/>
        <w:t>sPUSCH power control</w:t>
      </w:r>
    </w:p>
    <w:tbl>
      <w:tblPr>
        <w:tblStyle w:val="TableGrid"/>
        <w:tblW w:w="0" w:type="auto"/>
        <w:tblLook w:val="04A0" w:firstRow="1" w:lastRow="0" w:firstColumn="1" w:lastColumn="0" w:noHBand="0" w:noVBand="1"/>
      </w:tblPr>
      <w:tblGrid>
        <w:gridCol w:w="9631"/>
      </w:tblGrid>
      <w:tr w:rsidR="0094496E" w14:paraId="28482922" w14:textId="77777777" w:rsidTr="0094496E">
        <w:tc>
          <w:tcPr>
            <w:tcW w:w="9631" w:type="dxa"/>
          </w:tcPr>
          <w:p w14:paraId="448E75C0" w14:textId="711B8403" w:rsidR="0094496E" w:rsidRPr="008D1F3E" w:rsidRDefault="0094496E" w:rsidP="00CA630A">
            <w:pPr>
              <w:numPr>
                <w:ilvl w:val="0"/>
                <w:numId w:val="60"/>
              </w:numPr>
              <w:spacing w:after="0"/>
              <w:rPr>
                <w:rFonts w:eastAsia="MS Mincho"/>
                <w:iCs/>
                <w:lang w:val="en-US" w:eastAsia="ja-JP"/>
              </w:rPr>
            </w:pPr>
            <w:bookmarkStart w:id="6" w:name="_Hlk491429258"/>
            <w:r w:rsidRPr="008D1F3E">
              <w:rPr>
                <w:rFonts w:eastAsia="MS Mincho"/>
                <w:iCs/>
                <w:lang w:val="en-US" w:eastAsia="ja-JP"/>
              </w:rPr>
              <w:t>When multiple sPUSCH scheduled to the same UE share a DMRS symbol, the eNB has to guarantee the same output power and resource assignment for those sTTI.</w:t>
            </w:r>
            <w:bookmarkEnd w:id="6"/>
          </w:p>
        </w:tc>
      </w:tr>
      <w:tr w:rsidR="00066187" w14:paraId="0413AA4B" w14:textId="77777777" w:rsidTr="0094496E">
        <w:tc>
          <w:tcPr>
            <w:tcW w:w="9631" w:type="dxa"/>
          </w:tcPr>
          <w:p w14:paraId="0178B25A" w14:textId="77777777" w:rsidR="00066187" w:rsidRPr="00066187" w:rsidRDefault="00066187" w:rsidP="00513E24">
            <w:pPr>
              <w:spacing w:after="0"/>
              <w:rPr>
                <w:iCs/>
                <w:color w:val="FF0000"/>
              </w:rPr>
            </w:pPr>
            <w:r w:rsidRPr="00066187">
              <w:rPr>
                <w:iCs/>
                <w:color w:val="FF0000"/>
              </w:rPr>
              <w:t xml:space="preserve">For sPUSCH, the power control equation is reused from the PUSCH power control equation for 1ms TTI.  </w:t>
            </w:r>
          </w:p>
          <w:p w14:paraId="2C95A625" w14:textId="1326BBB4" w:rsidR="00066187" w:rsidRPr="00066187" w:rsidRDefault="00066187" w:rsidP="00513E24">
            <w:pPr>
              <w:spacing w:after="0"/>
              <w:rPr>
                <w:iCs/>
              </w:rPr>
            </w:pPr>
            <w:r w:rsidRPr="00066187">
              <w:rPr>
                <w:iCs/>
                <w:color w:val="FF0000"/>
              </w:rPr>
              <w:t xml:space="preserve">- </w:t>
            </w:r>
            <w:r w:rsidRPr="00066187">
              <w:rPr>
                <w:iCs/>
                <w:color w:val="FF0000"/>
                <w:highlight w:val="yellow"/>
              </w:rPr>
              <w:t>FFS</w:t>
            </w:r>
            <w:r w:rsidRPr="00066187">
              <w:rPr>
                <w:iCs/>
                <w:color w:val="FF0000"/>
              </w:rPr>
              <w:t xml:space="preserve"> on sTTI specific parameter definition and configurations </w:t>
            </w:r>
          </w:p>
        </w:tc>
      </w:tr>
      <w:tr w:rsidR="00066187" w14:paraId="2DE14F9B" w14:textId="77777777" w:rsidTr="0094496E">
        <w:tc>
          <w:tcPr>
            <w:tcW w:w="9631" w:type="dxa"/>
          </w:tcPr>
          <w:p w14:paraId="7946D835" w14:textId="2117C634" w:rsidR="00066187" w:rsidRPr="00066187" w:rsidRDefault="00066187" w:rsidP="00066187">
            <w:pPr>
              <w:rPr>
                <w:iCs/>
                <w:color w:val="FF0000"/>
              </w:rPr>
            </w:pPr>
            <w:r w:rsidRPr="00066187">
              <w:rPr>
                <w:iCs/>
                <w:color w:val="FF0000"/>
              </w:rPr>
              <w:t xml:space="preserve">For sPUSCH, the scaling parameter for path-loss estimate  </w:t>
            </w:r>
            <w:r w:rsidRPr="00066187">
              <w:rPr>
                <w:color w:val="FF0000"/>
                <w:position w:val="-12"/>
              </w:rPr>
              <w:object w:dxaOrig="620" w:dyaOrig="360" w14:anchorId="37B7CBF2">
                <v:shape id="_x0000_i1053" type="#_x0000_t75" style="width:21.7pt;height:12.9pt" o:ole="">
                  <v:imagedata r:id="rId68" o:title=""/>
                </v:shape>
                <o:OLEObject Type="Embed" ProgID="Equation.3" ShapeID="_x0000_i1053" DrawAspect="Content" ObjectID="_1569521788" r:id="rId69"/>
              </w:object>
            </w:r>
            <w:r w:rsidRPr="00066187">
              <w:rPr>
                <w:iCs/>
                <w:color w:val="FF0000"/>
              </w:rPr>
              <w:t xml:space="preserve"> for sTTI operation is reused from the parameter for 1ms TTI</w:t>
            </w:r>
          </w:p>
        </w:tc>
      </w:tr>
      <w:tr w:rsidR="00066187" w14:paraId="1FBEF588" w14:textId="77777777" w:rsidTr="0094496E">
        <w:tc>
          <w:tcPr>
            <w:tcW w:w="9631" w:type="dxa"/>
          </w:tcPr>
          <w:p w14:paraId="083621E5" w14:textId="7BDE23BE" w:rsidR="00066187" w:rsidRPr="00066187" w:rsidRDefault="00066187" w:rsidP="00066187">
            <w:pPr>
              <w:rPr>
                <w:iCs/>
                <w:color w:val="FF0000"/>
              </w:rPr>
            </w:pPr>
            <w:r w:rsidRPr="00066187">
              <w:rPr>
                <w:iCs/>
                <w:color w:val="FF0000"/>
              </w:rPr>
              <w:t>For sPUSCH, the configured P_0 (for 1 ms operation) is reused for sTTI operation.</w:t>
            </w:r>
          </w:p>
        </w:tc>
      </w:tr>
      <w:tr w:rsidR="00066187" w14:paraId="01E1530B" w14:textId="77777777" w:rsidTr="0094496E">
        <w:tc>
          <w:tcPr>
            <w:tcW w:w="9631" w:type="dxa"/>
          </w:tcPr>
          <w:p w14:paraId="38DC98DE" w14:textId="5437B70D" w:rsidR="00066187" w:rsidRPr="00066187" w:rsidRDefault="00066187" w:rsidP="00066187">
            <w:pPr>
              <w:rPr>
                <w:iCs/>
                <w:color w:val="FF0000"/>
              </w:rPr>
            </w:pPr>
            <w:r w:rsidRPr="00066187">
              <w:rPr>
                <w:iCs/>
                <w:color w:val="FF0000"/>
              </w:rPr>
              <w:t xml:space="preserve">For sPUSCH, the power offset value depending on MCS </w:t>
            </w:r>
            <w:r w:rsidRPr="00066187">
              <w:rPr>
                <w:color w:val="FF0000"/>
                <w:position w:val="-14"/>
              </w:rPr>
              <w:object w:dxaOrig="1320" w:dyaOrig="380" w14:anchorId="3C3B9108">
                <v:shape id="_x0000_i1054" type="#_x0000_t75" style="width:57.7pt;height:16.6pt" o:ole="">
                  <v:imagedata r:id="rId70" o:title=""/>
                </v:shape>
                <o:OLEObject Type="Embed" ProgID="Equation.3" ShapeID="_x0000_i1054" DrawAspect="Content" ObjectID="_1569521789" r:id="rId71"/>
              </w:object>
            </w:r>
            <w:r w:rsidRPr="00066187">
              <w:rPr>
                <w:iCs/>
                <w:color w:val="FF0000"/>
              </w:rPr>
              <w:t xml:space="preserve"> for sTTI operation is derived by reusing the existing parameter for 1ms TTI</w:t>
            </w:r>
          </w:p>
        </w:tc>
      </w:tr>
      <w:tr w:rsidR="00066187" w14:paraId="44B0EC59" w14:textId="77777777" w:rsidTr="0094496E">
        <w:tc>
          <w:tcPr>
            <w:tcW w:w="9631" w:type="dxa"/>
          </w:tcPr>
          <w:p w14:paraId="52D4B1AC" w14:textId="5267FC81" w:rsidR="00066187" w:rsidRPr="00066187" w:rsidRDefault="00066187" w:rsidP="00066187">
            <w:pPr>
              <w:rPr>
                <w:iCs/>
                <w:color w:val="FF0000"/>
              </w:rPr>
            </w:pPr>
            <w:r w:rsidRPr="00066187">
              <w:rPr>
                <w:iCs/>
                <w:color w:val="FF0000"/>
              </w:rPr>
              <w:t>For sPUSCH, only the TPC from sDCI is considered</w:t>
            </w:r>
          </w:p>
        </w:tc>
      </w:tr>
      <w:tr w:rsidR="00066187" w14:paraId="3DB0CA6B" w14:textId="77777777" w:rsidTr="0094496E">
        <w:tc>
          <w:tcPr>
            <w:tcW w:w="9631" w:type="dxa"/>
          </w:tcPr>
          <w:p w14:paraId="4252399F" w14:textId="77777777" w:rsidR="00066187" w:rsidRPr="00066187" w:rsidRDefault="00066187" w:rsidP="00066187">
            <w:pPr>
              <w:rPr>
                <w:iCs/>
                <w:color w:val="FF0000"/>
              </w:rPr>
            </w:pPr>
            <w:r w:rsidRPr="00066187">
              <w:rPr>
                <w:iCs/>
                <w:color w:val="FF0000"/>
              </w:rPr>
              <w:t>For PUSCH, only the TPC from DCI is considered.</w:t>
            </w:r>
          </w:p>
          <w:p w14:paraId="40454D3C" w14:textId="295A6526" w:rsidR="00066187" w:rsidRPr="00066187" w:rsidRDefault="00066187" w:rsidP="00066187">
            <w:pPr>
              <w:rPr>
                <w:iCs/>
                <w:color w:val="FF0000"/>
              </w:rPr>
            </w:pPr>
            <w:r w:rsidRPr="00066187">
              <w:rPr>
                <w:iCs/>
                <w:color w:val="FF0000"/>
              </w:rPr>
              <w:t>- NOTE: This is legacy behaviour and has no impact to the specification</w:t>
            </w:r>
          </w:p>
        </w:tc>
      </w:tr>
    </w:tbl>
    <w:p w14:paraId="1182EA4E" w14:textId="77777777" w:rsidR="0094496E" w:rsidRPr="0094496E" w:rsidRDefault="0094496E" w:rsidP="0094496E"/>
    <w:p w14:paraId="5347512D" w14:textId="59C52126" w:rsidR="006249F6" w:rsidRDefault="00261713" w:rsidP="006249F6">
      <w:pPr>
        <w:pStyle w:val="Heading2"/>
      </w:pPr>
      <w:r>
        <w:t>4</w:t>
      </w:r>
      <w:r w:rsidR="006249F6" w:rsidRPr="003A5CB8">
        <w:t>.</w:t>
      </w:r>
      <w:r w:rsidR="00511F77">
        <w:t>8</w:t>
      </w:r>
      <w:r w:rsidR="006249F6" w:rsidRPr="003A5CB8">
        <w:tab/>
        <w:t>FS2 aspects</w:t>
      </w:r>
    </w:p>
    <w:tbl>
      <w:tblPr>
        <w:tblStyle w:val="TableGrid"/>
        <w:tblW w:w="0" w:type="auto"/>
        <w:tblLook w:val="04A0" w:firstRow="1" w:lastRow="0" w:firstColumn="1" w:lastColumn="0" w:noHBand="0" w:noVBand="1"/>
      </w:tblPr>
      <w:tblGrid>
        <w:gridCol w:w="9631"/>
      </w:tblGrid>
      <w:tr w:rsidR="00B94077" w14:paraId="195C8635" w14:textId="77777777" w:rsidTr="00B94077">
        <w:tc>
          <w:tcPr>
            <w:tcW w:w="9631" w:type="dxa"/>
          </w:tcPr>
          <w:p w14:paraId="10C60FE5" w14:textId="0D9553B5" w:rsidR="00B94077" w:rsidRPr="008D1F3E" w:rsidRDefault="00B94077" w:rsidP="00B94077">
            <w:r w:rsidRPr="008D1F3E">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tc>
      </w:tr>
      <w:tr w:rsidR="00D306F1" w14:paraId="32FA075F" w14:textId="77777777" w:rsidTr="00B94077">
        <w:tc>
          <w:tcPr>
            <w:tcW w:w="9631" w:type="dxa"/>
          </w:tcPr>
          <w:p w14:paraId="1B3A9F32" w14:textId="3CF9A8EB" w:rsidR="00D306F1" w:rsidRPr="008D1F3E" w:rsidRDefault="00D306F1" w:rsidP="00B94077">
            <w:pPr>
              <w:rPr>
                <w:rFonts w:eastAsia="MS Mincho"/>
                <w:iCs/>
                <w:lang w:eastAsia="ja-JP"/>
              </w:rPr>
            </w:pPr>
            <w:r w:rsidRPr="004C4FDF">
              <w:rPr>
                <w:color w:val="FF0000"/>
                <w:lang w:eastAsia="ja-JP"/>
              </w:rPr>
              <w:t>DMRS-based and CRS-based sPDSCH are supported in the first slot of the DwPTS, except for SSC 0 and 5.</w:t>
            </w:r>
          </w:p>
        </w:tc>
      </w:tr>
      <w:tr w:rsidR="00D306F1" w14:paraId="3878D2E0" w14:textId="77777777" w:rsidTr="00B94077">
        <w:tc>
          <w:tcPr>
            <w:tcW w:w="9631" w:type="dxa"/>
          </w:tcPr>
          <w:p w14:paraId="3DC13772" w14:textId="3C7C6DCE" w:rsidR="00D306F1" w:rsidRPr="004C4FDF" w:rsidRDefault="00D306F1" w:rsidP="00B94077">
            <w:pPr>
              <w:rPr>
                <w:color w:val="FF0000"/>
                <w:lang w:eastAsia="ja-JP"/>
              </w:rPr>
            </w:pPr>
            <w:r w:rsidRPr="00D306F1">
              <w:rPr>
                <w:color w:val="FF0000"/>
                <w:lang w:eastAsia="ja-JP"/>
              </w:rPr>
              <w:t>DMRS-based and CRS-based sPDSCH are supported in the second slot of the DwPTS for SSC 3,4,8.</w:t>
            </w:r>
            <w:r>
              <w:rPr>
                <w:color w:val="FF0000"/>
                <w:lang w:eastAsia="ja-JP"/>
              </w:rPr>
              <w:br/>
            </w:r>
            <w:r w:rsidRPr="008D1F3E">
              <w:rPr>
                <w:rFonts w:eastAsia="MS Mincho"/>
                <w:iCs/>
                <w:highlight w:val="yellow"/>
                <w:lang w:eastAsia="ja-JP"/>
              </w:rPr>
              <w:t>FFS</w:t>
            </w:r>
            <w:r w:rsidRPr="008D1F3E">
              <w:rPr>
                <w:rFonts w:eastAsia="MS Mincho"/>
                <w:iCs/>
                <w:lang w:eastAsia="ja-JP"/>
              </w:rPr>
              <w:t xml:space="preserve"> on configuration 1,2,6,7</w:t>
            </w:r>
          </w:p>
        </w:tc>
      </w:tr>
      <w:tr w:rsidR="00B94077" w14:paraId="0290093F" w14:textId="77777777" w:rsidTr="00B94077">
        <w:tc>
          <w:tcPr>
            <w:tcW w:w="9631" w:type="dxa"/>
          </w:tcPr>
          <w:p w14:paraId="7CA5E005" w14:textId="57BF7E1B" w:rsidR="00B94077" w:rsidRPr="008D1F3E" w:rsidRDefault="00B94077" w:rsidP="00B94077">
            <w:pPr>
              <w:rPr>
                <w:rFonts w:eastAsia="MS Mincho"/>
                <w:iCs/>
                <w:lang w:eastAsia="ja-JP"/>
              </w:rPr>
            </w:pPr>
            <w:r w:rsidRPr="008D1F3E">
              <w:rPr>
                <w:rFonts w:eastAsia="MS Mincho"/>
                <w:iCs/>
                <w:lang w:eastAsia="ja-JP"/>
              </w:rPr>
              <w:t>The X-symbol sTTI is scheduled independently.</w:t>
            </w:r>
          </w:p>
        </w:tc>
      </w:tr>
      <w:tr w:rsidR="00B94077" w14:paraId="247E06A1" w14:textId="77777777" w:rsidTr="00B94077">
        <w:tc>
          <w:tcPr>
            <w:tcW w:w="9631" w:type="dxa"/>
          </w:tcPr>
          <w:p w14:paraId="38C97AEF" w14:textId="1FB473D0" w:rsidR="00B94077" w:rsidRPr="008D1F3E" w:rsidRDefault="00B94077" w:rsidP="00B94077">
            <w:pPr>
              <w:rPr>
                <w:rFonts w:eastAsia="MS Mincho"/>
                <w:iCs/>
                <w:lang w:eastAsia="ja-JP"/>
              </w:rPr>
            </w:pPr>
            <w:r w:rsidRPr="008D1F3E">
              <w:rPr>
                <w:rFonts w:eastAsia="MS Mincho"/>
                <w:iCs/>
                <w:lang w:eastAsia="ja-JP"/>
              </w:rPr>
              <w:t>For special subframe configurations 0~9, the sPUSCH/sPUCCH transmission is not supported in UpPTS.</w:t>
            </w:r>
          </w:p>
        </w:tc>
      </w:tr>
      <w:tr w:rsidR="00B94077" w14:paraId="2E3878F2" w14:textId="77777777" w:rsidTr="00B94077">
        <w:tc>
          <w:tcPr>
            <w:tcW w:w="9631" w:type="dxa"/>
          </w:tcPr>
          <w:p w14:paraId="67A7DF90" w14:textId="2298156D" w:rsidR="00B94077" w:rsidRPr="008D1F3E" w:rsidRDefault="00B94077" w:rsidP="00B94077">
            <w:pPr>
              <w:rPr>
                <w:rFonts w:eastAsia="MS Mincho"/>
                <w:iCs/>
                <w:lang w:eastAsia="ja-JP"/>
              </w:rPr>
            </w:pPr>
            <w:r w:rsidRPr="008D1F3E">
              <w:rPr>
                <w:rFonts w:eastAsia="MS Mincho"/>
                <w:iCs/>
                <w:lang w:eastAsia="ja-JP"/>
              </w:rPr>
              <w:t xml:space="preserve">For special subframe configurations 10, </w:t>
            </w:r>
            <w:r w:rsidR="00635B73" w:rsidRPr="00635B73">
              <w:rPr>
                <w:rFonts w:eastAsia="MS Mincho"/>
                <w:iCs/>
                <w:color w:val="FF0000"/>
                <w:lang w:eastAsia="ja-JP"/>
              </w:rPr>
              <w:t xml:space="preserve">both sPUSCH and sPUCCH </w:t>
            </w:r>
            <w:r w:rsidRPr="008D1F3E">
              <w:rPr>
                <w:rFonts w:eastAsia="MS Mincho"/>
                <w:iCs/>
                <w:lang w:eastAsia="ja-JP"/>
              </w:rPr>
              <w:t>transmission is supported in UpPTS</w:t>
            </w:r>
          </w:p>
        </w:tc>
      </w:tr>
      <w:tr w:rsidR="00114721" w14:paraId="6361CE06" w14:textId="77777777" w:rsidTr="00B94077">
        <w:tc>
          <w:tcPr>
            <w:tcW w:w="9631" w:type="dxa"/>
          </w:tcPr>
          <w:p w14:paraId="23893FD0" w14:textId="3A29B69D" w:rsidR="00114721" w:rsidRPr="008D1F3E" w:rsidRDefault="00114721" w:rsidP="00B94077">
            <w:pPr>
              <w:rPr>
                <w:rFonts w:eastAsia="MS Mincho"/>
                <w:iCs/>
                <w:lang w:eastAsia="ja-JP"/>
              </w:rPr>
            </w:pPr>
            <w:r w:rsidRPr="00114721">
              <w:rPr>
                <w:color w:val="FF0000"/>
                <w:lang w:eastAsia="ja-JP"/>
              </w:rPr>
              <w:t>Support HARQ-ACK on sPUSCH in UpPTS for SSC 10</w:t>
            </w:r>
          </w:p>
        </w:tc>
      </w:tr>
      <w:tr w:rsidR="00114721" w14:paraId="02313417" w14:textId="77777777" w:rsidTr="00B94077">
        <w:tc>
          <w:tcPr>
            <w:tcW w:w="9631" w:type="dxa"/>
          </w:tcPr>
          <w:p w14:paraId="5611C14B" w14:textId="34A801AA" w:rsidR="00114721" w:rsidRPr="00114721" w:rsidRDefault="00114721" w:rsidP="00B94077">
            <w:pPr>
              <w:rPr>
                <w:color w:val="FF0000"/>
                <w:lang w:eastAsia="ja-JP"/>
              </w:rPr>
            </w:pPr>
            <w:r w:rsidRPr="00114721">
              <w:rPr>
                <w:color w:val="FF0000"/>
                <w:lang w:eastAsia="ja-JP"/>
              </w:rPr>
              <w:t>Transmission of sDCI to schedule sPUSCH is supported in X-symbol sTTI, where the X-symbol sTTI denotes the part of DwPTS in the second slot of a special subframe and X is the number of symbols of DwPTS in the second slot</w:t>
            </w:r>
          </w:p>
        </w:tc>
      </w:tr>
      <w:tr w:rsidR="00B94077" w14:paraId="68F6D51E" w14:textId="77777777" w:rsidTr="00B94077">
        <w:tc>
          <w:tcPr>
            <w:tcW w:w="9631" w:type="dxa"/>
          </w:tcPr>
          <w:p w14:paraId="53C28861" w14:textId="4817ABFC" w:rsidR="00B94077" w:rsidRPr="008D1F3E" w:rsidRDefault="00B94077" w:rsidP="00B94077">
            <w:pPr>
              <w:rPr>
                <w:rFonts w:eastAsia="MS Mincho"/>
                <w:iCs/>
                <w:lang w:eastAsia="ja-JP"/>
              </w:rPr>
            </w:pPr>
            <w:r w:rsidRPr="008D1F3E">
              <w:rPr>
                <w:rFonts w:eastAsia="MS Mincho"/>
                <w:iCs/>
                <w:lang w:eastAsia="ja-JP"/>
              </w:rPr>
              <w:t>For 1-slot sTTI operation, a single minimum processing time is supported.</w:t>
            </w:r>
          </w:p>
        </w:tc>
      </w:tr>
      <w:tr w:rsidR="00B94077" w14:paraId="732DA4E9" w14:textId="77777777" w:rsidTr="00B94077">
        <w:tc>
          <w:tcPr>
            <w:tcW w:w="9631" w:type="dxa"/>
          </w:tcPr>
          <w:p w14:paraId="270E85BF" w14:textId="116128DE" w:rsidR="00B94077" w:rsidRPr="008D1F3E" w:rsidRDefault="00B94077" w:rsidP="00B94077">
            <w:pPr>
              <w:rPr>
                <w:rFonts w:eastAsia="MS Mincho"/>
                <w:iCs/>
                <w:lang w:eastAsia="ja-JP"/>
              </w:rPr>
            </w:pPr>
            <w:r w:rsidRPr="008D1F3E">
              <w:rPr>
                <w:rFonts w:eastAsia="MS Mincho"/>
                <w:iCs/>
                <w:lang w:eastAsia="ja-JP"/>
              </w:rPr>
              <w:t>The timing between sPDSCH to HARQ-ACK and UL grant to sPUSCH are determined by pre-defined table.</w:t>
            </w:r>
          </w:p>
        </w:tc>
      </w:tr>
      <w:tr w:rsidR="00114721" w14:paraId="064BE6EE" w14:textId="77777777" w:rsidTr="00B94077">
        <w:tc>
          <w:tcPr>
            <w:tcW w:w="9631" w:type="dxa"/>
          </w:tcPr>
          <w:p w14:paraId="28E6E51F" w14:textId="77777777" w:rsidR="00114721" w:rsidRPr="00114721" w:rsidRDefault="00114721" w:rsidP="00114721">
            <w:pPr>
              <w:rPr>
                <w:color w:val="FF0000"/>
                <w:lang w:eastAsia="ja-JP"/>
              </w:rPr>
            </w:pPr>
            <w:r w:rsidRPr="00114721">
              <w:rPr>
                <w:color w:val="FF0000"/>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14721" w:rsidRPr="00114721" w14:paraId="15B2D4D7" w14:textId="77777777" w:rsidTr="005F3250">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3CF093A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745C584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 xml:space="preserve">slot number </w:t>
                  </w:r>
                  <w:r w:rsidRPr="00114721">
                    <w:rPr>
                      <w:rFonts w:ascii="Arial" w:eastAsia="Malgun Gothic" w:hAnsi="Arial" w:cs="Arial"/>
                      <w:i/>
                      <w:iCs/>
                      <w:color w:val="FF0000"/>
                      <w:sz w:val="16"/>
                      <w:szCs w:val="16"/>
                    </w:rPr>
                    <w:t>n</w:t>
                  </w:r>
                </w:p>
              </w:tc>
            </w:tr>
            <w:tr w:rsidR="00114721" w:rsidRPr="00114721" w14:paraId="46DAB986"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89BEF2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131B99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A92E85"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46A704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262CE2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8A9C8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7A2FCE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2CBC21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DE1C65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982FD9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146E7E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83BCAF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8E6EA4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DB5AF1C"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0B837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ABE375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E5E657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667641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7789D4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9377AF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07580C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19</w:t>
                  </w:r>
                </w:p>
              </w:tc>
            </w:tr>
            <w:tr w:rsidR="00114721" w:rsidRPr="00114721" w14:paraId="4C232E23"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0C11FC"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A1AD53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273D6E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10785D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A5D4E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E4A4C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2A65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03F9A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C346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0D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FC3DBC4" w14:textId="77777777" w:rsidR="00114721" w:rsidRPr="00114721" w:rsidRDefault="00114721" w:rsidP="00114721">
                  <w:pPr>
                    <w:jc w:val="center"/>
                    <w:rPr>
                      <w:rFonts w:ascii="Arial" w:eastAsia="Malgun Gothic" w:hAnsi="Arial" w:cs="Arial"/>
                      <w:color w:val="FF0000"/>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7D2C8D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70BE3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C3F496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EF0DF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F8978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D8D54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79EA9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983B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2AFBE2E" w14:textId="77777777" w:rsidR="00114721" w:rsidRPr="00114721" w:rsidRDefault="00114721" w:rsidP="00114721">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1FC05B" w14:textId="77777777" w:rsidR="00114721" w:rsidRPr="00114721" w:rsidRDefault="00114721" w:rsidP="00114721">
                  <w:pPr>
                    <w:jc w:val="center"/>
                    <w:rPr>
                      <w:rFonts w:ascii="Arial" w:eastAsia="Malgun Gothic" w:hAnsi="Arial" w:cs="Arial"/>
                      <w:color w:val="FF0000"/>
                      <w:sz w:val="16"/>
                      <w:szCs w:val="16"/>
                      <w:lang w:val="en-US"/>
                    </w:rPr>
                  </w:pPr>
                </w:p>
              </w:tc>
            </w:tr>
            <w:tr w:rsidR="00114721" w:rsidRPr="00114721" w14:paraId="343E00F3"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ADCEB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DFAF0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9642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3D4C7"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6C15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44FC5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1F44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55B4C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5979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95D03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12BE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D8AF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28137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7FCD3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F0A30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AB1A8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25CF3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A40F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EB76D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39C1B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8324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r>
            <w:tr w:rsidR="00114721" w:rsidRPr="00114721" w14:paraId="4756ED9E"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7297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BDB29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79ED5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A93780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6F7DD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6</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0215"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CBD83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18D5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73B2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7477F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3F2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22C81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63A74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14FEB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7DD73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B5BC6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0AC05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F82D261" w14:textId="77777777" w:rsidR="00114721" w:rsidRPr="00114721" w:rsidRDefault="00114721" w:rsidP="00114721">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8CDB339" w14:textId="77777777" w:rsidR="00114721" w:rsidRPr="00114721" w:rsidRDefault="00114721" w:rsidP="00114721">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615F55"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093209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6</w:t>
                  </w:r>
                </w:p>
              </w:tc>
            </w:tr>
            <w:tr w:rsidR="00114721" w:rsidRPr="00114721" w14:paraId="3FF4C676"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E6A44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7394ED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BD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3DEFB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196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93366D"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BC68C"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C9F4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167BE0"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9B0322"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297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4856E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39F80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D6CA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F08E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B580E1"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1DEDFC"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3FC9DE"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30240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BE2632E" w14:textId="77777777" w:rsidR="00114721" w:rsidRPr="00114721" w:rsidRDefault="00114721" w:rsidP="00114721">
                  <w:pPr>
                    <w:jc w:val="center"/>
                    <w:rPr>
                      <w:rFonts w:ascii="Arial" w:eastAsia="Malgun Gothic" w:hAnsi="Arial" w:cs="Arial"/>
                      <w:color w:val="FF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7039840" w14:textId="77777777" w:rsidR="00114721" w:rsidRPr="00114721" w:rsidRDefault="00114721" w:rsidP="00114721">
                  <w:pPr>
                    <w:jc w:val="center"/>
                    <w:rPr>
                      <w:rFonts w:ascii="Arial" w:eastAsia="Malgun Gothic" w:hAnsi="Arial" w:cs="Arial"/>
                      <w:color w:val="FF0000"/>
                      <w:sz w:val="16"/>
                      <w:szCs w:val="16"/>
                      <w:lang w:val="en-US"/>
                    </w:rPr>
                  </w:pPr>
                </w:p>
              </w:tc>
            </w:tr>
            <w:tr w:rsidR="00114721" w:rsidRPr="00114721" w14:paraId="6D48E34D" w14:textId="77777777" w:rsidTr="005F3250">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6E7655"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BE701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DE508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hint="eastAsia"/>
                      <w:color w:val="FF0000"/>
                      <w:sz w:val="16"/>
                      <w:szCs w:val="16"/>
                      <w:lang w:val="en-US"/>
                    </w:rPr>
                    <w:t>4</w:t>
                  </w: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41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41D69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3780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B0EF26"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D364A3"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C8A74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5C4D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1CCCC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E917B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3F48A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41175"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E6B9B"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62D254"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2BC31F"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E95799"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D27288"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809F1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647E2A" w14:textId="77777777" w:rsidR="00114721" w:rsidRPr="00114721" w:rsidRDefault="00114721" w:rsidP="00114721">
                  <w:pPr>
                    <w:jc w:val="center"/>
                    <w:rPr>
                      <w:rFonts w:ascii="Arial" w:eastAsia="Malgun Gothic" w:hAnsi="Arial" w:cs="Arial"/>
                      <w:color w:val="FF0000"/>
                      <w:sz w:val="16"/>
                      <w:szCs w:val="16"/>
                      <w:lang w:val="en-US"/>
                    </w:rPr>
                  </w:pPr>
                  <w:r w:rsidRPr="00114721">
                    <w:rPr>
                      <w:rFonts w:ascii="Arial" w:eastAsia="Malgun Gothic" w:hAnsi="Arial" w:cs="Arial"/>
                      <w:color w:val="FF0000"/>
                      <w:sz w:val="16"/>
                      <w:szCs w:val="16"/>
                      <w:lang w:val="en-US"/>
                    </w:rPr>
                    <w:t xml:space="preserve">　</w:t>
                  </w:r>
                </w:p>
              </w:tc>
            </w:tr>
          </w:tbl>
          <w:p w14:paraId="2CEC74DC" w14:textId="77777777" w:rsidR="00114721" w:rsidRPr="00114721" w:rsidRDefault="00114721" w:rsidP="00B94077">
            <w:pPr>
              <w:rPr>
                <w:rFonts w:eastAsia="MS Mincho"/>
                <w:iCs/>
                <w:color w:val="FF0000"/>
                <w:lang w:eastAsia="ja-JP"/>
              </w:rPr>
            </w:pPr>
          </w:p>
        </w:tc>
      </w:tr>
    </w:tbl>
    <w:p w14:paraId="7A9597DA" w14:textId="77777777" w:rsidR="00B94077" w:rsidRPr="00B94077" w:rsidRDefault="00B94077" w:rsidP="00B94077"/>
    <w:p w14:paraId="72020BA1" w14:textId="606AD753" w:rsidR="00847EEE" w:rsidRDefault="00847EEE" w:rsidP="00847EEE">
      <w:pPr>
        <w:pStyle w:val="Heading2"/>
      </w:pPr>
      <w:r>
        <w:t>4.</w:t>
      </w:r>
      <w:r w:rsidR="00511F77">
        <w:t>9</w:t>
      </w:r>
      <w:r>
        <w:tab/>
      </w:r>
      <w:r w:rsidRPr="003A5CB8">
        <w:t>Maximum TA and processing time</w:t>
      </w:r>
    </w:p>
    <w:tbl>
      <w:tblPr>
        <w:tblStyle w:val="TableGrid"/>
        <w:tblW w:w="0" w:type="auto"/>
        <w:tblLook w:val="04A0" w:firstRow="1" w:lastRow="0" w:firstColumn="1" w:lastColumn="0" w:noHBand="0" w:noVBand="1"/>
      </w:tblPr>
      <w:tblGrid>
        <w:gridCol w:w="9631"/>
      </w:tblGrid>
      <w:tr w:rsidR="004709C1" w14:paraId="1589F8ED" w14:textId="77777777" w:rsidTr="00114721">
        <w:tc>
          <w:tcPr>
            <w:tcW w:w="9631" w:type="dxa"/>
          </w:tcPr>
          <w:p w14:paraId="6BD40ADF" w14:textId="77777777" w:rsidR="004709C1" w:rsidRPr="008D1F3E" w:rsidRDefault="004709C1" w:rsidP="004709C1">
            <w:pPr>
              <w:rPr>
                <w:lang w:val="en-US"/>
              </w:rPr>
            </w:pPr>
            <w:r w:rsidRPr="008D1F3E">
              <w:rPr>
                <w:lang w:val="en-US"/>
              </w:rPr>
              <w:t xml:space="preserve">The minimum timing for UL grant to UL data and for DL data to DL HARQ is n + k TTI for subframe-long TTI operation and short TTI capable UEs. </w:t>
            </w:r>
          </w:p>
          <w:p w14:paraId="286DC0CB" w14:textId="7CF4D4A6" w:rsidR="004709C1" w:rsidRPr="008D1F3E" w:rsidRDefault="004709C1" w:rsidP="00A21BFD">
            <w:pPr>
              <w:rPr>
                <w:lang w:val="en-US"/>
              </w:rPr>
            </w:pPr>
            <w:r w:rsidRPr="008D1F3E">
              <w:rPr>
                <w:lang w:val="en-US"/>
              </w:rPr>
              <w:t>-</w:t>
            </w:r>
            <w:r w:rsidRPr="008D1F3E">
              <w:rPr>
                <w:lang w:val="en-US"/>
              </w:rPr>
              <w:tab/>
              <w:t>k = 4 is supported</w:t>
            </w:r>
          </w:p>
        </w:tc>
      </w:tr>
      <w:tr w:rsidR="00E60D7E" w14:paraId="103F7D40" w14:textId="77777777" w:rsidTr="00114721">
        <w:tc>
          <w:tcPr>
            <w:tcW w:w="9631" w:type="dxa"/>
          </w:tcPr>
          <w:p w14:paraId="27355DD0" w14:textId="00645D65" w:rsidR="000966B0" w:rsidRPr="008D1F3E" w:rsidRDefault="000966B0" w:rsidP="00D839F2">
            <w:pPr>
              <w:spacing w:after="0"/>
              <w:rPr>
                <w:lang w:val="en-US"/>
              </w:rPr>
            </w:pPr>
            <w:r w:rsidRPr="008D1F3E">
              <w:rPr>
                <w:lang w:val="en-US"/>
              </w:rPr>
              <w:t xml:space="preserve">The minimum timing for UL grant to UL data and </w:t>
            </w:r>
            <w:r w:rsidR="004709C1">
              <w:rPr>
                <w:lang w:val="en-US"/>
              </w:rPr>
              <w:t>for DL data to DL HARQ is n + k.</w:t>
            </w:r>
          </w:p>
          <w:p w14:paraId="5011C184" w14:textId="255F9A4C" w:rsidR="00B0357F" w:rsidRDefault="000966B0" w:rsidP="004709C1">
            <w:pPr>
              <w:pStyle w:val="ListParagraph"/>
              <w:numPr>
                <w:ilvl w:val="0"/>
                <w:numId w:val="61"/>
              </w:numPr>
              <w:ind w:leftChars="0"/>
              <w:rPr>
                <w:rFonts w:eastAsia="MS Mincho"/>
                <w:iCs/>
                <w:lang w:val="en-US" w:eastAsia="ja-JP"/>
              </w:rPr>
            </w:pPr>
            <w:r w:rsidRPr="008D1F3E">
              <w:rPr>
                <w:rFonts w:eastAsia="MS Mincho"/>
                <w:iCs/>
                <w:lang w:val="en-US" w:eastAsia="ja-JP"/>
              </w:rPr>
              <w:t xml:space="preserve">for DL 1-slot sTTI length or UL 1-slot sTTI length, </w:t>
            </w:r>
            <w:r w:rsidR="00D839F2" w:rsidRPr="008D1F3E">
              <w:rPr>
                <w:rFonts w:eastAsia="MS Mincho"/>
                <w:iCs/>
                <w:lang w:val="en-US" w:eastAsia="ja-JP"/>
              </w:rPr>
              <w:t>k=</w:t>
            </w:r>
            <w:r w:rsidRPr="008D1F3E">
              <w:rPr>
                <w:rFonts w:eastAsia="MS Mincho"/>
                <w:iCs/>
                <w:lang w:val="en-US" w:eastAsia="ja-JP"/>
              </w:rPr>
              <w:t>4 slot sTTI</w:t>
            </w:r>
          </w:p>
          <w:p w14:paraId="76140709" w14:textId="77777777" w:rsidR="004709C1" w:rsidRDefault="004709C1" w:rsidP="004709C1">
            <w:pPr>
              <w:pStyle w:val="ListParagraph"/>
              <w:numPr>
                <w:ilvl w:val="0"/>
                <w:numId w:val="61"/>
              </w:numPr>
              <w:ind w:leftChars="0"/>
              <w:rPr>
                <w:iCs/>
                <w:color w:val="FF0000"/>
                <w:lang w:eastAsia="x-none"/>
              </w:rPr>
            </w:pPr>
            <w:r w:rsidRPr="004709C1">
              <w:rPr>
                <w:rFonts w:eastAsia="MS Mincho"/>
                <w:iCs/>
                <w:lang w:val="en-US" w:eastAsia="ja-JP"/>
              </w:rPr>
              <w:t xml:space="preserve">for 2/3os sTTI </w:t>
            </w:r>
            <w:r w:rsidRPr="004709C1">
              <w:rPr>
                <w:iCs/>
                <w:color w:val="FF0000"/>
                <w:lang w:eastAsia="x-none"/>
              </w:rPr>
              <w:t>two sets of two</w:t>
            </w:r>
            <w:r w:rsidRPr="004709C1">
              <w:rPr>
                <w:b/>
                <w:iCs/>
                <w:color w:val="FF0000"/>
                <w:lang w:eastAsia="x-none"/>
              </w:rPr>
              <w:t xml:space="preserve"> </w:t>
            </w:r>
            <w:r w:rsidRPr="004709C1">
              <w:rPr>
                <w:iCs/>
                <w:color w:val="FF0000"/>
                <w:lang w:eastAsia="x-none"/>
              </w:rPr>
              <w:t xml:space="preserve">processing timing assumptions </w:t>
            </w:r>
            <w:r>
              <w:rPr>
                <w:iCs/>
                <w:color w:val="FF0000"/>
                <w:lang w:eastAsia="x-none"/>
              </w:rPr>
              <w:t xml:space="preserve">are defined </w:t>
            </w:r>
            <w:r w:rsidRPr="004709C1">
              <w:rPr>
                <w:iCs/>
                <w:color w:val="FF0000"/>
                <w:lang w:eastAsia="x-none"/>
              </w:rPr>
              <w:t xml:space="preserve">for different maximum TA support. </w:t>
            </w:r>
          </w:p>
          <w:p w14:paraId="4491FD54" w14:textId="77777777" w:rsidR="004709C1" w:rsidRDefault="004709C1" w:rsidP="004709C1">
            <w:pPr>
              <w:pStyle w:val="ListParagraph"/>
              <w:numPr>
                <w:ilvl w:val="1"/>
                <w:numId w:val="61"/>
              </w:numPr>
              <w:ind w:leftChars="0"/>
              <w:rPr>
                <w:iCs/>
                <w:color w:val="FF0000"/>
                <w:lang w:eastAsia="x-none"/>
              </w:rPr>
            </w:pPr>
            <w:r w:rsidRPr="004709C1">
              <w:rPr>
                <w:iCs/>
                <w:color w:val="FF0000"/>
                <w:lang w:eastAsia="x-none"/>
              </w:rPr>
              <w:t>Set 1 is defined with minimum timing n+4 with TA1/n+6 with TA1+4os</w:t>
            </w:r>
          </w:p>
          <w:p w14:paraId="58526CC8" w14:textId="1BF5ED01" w:rsidR="004709C1" w:rsidRPr="004709C1" w:rsidRDefault="004709C1" w:rsidP="004709C1">
            <w:pPr>
              <w:pStyle w:val="ListParagraph"/>
              <w:numPr>
                <w:ilvl w:val="1"/>
                <w:numId w:val="61"/>
              </w:numPr>
              <w:ind w:leftChars="0"/>
              <w:rPr>
                <w:iCs/>
                <w:color w:val="FF0000"/>
                <w:lang w:eastAsia="x-none"/>
              </w:rPr>
            </w:pPr>
            <w:r w:rsidRPr="004709C1">
              <w:rPr>
                <w:iCs/>
                <w:color w:val="FF0000"/>
                <w:lang w:eastAsia="x-none"/>
              </w:rPr>
              <w:t>Set 2 is defined with minimum timing n+6 with TA2/n+8 with TA2+4os</w:t>
            </w:r>
          </w:p>
          <w:p w14:paraId="235F2CEF" w14:textId="2FB061AC" w:rsidR="004709C1" w:rsidRPr="004709C1" w:rsidRDefault="004709C1" w:rsidP="004709C1">
            <w:pPr>
              <w:pStyle w:val="ListParagraph"/>
              <w:numPr>
                <w:ilvl w:val="1"/>
                <w:numId w:val="61"/>
              </w:numPr>
              <w:ind w:leftChars="0"/>
              <w:rPr>
                <w:rFonts w:eastAsia="MS Mincho"/>
                <w:iCs/>
                <w:lang w:val="en-US" w:eastAsia="ja-JP"/>
              </w:rPr>
            </w:pPr>
            <w:r w:rsidRPr="00114721">
              <w:rPr>
                <w:iCs/>
                <w:color w:val="FF0000"/>
                <w:highlight w:val="yellow"/>
                <w:lang w:eastAsia="x-none"/>
              </w:rPr>
              <w:t>FFS</w:t>
            </w:r>
            <w:r w:rsidRPr="00114721">
              <w:rPr>
                <w:iCs/>
                <w:color w:val="FF0000"/>
                <w:lang w:eastAsia="x-none"/>
              </w:rPr>
              <w:t xml:space="preserve"> if different/same UEs can indicate support for different sets of processing timing assumptions.</w:t>
            </w:r>
          </w:p>
          <w:p w14:paraId="6BBF5EFA" w14:textId="77777777" w:rsidR="00D92FCF" w:rsidRDefault="00D92FCF" w:rsidP="00E01E56">
            <w:pPr>
              <w:spacing w:after="0"/>
              <w:rPr>
                <w:lang w:val="en-US"/>
              </w:rPr>
            </w:pPr>
          </w:p>
          <w:p w14:paraId="12FDDB2A" w14:textId="4BF4070D" w:rsidR="000966B0" w:rsidRPr="008D1F3E" w:rsidRDefault="000966B0" w:rsidP="00E01E56">
            <w:pPr>
              <w:spacing w:after="0"/>
              <w:rPr>
                <w:rFonts w:eastAsia="MS Mincho"/>
                <w:iCs/>
                <w:lang w:val="en-US" w:eastAsia="ja-JP"/>
              </w:rPr>
            </w:pPr>
            <w:r w:rsidRPr="008D1F3E">
              <w:rPr>
                <w:rFonts w:eastAsia="MS Mincho"/>
                <w:iCs/>
                <w:lang w:val="en-US" w:eastAsia="ja-JP"/>
              </w:rPr>
              <w:t xml:space="preserve">Note that sTTI refers to </w:t>
            </w:r>
          </w:p>
          <w:p w14:paraId="077395BC" w14:textId="77777777" w:rsidR="0002174F" w:rsidRPr="008D1F3E" w:rsidRDefault="000966B0" w:rsidP="00CA630A">
            <w:pPr>
              <w:numPr>
                <w:ilvl w:val="0"/>
                <w:numId w:val="58"/>
              </w:numPr>
              <w:spacing w:after="0"/>
              <w:rPr>
                <w:rFonts w:eastAsia="MS Mincho"/>
                <w:iCs/>
                <w:lang w:val="en-US" w:eastAsia="ja-JP"/>
              </w:rPr>
            </w:pPr>
            <w:r w:rsidRPr="008D1F3E">
              <w:rPr>
                <w:rFonts w:eastAsia="MS Mincho"/>
                <w:iCs/>
                <w:lang w:val="en-US" w:eastAsia="ja-JP"/>
              </w:rPr>
              <w:t xml:space="preserve">sPUSCH sTTI for the UL grant to UL data timing </w:t>
            </w:r>
          </w:p>
          <w:p w14:paraId="62C4D5C6" w14:textId="5C25911F" w:rsidR="000966B0" w:rsidRPr="008D1F3E" w:rsidRDefault="000966B0" w:rsidP="00CA630A">
            <w:pPr>
              <w:numPr>
                <w:ilvl w:val="0"/>
                <w:numId w:val="58"/>
              </w:numPr>
              <w:spacing w:after="0"/>
              <w:rPr>
                <w:rFonts w:eastAsia="MS Mincho"/>
                <w:iCs/>
                <w:lang w:val="en-US" w:eastAsia="ja-JP"/>
              </w:rPr>
            </w:pPr>
            <w:r w:rsidRPr="008D1F3E">
              <w:rPr>
                <w:rFonts w:eastAsia="MS Mincho"/>
                <w:iCs/>
                <w:lang w:val="en-US" w:eastAsia="ja-JP"/>
              </w:rPr>
              <w:t xml:space="preserve">sPDSCH sTTI for the DL data to DL HARQ feedback </w:t>
            </w:r>
            <w:r w:rsidR="0002174F" w:rsidRPr="008D1F3E">
              <w:rPr>
                <w:rFonts w:eastAsia="MS Mincho"/>
                <w:iCs/>
                <w:lang w:val="en-US" w:eastAsia="ja-JP"/>
              </w:rPr>
              <w:t>timing</w:t>
            </w:r>
          </w:p>
          <w:p w14:paraId="283D370B" w14:textId="4F75603C" w:rsidR="007D38C9" w:rsidRPr="008D1F3E" w:rsidRDefault="007D38C9" w:rsidP="007D38C9">
            <w:pPr>
              <w:spacing w:after="0"/>
              <w:rPr>
                <w:rFonts w:eastAsia="MS Mincho"/>
                <w:iCs/>
                <w:lang w:val="en-US" w:eastAsia="ja-JP"/>
              </w:rPr>
            </w:pPr>
          </w:p>
          <w:p w14:paraId="7494EC70" w14:textId="0D817051" w:rsidR="0002174F" w:rsidRPr="008D1F3E" w:rsidRDefault="007D38C9" w:rsidP="007D38C9">
            <w:pPr>
              <w:rPr>
                <w:rFonts w:eastAsia="MS Mincho"/>
                <w:iCs/>
                <w:lang w:val="en-US" w:eastAsia="ja-JP"/>
              </w:rPr>
            </w:pPr>
            <w:r w:rsidRPr="008D1F3E">
              <w:rPr>
                <w:rFonts w:eastAsia="MS Mincho"/>
                <w:iCs/>
                <w:lang w:val="en-US" w:eastAsia="ja-JP"/>
              </w:rPr>
              <w:t>NOTE: In case of {2,7} combination the minimum of the supported maximum TA values for 2/3-os and 1-slot is applied.</w:t>
            </w:r>
          </w:p>
        </w:tc>
      </w:tr>
      <w:tr w:rsidR="00732390" w14:paraId="5DEBB1F7" w14:textId="77777777" w:rsidTr="00114721">
        <w:tc>
          <w:tcPr>
            <w:tcW w:w="9631" w:type="dxa"/>
          </w:tcPr>
          <w:p w14:paraId="2E17B0F0" w14:textId="36173536" w:rsidR="00732390" w:rsidRDefault="00732390" w:rsidP="00E60D7E">
            <w:pPr>
              <w:rPr>
                <w:lang w:val="en-US"/>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tc>
      </w:tr>
      <w:tr w:rsidR="00114721" w14:paraId="2248A284" w14:textId="77777777" w:rsidTr="00114721">
        <w:tc>
          <w:tcPr>
            <w:tcW w:w="9631" w:type="dxa"/>
          </w:tcPr>
          <w:p w14:paraId="0AE585BF" w14:textId="71BE02D4" w:rsidR="00114721" w:rsidRPr="00114721" w:rsidRDefault="00114721" w:rsidP="00E60D7E">
            <w:pPr>
              <w:rPr>
                <w:iCs/>
                <w:lang w:eastAsia="x-none"/>
              </w:rPr>
            </w:pPr>
            <w:r w:rsidRPr="00114721">
              <w:rPr>
                <w:iCs/>
                <w:color w:val="FF0000"/>
                <w:lang w:eastAsia="x-none"/>
              </w:rPr>
              <w:t xml:space="preserve">The minimum processing time assumption for </w:t>
            </w:r>
            <w:r>
              <w:rPr>
                <w:iCs/>
                <w:color w:val="FF0000"/>
                <w:lang w:eastAsia="x-none"/>
              </w:rPr>
              <w:t>2/3os</w:t>
            </w:r>
            <w:r w:rsidRPr="00114721">
              <w:rPr>
                <w:iCs/>
                <w:color w:val="FF0000"/>
                <w:lang w:eastAsia="x-none"/>
              </w:rPr>
              <w:t xml:space="preserve"> sTTI operation is configured by RRC.</w:t>
            </w:r>
          </w:p>
        </w:tc>
      </w:tr>
      <w:tr w:rsidR="00114721" w14:paraId="608E4471" w14:textId="77777777" w:rsidTr="00114721">
        <w:tc>
          <w:tcPr>
            <w:tcW w:w="9631" w:type="dxa"/>
          </w:tcPr>
          <w:p w14:paraId="1A39BC0A" w14:textId="77777777" w:rsidR="00114721" w:rsidRPr="00114721" w:rsidRDefault="00114721" w:rsidP="00114721">
            <w:pPr>
              <w:rPr>
                <w:iCs/>
                <w:color w:val="FF0000"/>
                <w:lang w:eastAsia="x-none"/>
              </w:rPr>
            </w:pPr>
            <w:r w:rsidRPr="00114721">
              <w:rPr>
                <w:iCs/>
                <w:color w:val="FF0000"/>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33EF9271" w14:textId="77777777" w:rsidR="00114721" w:rsidRPr="00114721" w:rsidRDefault="00114721" w:rsidP="00114721">
            <w:pPr>
              <w:rPr>
                <w:iCs/>
                <w:color w:val="FF0000"/>
                <w:lang w:eastAsia="x-none"/>
              </w:rPr>
            </w:pPr>
            <w:r w:rsidRPr="00114721">
              <w:rPr>
                <w:iCs/>
                <w:color w:val="FF0000"/>
                <w:lang w:eastAsia="x-none"/>
              </w:rPr>
              <w:t>- y=mod{</w:t>
            </w:r>
            <w:r w:rsidRPr="00114721">
              <w:rPr>
                <w:rFonts w:ascii="Cambria Math" w:hAnsi="Cambria Math" w:cs="Cambria Math"/>
                <w:iCs/>
                <w:color w:val="FF0000"/>
                <w:lang w:eastAsia="x-none"/>
              </w:rPr>
              <w:t>⌈</w:t>
            </w:r>
            <w:r w:rsidRPr="00114721">
              <w:rPr>
                <w:iCs/>
                <w:color w:val="FF0000"/>
                <w:lang w:eastAsia="x-none"/>
              </w:rPr>
              <w:t>(x+k)/3</w:t>
            </w:r>
            <w:r w:rsidRPr="00114721">
              <w:rPr>
                <w:rFonts w:ascii="Cambria Math" w:hAnsi="Cambria Math" w:cs="Cambria Math"/>
                <w:iCs/>
                <w:color w:val="FF0000"/>
                <w:lang w:eastAsia="x-none"/>
              </w:rPr>
              <w:t>⌉</w:t>
            </w:r>
            <w:r w:rsidRPr="00114721">
              <w:rPr>
                <w:iCs/>
                <w:color w:val="FF0000"/>
                <w:lang w:eastAsia="x-none"/>
              </w:rPr>
              <w:t>,2}</w:t>
            </w:r>
          </w:p>
          <w:p w14:paraId="16B95F6B" w14:textId="08D1C57B" w:rsidR="00114721" w:rsidRPr="00114721" w:rsidRDefault="00114721" w:rsidP="00114721">
            <w:pPr>
              <w:rPr>
                <w:iCs/>
                <w:color w:val="FF0000"/>
                <w:lang w:eastAsia="x-none"/>
              </w:rPr>
            </w:pPr>
            <w:r w:rsidRPr="00114721">
              <w:rPr>
                <w:iCs/>
                <w:color w:val="FF0000"/>
                <w:lang w:eastAsia="x-none"/>
              </w:rPr>
              <w:t>- n=</w:t>
            </w:r>
            <w:r w:rsidRPr="00114721">
              <w:rPr>
                <w:rFonts w:ascii="Cambria Math" w:hAnsi="Cambria Math" w:cs="Cambria Math"/>
                <w:iCs/>
                <w:color w:val="FF0000"/>
                <w:lang w:eastAsia="x-none"/>
              </w:rPr>
              <w:t>⌊⌈</w:t>
            </w:r>
            <w:r w:rsidRPr="00114721">
              <w:rPr>
                <w:iCs/>
                <w:color w:val="FF0000"/>
                <w:lang w:eastAsia="x-none"/>
              </w:rPr>
              <w:t>(x+k)/3</w:t>
            </w:r>
            <w:r w:rsidRPr="00114721">
              <w:rPr>
                <w:rFonts w:ascii="Cambria Math" w:hAnsi="Cambria Math" w:cs="Cambria Math"/>
                <w:iCs/>
                <w:color w:val="FF0000"/>
                <w:lang w:eastAsia="x-none"/>
              </w:rPr>
              <w:t>⌉</w:t>
            </w:r>
            <w:r w:rsidRPr="00114721">
              <w:rPr>
                <w:iCs/>
                <w:color w:val="FF0000"/>
                <w:lang w:eastAsia="x-none"/>
              </w:rPr>
              <w:t>/2</w:t>
            </w:r>
            <w:r w:rsidRPr="00114721">
              <w:rPr>
                <w:rFonts w:ascii="Cambria Math" w:hAnsi="Cambria Math" w:cs="Cambria Math"/>
                <w:iCs/>
                <w:color w:val="FF0000"/>
                <w:lang w:eastAsia="x-none"/>
              </w:rPr>
              <w:t>⌋</w:t>
            </w:r>
          </w:p>
        </w:tc>
      </w:tr>
      <w:tr w:rsidR="00114721" w14:paraId="31B6C84D" w14:textId="77777777" w:rsidTr="00114721">
        <w:tc>
          <w:tcPr>
            <w:tcW w:w="9631" w:type="dxa"/>
          </w:tcPr>
          <w:p w14:paraId="5B0FA605" w14:textId="77777777" w:rsidR="00114721" w:rsidRPr="00114721" w:rsidRDefault="00114721" w:rsidP="00114721">
            <w:pPr>
              <w:rPr>
                <w:iCs/>
                <w:color w:val="FF0000"/>
                <w:lang w:eastAsia="x-none"/>
              </w:rPr>
            </w:pPr>
            <w:r w:rsidRPr="00114721">
              <w:rPr>
                <w:iCs/>
                <w:color w:val="FF0000"/>
                <w:lang w:eastAsia="x-none"/>
              </w:rPr>
              <w:t>For {2,7} sTTI operation, the UL grant for 7OS sPUSCH in a certain slot can be sent in either one of three defined subslot DL sTTIs.</w:t>
            </w:r>
          </w:p>
          <w:p w14:paraId="2C040815" w14:textId="0260E2DD" w:rsidR="00114721" w:rsidRPr="00114721" w:rsidRDefault="00114721" w:rsidP="00114721">
            <w:pPr>
              <w:rPr>
                <w:iCs/>
                <w:color w:val="FF0000"/>
                <w:lang w:eastAsia="x-none"/>
              </w:rPr>
            </w:pPr>
            <w:r w:rsidRPr="00114721">
              <w:rPr>
                <w:iCs/>
                <w:color w:val="FF0000"/>
                <w:lang w:eastAsia="x-none"/>
              </w:rPr>
              <w:t>- NOTE: The UE is expected to only receive one UL grant from the set of 2/3-symbol sTTIs mapped to a single UL slot sTTI</w:t>
            </w:r>
          </w:p>
        </w:tc>
      </w:tr>
      <w:tr w:rsidR="00114721" w14:paraId="5B081B03" w14:textId="77777777" w:rsidTr="00114721">
        <w:tc>
          <w:tcPr>
            <w:tcW w:w="9631" w:type="dxa"/>
          </w:tcPr>
          <w:p w14:paraId="61012C90" w14:textId="58129961" w:rsidR="00114721" w:rsidRPr="00114721" w:rsidRDefault="00114721" w:rsidP="00114721">
            <w:pPr>
              <w:numPr>
                <w:ilvl w:val="0"/>
                <w:numId w:val="67"/>
              </w:numPr>
              <w:spacing w:after="0"/>
              <w:rPr>
                <w:iCs/>
                <w:color w:val="FF0000"/>
                <w:lang w:eastAsia="x-none"/>
              </w:rPr>
            </w:pPr>
            <w:r w:rsidRPr="00114721">
              <w:rPr>
                <w:iCs/>
                <w:color w:val="FF0000"/>
                <w:lang w:eastAsia="x-none"/>
              </w:rPr>
              <w:t xml:space="preserve">For </w:t>
            </w:r>
            <w:r w:rsidR="00625157">
              <w:rPr>
                <w:iCs/>
                <w:color w:val="FF0000"/>
                <w:lang w:eastAsia="x-none"/>
              </w:rPr>
              <w:t>2/3os sTTI</w:t>
            </w:r>
            <w:r w:rsidRPr="00114721">
              <w:rPr>
                <w:iCs/>
                <w:color w:val="FF0000"/>
                <w:lang w:eastAsia="x-none"/>
              </w:rPr>
              <w:t xml:space="preserve"> operation</w:t>
            </w:r>
            <w:r w:rsidR="00625157">
              <w:rPr>
                <w:iCs/>
                <w:color w:val="FF0000"/>
                <w:lang w:eastAsia="x-none"/>
              </w:rPr>
              <w:t>,</w:t>
            </w:r>
            <w:r w:rsidRPr="00114721">
              <w:rPr>
                <w:iCs/>
                <w:color w:val="FF0000"/>
                <w:lang w:eastAsia="x-none"/>
              </w:rPr>
              <w:t xml:space="preserve"> related to timing advance, the UE signals its capability for 2/3os sTTI between set 1 and set 2 for:</w:t>
            </w:r>
          </w:p>
          <w:p w14:paraId="05176E6D" w14:textId="77777777" w:rsidR="00114721" w:rsidRPr="00114721" w:rsidRDefault="00114721" w:rsidP="001D27A0">
            <w:pPr>
              <w:numPr>
                <w:ilvl w:val="0"/>
                <w:numId w:val="70"/>
              </w:numPr>
              <w:spacing w:after="0"/>
              <w:rPr>
                <w:iCs/>
                <w:color w:val="FF0000"/>
                <w:lang w:eastAsia="x-none"/>
              </w:rPr>
            </w:pPr>
            <w:r w:rsidRPr="00114721">
              <w:rPr>
                <w:iCs/>
                <w:color w:val="FF0000"/>
                <w:lang w:eastAsia="x-none"/>
              </w:rPr>
              <w:t>1 os CRS based sPDCCH</w:t>
            </w:r>
          </w:p>
          <w:p w14:paraId="6EF40477" w14:textId="77777777" w:rsidR="00114721" w:rsidRPr="00114721" w:rsidRDefault="00114721" w:rsidP="001D27A0">
            <w:pPr>
              <w:numPr>
                <w:ilvl w:val="0"/>
                <w:numId w:val="70"/>
              </w:numPr>
              <w:spacing w:after="0"/>
              <w:rPr>
                <w:iCs/>
                <w:color w:val="FF0000"/>
                <w:lang w:eastAsia="x-none"/>
              </w:rPr>
            </w:pPr>
            <w:r w:rsidRPr="00114721">
              <w:rPr>
                <w:iCs/>
                <w:color w:val="FF0000"/>
                <w:lang w:eastAsia="x-none"/>
              </w:rPr>
              <w:t xml:space="preserve">2 os CRS based sPDCCH </w:t>
            </w:r>
          </w:p>
          <w:p w14:paraId="225C4444" w14:textId="77777777" w:rsidR="00114721" w:rsidRPr="00114721" w:rsidRDefault="00114721" w:rsidP="001D27A0">
            <w:pPr>
              <w:numPr>
                <w:ilvl w:val="0"/>
                <w:numId w:val="70"/>
              </w:numPr>
              <w:spacing w:after="0"/>
              <w:rPr>
                <w:iCs/>
                <w:color w:val="FF0000"/>
                <w:lang w:eastAsia="x-none"/>
              </w:rPr>
            </w:pPr>
            <w:r w:rsidRPr="00114721">
              <w:rPr>
                <w:iCs/>
                <w:color w:val="FF0000"/>
                <w:lang w:eastAsia="x-none"/>
              </w:rPr>
              <w:t xml:space="preserve">DMRS based sPDCCH </w:t>
            </w:r>
          </w:p>
          <w:p w14:paraId="48B3A212" w14:textId="77777777" w:rsidR="00114721" w:rsidRPr="00114721" w:rsidRDefault="00114721" w:rsidP="00114721">
            <w:pPr>
              <w:ind w:left="360"/>
              <w:rPr>
                <w:iCs/>
                <w:color w:val="FF0000"/>
                <w:lang w:eastAsia="x-none"/>
              </w:rPr>
            </w:pPr>
            <w:r w:rsidRPr="00114721">
              <w:rPr>
                <w:iCs/>
                <w:color w:val="FF0000"/>
                <w:lang w:eastAsia="x-none"/>
              </w:rPr>
              <w:t>FFS: UE capability dependent on RS type for data.</w:t>
            </w:r>
          </w:p>
          <w:p w14:paraId="4ED1988F" w14:textId="359115E6" w:rsidR="00114721" w:rsidRPr="00C33CDC" w:rsidRDefault="00114721" w:rsidP="00C33CDC">
            <w:pPr>
              <w:numPr>
                <w:ilvl w:val="0"/>
                <w:numId w:val="69"/>
              </w:numPr>
              <w:spacing w:after="0"/>
              <w:rPr>
                <w:iCs/>
                <w:color w:val="FF0000"/>
                <w:lang w:eastAsia="x-none"/>
              </w:rPr>
            </w:pPr>
            <w:r w:rsidRPr="00114721">
              <w:rPr>
                <w:iCs/>
                <w:color w:val="FF0000"/>
                <w:lang w:eastAsia="x-none"/>
              </w:rPr>
              <w:t>The maximum timing advance supported is:</w:t>
            </w:r>
          </w:p>
          <w:p w14:paraId="59D67F43" w14:textId="77777777" w:rsidR="00114721" w:rsidRPr="00114721" w:rsidRDefault="00114721" w:rsidP="00114721">
            <w:pPr>
              <w:numPr>
                <w:ilvl w:val="1"/>
                <w:numId w:val="69"/>
              </w:numPr>
              <w:spacing w:after="0"/>
              <w:rPr>
                <w:iCs/>
                <w:color w:val="FF0000"/>
                <w:lang w:eastAsia="x-none"/>
              </w:rPr>
            </w:pPr>
            <w:r w:rsidRPr="00114721">
              <w:rPr>
                <w:iCs/>
                <w:color w:val="FF0000"/>
                <w:lang w:eastAsia="x-none"/>
              </w:rPr>
              <w:t>7os: 310 us</w:t>
            </w:r>
          </w:p>
          <w:p w14:paraId="14DD1AF7" w14:textId="77777777" w:rsidR="00114721" w:rsidRPr="00114721" w:rsidRDefault="00114721" w:rsidP="00114721">
            <w:pPr>
              <w:numPr>
                <w:ilvl w:val="1"/>
                <w:numId w:val="69"/>
              </w:numPr>
              <w:spacing w:after="0"/>
              <w:rPr>
                <w:iCs/>
                <w:color w:val="FF0000"/>
                <w:lang w:eastAsia="x-none"/>
              </w:rPr>
            </w:pPr>
            <w:r w:rsidRPr="00114721">
              <w:rPr>
                <w:iCs/>
                <w:color w:val="FF0000"/>
                <w:lang w:eastAsia="x-none"/>
              </w:rPr>
              <w:t>2/3os:</w:t>
            </w:r>
          </w:p>
          <w:p w14:paraId="01601F3F" w14:textId="77777777" w:rsidR="00114721" w:rsidRPr="00114721" w:rsidRDefault="00114721" w:rsidP="00114721">
            <w:pPr>
              <w:numPr>
                <w:ilvl w:val="2"/>
                <w:numId w:val="69"/>
              </w:numPr>
              <w:spacing w:after="0"/>
              <w:rPr>
                <w:iCs/>
                <w:color w:val="FF0000"/>
                <w:lang w:eastAsia="x-none"/>
              </w:rPr>
            </w:pPr>
            <w:r w:rsidRPr="00114721">
              <w:rPr>
                <w:iCs/>
                <w:color w:val="FF0000"/>
                <w:lang w:eastAsia="x-none"/>
              </w:rPr>
              <w:t>TA1: 67 us</w:t>
            </w:r>
          </w:p>
          <w:p w14:paraId="5F9B5920" w14:textId="77777777" w:rsidR="00114721" w:rsidRPr="00114721" w:rsidRDefault="00114721" w:rsidP="00114721">
            <w:pPr>
              <w:numPr>
                <w:ilvl w:val="2"/>
                <w:numId w:val="69"/>
              </w:numPr>
              <w:spacing w:after="0"/>
              <w:rPr>
                <w:iCs/>
                <w:color w:val="FF0000"/>
                <w:lang w:eastAsia="x-none"/>
              </w:rPr>
            </w:pPr>
            <w:r w:rsidRPr="00114721">
              <w:rPr>
                <w:iCs/>
                <w:color w:val="FF0000"/>
                <w:lang w:eastAsia="x-none"/>
              </w:rPr>
              <w:t>TA2: 167 us</w:t>
            </w:r>
          </w:p>
          <w:p w14:paraId="259EE01A" w14:textId="5AC687F5" w:rsidR="00114721" w:rsidRPr="00114721" w:rsidRDefault="00114721" w:rsidP="00114721">
            <w:pPr>
              <w:numPr>
                <w:ilvl w:val="1"/>
                <w:numId w:val="69"/>
              </w:numPr>
              <w:spacing w:after="0"/>
              <w:rPr>
                <w:iCs/>
                <w:lang w:eastAsia="x-none"/>
              </w:rPr>
            </w:pPr>
            <w:r w:rsidRPr="00114721">
              <w:rPr>
                <w:iCs/>
                <w:color w:val="FF0000"/>
                <w:lang w:val="en-US" w:eastAsia="x-none"/>
              </w:rPr>
              <w:t>In all above TTI length configurations</w:t>
            </w:r>
            <w:r w:rsidRPr="00114721">
              <w:rPr>
                <w:color w:val="FF0000"/>
              </w:rPr>
              <w:t xml:space="preserve"> and processing time configurations</w:t>
            </w:r>
            <w:r w:rsidRPr="00114721">
              <w:rPr>
                <w:iCs/>
                <w:color w:val="FF0000"/>
                <w:lang w:val="en-US" w:eastAsia="x-none"/>
              </w:rPr>
              <w:t>, the gap betwe</w:t>
            </w:r>
            <w:r w:rsidRPr="00114721">
              <w:rPr>
                <w:iCs/>
                <w:color w:val="FF0000"/>
                <w:lang w:eastAsia="x-none"/>
              </w:rPr>
              <w:t>en first UL and latest DL carrier is less than TA</w:t>
            </w:r>
            <w:r w:rsidRPr="00114721">
              <w:rPr>
                <w:iCs/>
                <w:color w:val="FF0000"/>
                <w:vertAlign w:val="subscript"/>
                <w:lang w:eastAsia="x-none"/>
              </w:rPr>
              <w:t>max</w:t>
            </w:r>
            <w:r w:rsidRPr="00114721">
              <w:rPr>
                <w:iCs/>
                <w:color w:val="FF0000"/>
                <w:lang w:eastAsia="x-none"/>
              </w:rPr>
              <w:t xml:space="preserve"> given above (expected impact on 3GPP TS 36.133). Details </w:t>
            </w:r>
            <w:r w:rsidRPr="00CF4887">
              <w:rPr>
                <w:iCs/>
                <w:color w:val="FF0000"/>
                <w:highlight w:val="yellow"/>
                <w:lang w:eastAsia="x-none"/>
              </w:rPr>
              <w:t>FFS</w:t>
            </w:r>
            <w:r w:rsidRPr="00114721">
              <w:rPr>
                <w:iCs/>
                <w:color w:val="FF0000"/>
                <w:lang w:eastAsia="x-none"/>
              </w:rPr>
              <w:t>.</w:t>
            </w:r>
          </w:p>
        </w:tc>
      </w:tr>
    </w:tbl>
    <w:p w14:paraId="538508FD" w14:textId="155A6B62" w:rsidR="006249F6" w:rsidRDefault="00261713" w:rsidP="006249F6">
      <w:pPr>
        <w:pStyle w:val="Heading2"/>
      </w:pPr>
      <w:r>
        <w:t>4</w:t>
      </w:r>
      <w:r w:rsidR="006249F6" w:rsidRPr="003A5CB8">
        <w:t>.</w:t>
      </w:r>
      <w:r w:rsidR="00511F77">
        <w:t>10</w:t>
      </w:r>
      <w:r w:rsidR="006249F6" w:rsidRPr="003A5CB8">
        <w:tab/>
        <w:t>Other</w:t>
      </w:r>
    </w:p>
    <w:tbl>
      <w:tblPr>
        <w:tblStyle w:val="TableGrid"/>
        <w:tblW w:w="0" w:type="auto"/>
        <w:tblLook w:val="04A0" w:firstRow="1" w:lastRow="0" w:firstColumn="1" w:lastColumn="0" w:noHBand="0" w:noVBand="1"/>
      </w:tblPr>
      <w:tblGrid>
        <w:gridCol w:w="9631"/>
      </w:tblGrid>
      <w:tr w:rsidR="00511F77" w14:paraId="083C0785" w14:textId="77777777" w:rsidTr="00511F77">
        <w:tc>
          <w:tcPr>
            <w:tcW w:w="9781" w:type="dxa"/>
          </w:tcPr>
          <w:p w14:paraId="41BCEF7B" w14:textId="77777777" w:rsidR="00511F77" w:rsidRDefault="00511F77" w:rsidP="00511F77"/>
        </w:tc>
      </w:tr>
    </w:tbl>
    <w:p w14:paraId="48D65AF4" w14:textId="77777777" w:rsidR="00511F77" w:rsidRPr="00511F77" w:rsidRDefault="00511F77" w:rsidP="00511F77"/>
    <w:p w14:paraId="4677C6FA" w14:textId="423BBD52" w:rsidR="0029516E" w:rsidRPr="002D7AFA" w:rsidRDefault="0029516E" w:rsidP="00072B2B"/>
    <w:sectPr w:rsidR="0029516E" w:rsidRPr="002D7AFA" w:rsidSect="00F73663">
      <w:headerReference w:type="default" r:id="rId72"/>
      <w:footerReference w:type="default" r:id="rId73"/>
      <w:footnotePr>
        <w:numRestart w:val="eachSect"/>
      </w:footnotePr>
      <w:pgSz w:w="11907" w:h="16840" w:code="9"/>
      <w:pgMar w:top="1416" w:right="1133" w:bottom="1133" w:left="1133" w:header="850" w:footer="340" w:gutter="0"/>
      <w:pgNumType w:start="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433E" w14:textId="77777777" w:rsidR="008561AB" w:rsidRDefault="008561AB">
      <w:r>
        <w:separator/>
      </w:r>
    </w:p>
  </w:endnote>
  <w:endnote w:type="continuationSeparator" w:id="0">
    <w:p w14:paraId="54DDD32D" w14:textId="77777777" w:rsidR="008561AB" w:rsidRDefault="008561AB">
      <w:r>
        <w:continuationSeparator/>
      </w:r>
    </w:p>
  </w:endnote>
  <w:endnote w:type="continuationNotice" w:id="1">
    <w:p w14:paraId="2F93F083" w14:textId="77777777" w:rsidR="008561AB" w:rsidRDefault="0085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EFEF" w14:textId="77777777" w:rsidR="00293D66" w:rsidRDefault="00293D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62845" w14:textId="77777777" w:rsidR="008561AB" w:rsidRDefault="008561AB">
      <w:r>
        <w:separator/>
      </w:r>
    </w:p>
  </w:footnote>
  <w:footnote w:type="continuationSeparator" w:id="0">
    <w:p w14:paraId="07DEA0C4" w14:textId="77777777" w:rsidR="008561AB" w:rsidRDefault="008561AB">
      <w:r>
        <w:continuationSeparator/>
      </w:r>
    </w:p>
  </w:footnote>
  <w:footnote w:type="continuationNotice" w:id="1">
    <w:p w14:paraId="22350CD1" w14:textId="77777777" w:rsidR="008561AB" w:rsidRDefault="00856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4FCF" w14:textId="77777777" w:rsidR="00293D66" w:rsidRDefault="00293D66">
    <w:pPr>
      <w:pStyle w:val="Header"/>
      <w:framePr w:wrap="auto" w:vAnchor="text" w:hAnchor="margin" w:xAlign="center" w:y="1"/>
      <w:widowControl/>
    </w:pPr>
  </w:p>
  <w:p w14:paraId="4A9DA465" w14:textId="77777777" w:rsidR="00293D66" w:rsidRDefault="00293D66" w:rsidP="008D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7E04DA"/>
    <w:multiLevelType w:val="hybridMultilevel"/>
    <w:tmpl w:val="8D7408DA"/>
    <w:lvl w:ilvl="0" w:tplc="311427E2">
      <w:start w:val="1"/>
      <w:numFmt w:val="bullet"/>
      <w:lvlText w:val="•"/>
      <w:lvlJc w:val="left"/>
      <w:pPr>
        <w:ind w:left="720" w:hanging="360"/>
      </w:pPr>
      <w:rPr>
        <w:rFonts w:ascii="Arial" w:hAnsi="Arial" w:hint="default"/>
      </w:rPr>
    </w:lvl>
    <w:lvl w:ilvl="1" w:tplc="DCFE81C8">
      <w:start w:val="4"/>
      <w:numFmt w:val="bullet"/>
      <w:lvlText w:val=""/>
      <w:lvlJc w:val="left"/>
      <w:pPr>
        <w:ind w:left="1440" w:hanging="360"/>
      </w:pPr>
      <w:rPr>
        <w:rFonts w:ascii="Wingdings" w:eastAsia="MS Mincho" w:hAnsi="Wingdings" w:cs="Times New Roman"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hint="default"/>
      </w:rPr>
    </w:lvl>
    <w:lvl w:ilvl="1" w:tplc="A39AB65E">
      <w:numFmt w:val="bullet"/>
      <w:lvlText w:val="–"/>
      <w:lvlJc w:val="left"/>
      <w:pPr>
        <w:tabs>
          <w:tab w:val="num" w:pos="1080"/>
        </w:tabs>
        <w:ind w:left="1080" w:hanging="360"/>
      </w:pPr>
      <w:rPr>
        <w:rFonts w:ascii="Arial" w:hAnsi="Arial" w:hint="default"/>
      </w:rPr>
    </w:lvl>
    <w:lvl w:ilvl="2" w:tplc="A9885470">
      <w:start w:val="1"/>
      <w:numFmt w:val="bullet"/>
      <w:lvlText w:val="•"/>
      <w:lvlJc w:val="left"/>
      <w:pPr>
        <w:tabs>
          <w:tab w:val="num" w:pos="1800"/>
        </w:tabs>
        <w:ind w:left="1800" w:hanging="360"/>
      </w:pPr>
      <w:rPr>
        <w:rFonts w:ascii="Arial" w:hAnsi="Arial" w:hint="default"/>
      </w:rPr>
    </w:lvl>
    <w:lvl w:ilvl="3" w:tplc="D514FAD0" w:tentative="1">
      <w:start w:val="1"/>
      <w:numFmt w:val="bullet"/>
      <w:lvlText w:val="•"/>
      <w:lvlJc w:val="left"/>
      <w:pPr>
        <w:tabs>
          <w:tab w:val="num" w:pos="2520"/>
        </w:tabs>
        <w:ind w:left="2520" w:hanging="360"/>
      </w:pPr>
      <w:rPr>
        <w:rFonts w:ascii="Arial" w:hAnsi="Arial" w:hint="default"/>
      </w:rPr>
    </w:lvl>
    <w:lvl w:ilvl="4" w:tplc="8F4E1728" w:tentative="1">
      <w:start w:val="1"/>
      <w:numFmt w:val="bullet"/>
      <w:lvlText w:val="•"/>
      <w:lvlJc w:val="left"/>
      <w:pPr>
        <w:tabs>
          <w:tab w:val="num" w:pos="3240"/>
        </w:tabs>
        <w:ind w:left="3240" w:hanging="360"/>
      </w:pPr>
      <w:rPr>
        <w:rFonts w:ascii="Arial" w:hAnsi="Arial" w:hint="default"/>
      </w:rPr>
    </w:lvl>
    <w:lvl w:ilvl="5" w:tplc="CCFA0BA8" w:tentative="1">
      <w:start w:val="1"/>
      <w:numFmt w:val="bullet"/>
      <w:lvlText w:val="•"/>
      <w:lvlJc w:val="left"/>
      <w:pPr>
        <w:tabs>
          <w:tab w:val="num" w:pos="3960"/>
        </w:tabs>
        <w:ind w:left="3960" w:hanging="360"/>
      </w:pPr>
      <w:rPr>
        <w:rFonts w:ascii="Arial" w:hAnsi="Arial" w:hint="default"/>
      </w:rPr>
    </w:lvl>
    <w:lvl w:ilvl="6" w:tplc="731EA490" w:tentative="1">
      <w:start w:val="1"/>
      <w:numFmt w:val="bullet"/>
      <w:lvlText w:val="•"/>
      <w:lvlJc w:val="left"/>
      <w:pPr>
        <w:tabs>
          <w:tab w:val="num" w:pos="4680"/>
        </w:tabs>
        <w:ind w:left="4680" w:hanging="360"/>
      </w:pPr>
      <w:rPr>
        <w:rFonts w:ascii="Arial" w:hAnsi="Arial" w:hint="default"/>
      </w:rPr>
    </w:lvl>
    <w:lvl w:ilvl="7" w:tplc="98D4A0E6" w:tentative="1">
      <w:start w:val="1"/>
      <w:numFmt w:val="bullet"/>
      <w:lvlText w:val="•"/>
      <w:lvlJc w:val="left"/>
      <w:pPr>
        <w:tabs>
          <w:tab w:val="num" w:pos="5400"/>
        </w:tabs>
        <w:ind w:left="5400" w:hanging="360"/>
      </w:pPr>
      <w:rPr>
        <w:rFonts w:ascii="Arial" w:hAnsi="Arial" w:hint="default"/>
      </w:rPr>
    </w:lvl>
    <w:lvl w:ilvl="8" w:tplc="1A78C61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8D0EBC"/>
    <w:multiLevelType w:val="hybridMultilevel"/>
    <w:tmpl w:val="FCC012D4"/>
    <w:lvl w:ilvl="0" w:tplc="0AF80B58">
      <w:start w:val="1"/>
      <w:numFmt w:val="bullet"/>
      <w:lvlText w:val="•"/>
      <w:lvlJc w:val="left"/>
      <w:pPr>
        <w:tabs>
          <w:tab w:val="num" w:pos="360"/>
        </w:tabs>
        <w:ind w:left="360" w:hanging="360"/>
      </w:pPr>
      <w:rPr>
        <w:rFonts w:ascii="Arial" w:hAnsi="Arial" w:hint="default"/>
      </w:rPr>
    </w:lvl>
    <w:lvl w:ilvl="1" w:tplc="8A508F6E">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76946BC2">
      <w:start w:val="1"/>
      <w:numFmt w:val="bullet"/>
      <w:lvlText w:val="•"/>
      <w:lvlJc w:val="left"/>
      <w:pPr>
        <w:tabs>
          <w:tab w:val="num" w:pos="2520"/>
        </w:tabs>
        <w:ind w:left="2520" w:hanging="360"/>
      </w:pPr>
      <w:rPr>
        <w:rFonts w:ascii="Arial" w:hAnsi="Arial" w:hint="default"/>
      </w:rPr>
    </w:lvl>
    <w:lvl w:ilvl="4" w:tplc="8386257C" w:tentative="1">
      <w:start w:val="1"/>
      <w:numFmt w:val="bullet"/>
      <w:lvlText w:val="•"/>
      <w:lvlJc w:val="left"/>
      <w:pPr>
        <w:tabs>
          <w:tab w:val="num" w:pos="3240"/>
        </w:tabs>
        <w:ind w:left="3240" w:hanging="360"/>
      </w:pPr>
      <w:rPr>
        <w:rFonts w:ascii="Arial" w:hAnsi="Arial" w:hint="default"/>
      </w:rPr>
    </w:lvl>
    <w:lvl w:ilvl="5" w:tplc="909AEF64" w:tentative="1">
      <w:start w:val="1"/>
      <w:numFmt w:val="bullet"/>
      <w:lvlText w:val="•"/>
      <w:lvlJc w:val="left"/>
      <w:pPr>
        <w:tabs>
          <w:tab w:val="num" w:pos="3960"/>
        </w:tabs>
        <w:ind w:left="3960" w:hanging="360"/>
      </w:pPr>
      <w:rPr>
        <w:rFonts w:ascii="Arial" w:hAnsi="Arial" w:hint="default"/>
      </w:rPr>
    </w:lvl>
    <w:lvl w:ilvl="6" w:tplc="86968984" w:tentative="1">
      <w:start w:val="1"/>
      <w:numFmt w:val="bullet"/>
      <w:lvlText w:val="•"/>
      <w:lvlJc w:val="left"/>
      <w:pPr>
        <w:tabs>
          <w:tab w:val="num" w:pos="4680"/>
        </w:tabs>
        <w:ind w:left="4680" w:hanging="360"/>
      </w:pPr>
      <w:rPr>
        <w:rFonts w:ascii="Arial" w:hAnsi="Arial" w:hint="default"/>
      </w:rPr>
    </w:lvl>
    <w:lvl w:ilvl="7" w:tplc="22687A3C" w:tentative="1">
      <w:start w:val="1"/>
      <w:numFmt w:val="bullet"/>
      <w:lvlText w:val="•"/>
      <w:lvlJc w:val="left"/>
      <w:pPr>
        <w:tabs>
          <w:tab w:val="num" w:pos="5400"/>
        </w:tabs>
        <w:ind w:left="5400" w:hanging="360"/>
      </w:pPr>
      <w:rPr>
        <w:rFonts w:ascii="Arial" w:hAnsi="Arial" w:hint="default"/>
      </w:rPr>
    </w:lvl>
    <w:lvl w:ilvl="8" w:tplc="C49AFB2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F06177B"/>
    <w:multiLevelType w:val="hybridMultilevel"/>
    <w:tmpl w:val="16BED2EC"/>
    <w:lvl w:ilvl="0" w:tplc="0AF80B58">
      <w:start w:val="1"/>
      <w:numFmt w:val="bullet"/>
      <w:lvlText w:val="•"/>
      <w:lvlJc w:val="left"/>
      <w:pPr>
        <w:tabs>
          <w:tab w:val="num" w:pos="644"/>
        </w:tabs>
        <w:ind w:left="644" w:hanging="360"/>
      </w:pPr>
      <w:rPr>
        <w:rFonts w:ascii="Arial" w:hAnsi="Arial" w:hint="default"/>
      </w:rPr>
    </w:lvl>
    <w:lvl w:ilvl="1" w:tplc="8A508F6E">
      <w:numFmt w:val="bullet"/>
      <w:lvlText w:val="–"/>
      <w:lvlJc w:val="left"/>
      <w:pPr>
        <w:tabs>
          <w:tab w:val="num" w:pos="1364"/>
        </w:tabs>
        <w:ind w:left="1364" w:hanging="360"/>
      </w:pPr>
      <w:rPr>
        <w:rFonts w:ascii="Arial" w:hAnsi="Arial" w:hint="default"/>
      </w:rPr>
    </w:lvl>
    <w:lvl w:ilvl="2" w:tplc="04090001">
      <w:start w:val="1"/>
      <w:numFmt w:val="bullet"/>
      <w:lvlText w:val=""/>
      <w:lvlJc w:val="left"/>
      <w:pPr>
        <w:tabs>
          <w:tab w:val="num" w:pos="2084"/>
        </w:tabs>
        <w:ind w:left="2084" w:hanging="360"/>
      </w:pPr>
      <w:rPr>
        <w:rFonts w:ascii="Symbol" w:hAnsi="Symbol" w:hint="default"/>
      </w:rPr>
    </w:lvl>
    <w:lvl w:ilvl="3" w:tplc="76946BC2">
      <w:start w:val="1"/>
      <w:numFmt w:val="bullet"/>
      <w:lvlText w:val="•"/>
      <w:lvlJc w:val="left"/>
      <w:pPr>
        <w:tabs>
          <w:tab w:val="num" w:pos="2804"/>
        </w:tabs>
        <w:ind w:left="2804" w:hanging="360"/>
      </w:pPr>
      <w:rPr>
        <w:rFonts w:ascii="Arial" w:hAnsi="Arial" w:hint="default"/>
      </w:rPr>
    </w:lvl>
    <w:lvl w:ilvl="4" w:tplc="8386257C" w:tentative="1">
      <w:start w:val="1"/>
      <w:numFmt w:val="bullet"/>
      <w:lvlText w:val="•"/>
      <w:lvlJc w:val="left"/>
      <w:pPr>
        <w:tabs>
          <w:tab w:val="num" w:pos="3524"/>
        </w:tabs>
        <w:ind w:left="3524" w:hanging="360"/>
      </w:pPr>
      <w:rPr>
        <w:rFonts w:ascii="Arial" w:hAnsi="Arial" w:hint="default"/>
      </w:rPr>
    </w:lvl>
    <w:lvl w:ilvl="5" w:tplc="909AEF64" w:tentative="1">
      <w:start w:val="1"/>
      <w:numFmt w:val="bullet"/>
      <w:lvlText w:val="•"/>
      <w:lvlJc w:val="left"/>
      <w:pPr>
        <w:tabs>
          <w:tab w:val="num" w:pos="4244"/>
        </w:tabs>
        <w:ind w:left="4244" w:hanging="360"/>
      </w:pPr>
      <w:rPr>
        <w:rFonts w:ascii="Arial" w:hAnsi="Arial" w:hint="default"/>
      </w:rPr>
    </w:lvl>
    <w:lvl w:ilvl="6" w:tplc="86968984" w:tentative="1">
      <w:start w:val="1"/>
      <w:numFmt w:val="bullet"/>
      <w:lvlText w:val="•"/>
      <w:lvlJc w:val="left"/>
      <w:pPr>
        <w:tabs>
          <w:tab w:val="num" w:pos="4964"/>
        </w:tabs>
        <w:ind w:left="4964" w:hanging="360"/>
      </w:pPr>
      <w:rPr>
        <w:rFonts w:ascii="Arial" w:hAnsi="Arial" w:hint="default"/>
      </w:rPr>
    </w:lvl>
    <w:lvl w:ilvl="7" w:tplc="22687A3C" w:tentative="1">
      <w:start w:val="1"/>
      <w:numFmt w:val="bullet"/>
      <w:lvlText w:val="•"/>
      <w:lvlJc w:val="left"/>
      <w:pPr>
        <w:tabs>
          <w:tab w:val="num" w:pos="5684"/>
        </w:tabs>
        <w:ind w:left="5684" w:hanging="360"/>
      </w:pPr>
      <w:rPr>
        <w:rFonts w:ascii="Arial" w:hAnsi="Arial" w:hint="default"/>
      </w:rPr>
    </w:lvl>
    <w:lvl w:ilvl="8" w:tplc="C49AFB26"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2F320EA"/>
    <w:multiLevelType w:val="hybridMultilevel"/>
    <w:tmpl w:val="B6B61664"/>
    <w:lvl w:ilvl="0" w:tplc="82A8D06A">
      <w:start w:val="1"/>
      <w:numFmt w:val="bullet"/>
      <w:lvlText w:val="•"/>
      <w:lvlJc w:val="left"/>
      <w:pPr>
        <w:tabs>
          <w:tab w:val="num" w:pos="360"/>
        </w:tabs>
        <w:ind w:left="360" w:hanging="360"/>
      </w:pPr>
      <w:rPr>
        <w:rFonts w:ascii="Arial" w:hAnsi="Arial" w:hint="default"/>
      </w:rPr>
    </w:lvl>
    <w:lvl w:ilvl="1" w:tplc="10D4EE68">
      <w:numFmt w:val="bullet"/>
      <w:lvlText w:val="–"/>
      <w:lvlJc w:val="left"/>
      <w:pPr>
        <w:tabs>
          <w:tab w:val="num" w:pos="1080"/>
        </w:tabs>
        <w:ind w:left="1080" w:hanging="360"/>
      </w:pPr>
      <w:rPr>
        <w:rFonts w:ascii="Arial" w:hAnsi="Arial" w:hint="default"/>
      </w:rPr>
    </w:lvl>
    <w:lvl w:ilvl="2" w:tplc="CB4E1E50" w:tentative="1">
      <w:start w:val="1"/>
      <w:numFmt w:val="bullet"/>
      <w:lvlText w:val="•"/>
      <w:lvlJc w:val="left"/>
      <w:pPr>
        <w:tabs>
          <w:tab w:val="num" w:pos="1800"/>
        </w:tabs>
        <w:ind w:left="1800" w:hanging="360"/>
      </w:pPr>
      <w:rPr>
        <w:rFonts w:ascii="Arial" w:hAnsi="Arial" w:hint="default"/>
      </w:rPr>
    </w:lvl>
    <w:lvl w:ilvl="3" w:tplc="23A022E8" w:tentative="1">
      <w:start w:val="1"/>
      <w:numFmt w:val="bullet"/>
      <w:lvlText w:val="•"/>
      <w:lvlJc w:val="left"/>
      <w:pPr>
        <w:tabs>
          <w:tab w:val="num" w:pos="2520"/>
        </w:tabs>
        <w:ind w:left="2520" w:hanging="360"/>
      </w:pPr>
      <w:rPr>
        <w:rFonts w:ascii="Arial" w:hAnsi="Arial" w:hint="default"/>
      </w:rPr>
    </w:lvl>
    <w:lvl w:ilvl="4" w:tplc="90CC6E8E" w:tentative="1">
      <w:start w:val="1"/>
      <w:numFmt w:val="bullet"/>
      <w:lvlText w:val="•"/>
      <w:lvlJc w:val="left"/>
      <w:pPr>
        <w:tabs>
          <w:tab w:val="num" w:pos="3240"/>
        </w:tabs>
        <w:ind w:left="3240" w:hanging="360"/>
      </w:pPr>
      <w:rPr>
        <w:rFonts w:ascii="Arial" w:hAnsi="Arial" w:hint="default"/>
      </w:rPr>
    </w:lvl>
    <w:lvl w:ilvl="5" w:tplc="BA8C01C2" w:tentative="1">
      <w:start w:val="1"/>
      <w:numFmt w:val="bullet"/>
      <w:lvlText w:val="•"/>
      <w:lvlJc w:val="left"/>
      <w:pPr>
        <w:tabs>
          <w:tab w:val="num" w:pos="3960"/>
        </w:tabs>
        <w:ind w:left="3960" w:hanging="360"/>
      </w:pPr>
      <w:rPr>
        <w:rFonts w:ascii="Arial" w:hAnsi="Arial" w:hint="default"/>
      </w:rPr>
    </w:lvl>
    <w:lvl w:ilvl="6" w:tplc="CF964C80" w:tentative="1">
      <w:start w:val="1"/>
      <w:numFmt w:val="bullet"/>
      <w:lvlText w:val="•"/>
      <w:lvlJc w:val="left"/>
      <w:pPr>
        <w:tabs>
          <w:tab w:val="num" w:pos="4680"/>
        </w:tabs>
        <w:ind w:left="4680" w:hanging="360"/>
      </w:pPr>
      <w:rPr>
        <w:rFonts w:ascii="Arial" w:hAnsi="Arial" w:hint="default"/>
      </w:rPr>
    </w:lvl>
    <w:lvl w:ilvl="7" w:tplc="23361522" w:tentative="1">
      <w:start w:val="1"/>
      <w:numFmt w:val="bullet"/>
      <w:lvlText w:val="•"/>
      <w:lvlJc w:val="left"/>
      <w:pPr>
        <w:tabs>
          <w:tab w:val="num" w:pos="5400"/>
        </w:tabs>
        <w:ind w:left="5400" w:hanging="360"/>
      </w:pPr>
      <w:rPr>
        <w:rFonts w:ascii="Arial" w:hAnsi="Arial" w:hint="default"/>
      </w:rPr>
    </w:lvl>
    <w:lvl w:ilvl="8" w:tplc="1C484B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16655C73"/>
    <w:multiLevelType w:val="hybridMultilevel"/>
    <w:tmpl w:val="CF64E77A"/>
    <w:lvl w:ilvl="0" w:tplc="F8C2E48C">
      <w:start w:val="1"/>
      <w:numFmt w:val="bullet"/>
      <w:lvlText w:val="•"/>
      <w:lvlJc w:val="left"/>
      <w:pPr>
        <w:tabs>
          <w:tab w:val="num" w:pos="360"/>
        </w:tabs>
        <w:ind w:left="360" w:hanging="360"/>
      </w:pPr>
      <w:rPr>
        <w:rFonts w:ascii="Arial" w:hAnsi="Arial" w:hint="default"/>
      </w:rPr>
    </w:lvl>
    <w:lvl w:ilvl="1" w:tplc="8612F260">
      <w:start w:val="1"/>
      <w:numFmt w:val="bullet"/>
      <w:lvlText w:val="•"/>
      <w:lvlJc w:val="left"/>
      <w:pPr>
        <w:tabs>
          <w:tab w:val="num" w:pos="1080"/>
        </w:tabs>
        <w:ind w:left="1080" w:hanging="360"/>
      </w:pPr>
      <w:rPr>
        <w:rFonts w:ascii="Arial" w:hAnsi="Arial" w:hint="default"/>
      </w:rPr>
    </w:lvl>
    <w:lvl w:ilvl="2" w:tplc="E2EE85F8">
      <w:start w:val="1"/>
      <w:numFmt w:val="bullet"/>
      <w:lvlText w:val="•"/>
      <w:lvlJc w:val="left"/>
      <w:pPr>
        <w:tabs>
          <w:tab w:val="num" w:pos="1800"/>
        </w:tabs>
        <w:ind w:left="1800" w:hanging="360"/>
      </w:pPr>
      <w:rPr>
        <w:rFonts w:ascii="Arial" w:hAnsi="Arial" w:hint="default"/>
      </w:rPr>
    </w:lvl>
    <w:lvl w:ilvl="3" w:tplc="1EBC943C" w:tentative="1">
      <w:start w:val="1"/>
      <w:numFmt w:val="bullet"/>
      <w:lvlText w:val="•"/>
      <w:lvlJc w:val="left"/>
      <w:pPr>
        <w:tabs>
          <w:tab w:val="num" w:pos="2520"/>
        </w:tabs>
        <w:ind w:left="2520" w:hanging="360"/>
      </w:pPr>
      <w:rPr>
        <w:rFonts w:ascii="Arial" w:hAnsi="Arial" w:hint="default"/>
      </w:rPr>
    </w:lvl>
    <w:lvl w:ilvl="4" w:tplc="2FA2C94C" w:tentative="1">
      <w:start w:val="1"/>
      <w:numFmt w:val="bullet"/>
      <w:lvlText w:val="•"/>
      <w:lvlJc w:val="left"/>
      <w:pPr>
        <w:tabs>
          <w:tab w:val="num" w:pos="3240"/>
        </w:tabs>
        <w:ind w:left="3240" w:hanging="360"/>
      </w:pPr>
      <w:rPr>
        <w:rFonts w:ascii="Arial" w:hAnsi="Arial" w:hint="default"/>
      </w:rPr>
    </w:lvl>
    <w:lvl w:ilvl="5" w:tplc="DDC8FF08" w:tentative="1">
      <w:start w:val="1"/>
      <w:numFmt w:val="bullet"/>
      <w:lvlText w:val="•"/>
      <w:lvlJc w:val="left"/>
      <w:pPr>
        <w:tabs>
          <w:tab w:val="num" w:pos="3960"/>
        </w:tabs>
        <w:ind w:left="3960" w:hanging="360"/>
      </w:pPr>
      <w:rPr>
        <w:rFonts w:ascii="Arial" w:hAnsi="Arial" w:hint="default"/>
      </w:rPr>
    </w:lvl>
    <w:lvl w:ilvl="6" w:tplc="61209BEA" w:tentative="1">
      <w:start w:val="1"/>
      <w:numFmt w:val="bullet"/>
      <w:lvlText w:val="•"/>
      <w:lvlJc w:val="left"/>
      <w:pPr>
        <w:tabs>
          <w:tab w:val="num" w:pos="4680"/>
        </w:tabs>
        <w:ind w:left="4680" w:hanging="360"/>
      </w:pPr>
      <w:rPr>
        <w:rFonts w:ascii="Arial" w:hAnsi="Arial" w:hint="default"/>
      </w:rPr>
    </w:lvl>
    <w:lvl w:ilvl="7" w:tplc="D3502BC8" w:tentative="1">
      <w:start w:val="1"/>
      <w:numFmt w:val="bullet"/>
      <w:lvlText w:val="•"/>
      <w:lvlJc w:val="left"/>
      <w:pPr>
        <w:tabs>
          <w:tab w:val="num" w:pos="5400"/>
        </w:tabs>
        <w:ind w:left="5400" w:hanging="360"/>
      </w:pPr>
      <w:rPr>
        <w:rFonts w:ascii="Arial" w:hAnsi="Arial" w:hint="default"/>
      </w:rPr>
    </w:lvl>
    <w:lvl w:ilvl="8" w:tplc="F09E8EA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6B1176"/>
    <w:multiLevelType w:val="hybridMultilevel"/>
    <w:tmpl w:val="35F21488"/>
    <w:lvl w:ilvl="0" w:tplc="2B1663B4">
      <w:start w:val="1"/>
      <w:numFmt w:val="bullet"/>
      <w:lvlText w:val="•"/>
      <w:lvlJc w:val="left"/>
      <w:pPr>
        <w:tabs>
          <w:tab w:val="num" w:pos="360"/>
        </w:tabs>
        <w:ind w:left="360" w:hanging="360"/>
      </w:pPr>
      <w:rPr>
        <w:rFonts w:ascii="Arial" w:hAnsi="Arial" w:hint="default"/>
      </w:rPr>
    </w:lvl>
    <w:lvl w:ilvl="1" w:tplc="86782244">
      <w:numFmt w:val="bullet"/>
      <w:lvlText w:val="–"/>
      <w:lvlJc w:val="left"/>
      <w:pPr>
        <w:tabs>
          <w:tab w:val="num" w:pos="1080"/>
        </w:tabs>
        <w:ind w:left="1080" w:hanging="360"/>
      </w:pPr>
      <w:rPr>
        <w:rFonts w:ascii="Arial" w:hAnsi="Arial" w:hint="default"/>
      </w:rPr>
    </w:lvl>
    <w:lvl w:ilvl="2" w:tplc="CB60B1A6">
      <w:numFmt w:val="bullet"/>
      <w:lvlText w:val="•"/>
      <w:lvlJc w:val="left"/>
      <w:pPr>
        <w:tabs>
          <w:tab w:val="num" w:pos="1800"/>
        </w:tabs>
        <w:ind w:left="1800" w:hanging="360"/>
      </w:pPr>
      <w:rPr>
        <w:rFonts w:ascii="Arial" w:hAnsi="Arial" w:hint="default"/>
      </w:rPr>
    </w:lvl>
    <w:lvl w:ilvl="3" w:tplc="AC34B69A" w:tentative="1">
      <w:start w:val="1"/>
      <w:numFmt w:val="bullet"/>
      <w:lvlText w:val="•"/>
      <w:lvlJc w:val="left"/>
      <w:pPr>
        <w:tabs>
          <w:tab w:val="num" w:pos="2520"/>
        </w:tabs>
        <w:ind w:left="2520" w:hanging="360"/>
      </w:pPr>
      <w:rPr>
        <w:rFonts w:ascii="Arial" w:hAnsi="Arial" w:hint="default"/>
      </w:rPr>
    </w:lvl>
    <w:lvl w:ilvl="4" w:tplc="AA9815BA" w:tentative="1">
      <w:start w:val="1"/>
      <w:numFmt w:val="bullet"/>
      <w:lvlText w:val="•"/>
      <w:lvlJc w:val="left"/>
      <w:pPr>
        <w:tabs>
          <w:tab w:val="num" w:pos="3240"/>
        </w:tabs>
        <w:ind w:left="3240" w:hanging="360"/>
      </w:pPr>
      <w:rPr>
        <w:rFonts w:ascii="Arial" w:hAnsi="Arial" w:hint="default"/>
      </w:rPr>
    </w:lvl>
    <w:lvl w:ilvl="5" w:tplc="F16E8E4A" w:tentative="1">
      <w:start w:val="1"/>
      <w:numFmt w:val="bullet"/>
      <w:lvlText w:val="•"/>
      <w:lvlJc w:val="left"/>
      <w:pPr>
        <w:tabs>
          <w:tab w:val="num" w:pos="3960"/>
        </w:tabs>
        <w:ind w:left="3960" w:hanging="360"/>
      </w:pPr>
      <w:rPr>
        <w:rFonts w:ascii="Arial" w:hAnsi="Arial" w:hint="default"/>
      </w:rPr>
    </w:lvl>
    <w:lvl w:ilvl="6" w:tplc="55A87AFC" w:tentative="1">
      <w:start w:val="1"/>
      <w:numFmt w:val="bullet"/>
      <w:lvlText w:val="•"/>
      <w:lvlJc w:val="left"/>
      <w:pPr>
        <w:tabs>
          <w:tab w:val="num" w:pos="4680"/>
        </w:tabs>
        <w:ind w:left="4680" w:hanging="360"/>
      </w:pPr>
      <w:rPr>
        <w:rFonts w:ascii="Arial" w:hAnsi="Arial" w:hint="default"/>
      </w:rPr>
    </w:lvl>
    <w:lvl w:ilvl="7" w:tplc="82DA7DB6" w:tentative="1">
      <w:start w:val="1"/>
      <w:numFmt w:val="bullet"/>
      <w:lvlText w:val="•"/>
      <w:lvlJc w:val="left"/>
      <w:pPr>
        <w:tabs>
          <w:tab w:val="num" w:pos="5400"/>
        </w:tabs>
        <w:ind w:left="5400" w:hanging="360"/>
      </w:pPr>
      <w:rPr>
        <w:rFonts w:ascii="Arial" w:hAnsi="Arial" w:hint="default"/>
      </w:rPr>
    </w:lvl>
    <w:lvl w:ilvl="8" w:tplc="1FFC7A3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481346"/>
    <w:multiLevelType w:val="hybridMultilevel"/>
    <w:tmpl w:val="2C869390"/>
    <w:lvl w:ilvl="0" w:tplc="F6DE3358">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1A6B2A8B"/>
    <w:multiLevelType w:val="hybridMultilevel"/>
    <w:tmpl w:val="685AB738"/>
    <w:lvl w:ilvl="0" w:tplc="09B02604">
      <w:start w:val="1"/>
      <w:numFmt w:val="bullet"/>
      <w:lvlText w:val="•"/>
      <w:lvlJc w:val="left"/>
      <w:pPr>
        <w:tabs>
          <w:tab w:val="num" w:pos="360"/>
        </w:tabs>
        <w:ind w:left="360" w:hanging="360"/>
      </w:pPr>
      <w:rPr>
        <w:rFonts w:ascii="Arial" w:hAnsi="Arial" w:hint="default"/>
      </w:rPr>
    </w:lvl>
    <w:lvl w:ilvl="1" w:tplc="BD1A1344">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68CE469A" w:tentative="1">
      <w:start w:val="1"/>
      <w:numFmt w:val="bullet"/>
      <w:lvlText w:val="•"/>
      <w:lvlJc w:val="left"/>
      <w:pPr>
        <w:tabs>
          <w:tab w:val="num" w:pos="2520"/>
        </w:tabs>
        <w:ind w:left="2520" w:hanging="360"/>
      </w:pPr>
      <w:rPr>
        <w:rFonts w:ascii="Arial" w:hAnsi="Arial" w:hint="default"/>
      </w:rPr>
    </w:lvl>
    <w:lvl w:ilvl="4" w:tplc="D65404FA" w:tentative="1">
      <w:start w:val="1"/>
      <w:numFmt w:val="bullet"/>
      <w:lvlText w:val="•"/>
      <w:lvlJc w:val="left"/>
      <w:pPr>
        <w:tabs>
          <w:tab w:val="num" w:pos="3240"/>
        </w:tabs>
        <w:ind w:left="3240" w:hanging="360"/>
      </w:pPr>
      <w:rPr>
        <w:rFonts w:ascii="Arial" w:hAnsi="Arial" w:hint="default"/>
      </w:rPr>
    </w:lvl>
    <w:lvl w:ilvl="5" w:tplc="3634F30C" w:tentative="1">
      <w:start w:val="1"/>
      <w:numFmt w:val="bullet"/>
      <w:lvlText w:val="•"/>
      <w:lvlJc w:val="left"/>
      <w:pPr>
        <w:tabs>
          <w:tab w:val="num" w:pos="3960"/>
        </w:tabs>
        <w:ind w:left="3960" w:hanging="360"/>
      </w:pPr>
      <w:rPr>
        <w:rFonts w:ascii="Arial" w:hAnsi="Arial" w:hint="default"/>
      </w:rPr>
    </w:lvl>
    <w:lvl w:ilvl="6" w:tplc="9EAA835C" w:tentative="1">
      <w:start w:val="1"/>
      <w:numFmt w:val="bullet"/>
      <w:lvlText w:val="•"/>
      <w:lvlJc w:val="left"/>
      <w:pPr>
        <w:tabs>
          <w:tab w:val="num" w:pos="4680"/>
        </w:tabs>
        <w:ind w:left="4680" w:hanging="360"/>
      </w:pPr>
      <w:rPr>
        <w:rFonts w:ascii="Arial" w:hAnsi="Arial" w:hint="default"/>
      </w:rPr>
    </w:lvl>
    <w:lvl w:ilvl="7" w:tplc="D566383A" w:tentative="1">
      <w:start w:val="1"/>
      <w:numFmt w:val="bullet"/>
      <w:lvlText w:val="•"/>
      <w:lvlJc w:val="left"/>
      <w:pPr>
        <w:tabs>
          <w:tab w:val="num" w:pos="5400"/>
        </w:tabs>
        <w:ind w:left="5400" w:hanging="360"/>
      </w:pPr>
      <w:rPr>
        <w:rFonts w:ascii="Arial" w:hAnsi="Arial" w:hint="default"/>
      </w:rPr>
    </w:lvl>
    <w:lvl w:ilvl="8" w:tplc="87C4F38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CBA4252"/>
    <w:multiLevelType w:val="hybridMultilevel"/>
    <w:tmpl w:val="2520A2E6"/>
    <w:lvl w:ilvl="0" w:tplc="5EDCB4D6">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41271D6"/>
    <w:multiLevelType w:val="hybridMultilevel"/>
    <w:tmpl w:val="F1526798"/>
    <w:lvl w:ilvl="0" w:tplc="95B019C4">
      <w:start w:val="1"/>
      <w:numFmt w:val="bullet"/>
      <w:lvlText w:val="•"/>
      <w:lvlJc w:val="left"/>
      <w:pPr>
        <w:tabs>
          <w:tab w:val="num" w:pos="360"/>
        </w:tabs>
        <w:ind w:left="360" w:hanging="360"/>
      </w:pPr>
      <w:rPr>
        <w:rFonts w:ascii="Arial" w:hAnsi="Arial" w:hint="default"/>
      </w:rPr>
    </w:lvl>
    <w:lvl w:ilvl="1" w:tplc="D3829DFE">
      <w:numFmt w:val="bullet"/>
      <w:lvlText w:val="•"/>
      <w:lvlJc w:val="left"/>
      <w:pPr>
        <w:tabs>
          <w:tab w:val="num" w:pos="1080"/>
        </w:tabs>
        <w:ind w:left="1080" w:hanging="360"/>
      </w:pPr>
      <w:rPr>
        <w:rFonts w:ascii="Arial" w:hAnsi="Arial" w:hint="default"/>
      </w:rPr>
    </w:lvl>
    <w:lvl w:ilvl="2" w:tplc="94249800">
      <w:numFmt w:val="bullet"/>
      <w:lvlText w:val="•"/>
      <w:lvlJc w:val="left"/>
      <w:pPr>
        <w:tabs>
          <w:tab w:val="num" w:pos="1800"/>
        </w:tabs>
        <w:ind w:left="1800" w:hanging="360"/>
      </w:pPr>
      <w:rPr>
        <w:rFonts w:ascii="Arial" w:hAnsi="Arial" w:hint="default"/>
      </w:rPr>
    </w:lvl>
    <w:lvl w:ilvl="3" w:tplc="9DF4429E" w:tentative="1">
      <w:start w:val="1"/>
      <w:numFmt w:val="bullet"/>
      <w:lvlText w:val="•"/>
      <w:lvlJc w:val="left"/>
      <w:pPr>
        <w:tabs>
          <w:tab w:val="num" w:pos="2520"/>
        </w:tabs>
        <w:ind w:left="2520" w:hanging="360"/>
      </w:pPr>
      <w:rPr>
        <w:rFonts w:ascii="Arial" w:hAnsi="Arial" w:hint="default"/>
      </w:rPr>
    </w:lvl>
    <w:lvl w:ilvl="4" w:tplc="084227BC" w:tentative="1">
      <w:start w:val="1"/>
      <w:numFmt w:val="bullet"/>
      <w:lvlText w:val="•"/>
      <w:lvlJc w:val="left"/>
      <w:pPr>
        <w:tabs>
          <w:tab w:val="num" w:pos="3240"/>
        </w:tabs>
        <w:ind w:left="3240" w:hanging="360"/>
      </w:pPr>
      <w:rPr>
        <w:rFonts w:ascii="Arial" w:hAnsi="Arial" w:hint="default"/>
      </w:rPr>
    </w:lvl>
    <w:lvl w:ilvl="5" w:tplc="AB9296EC" w:tentative="1">
      <w:start w:val="1"/>
      <w:numFmt w:val="bullet"/>
      <w:lvlText w:val="•"/>
      <w:lvlJc w:val="left"/>
      <w:pPr>
        <w:tabs>
          <w:tab w:val="num" w:pos="3960"/>
        </w:tabs>
        <w:ind w:left="3960" w:hanging="360"/>
      </w:pPr>
      <w:rPr>
        <w:rFonts w:ascii="Arial" w:hAnsi="Arial" w:hint="default"/>
      </w:rPr>
    </w:lvl>
    <w:lvl w:ilvl="6" w:tplc="7C9A9F64" w:tentative="1">
      <w:start w:val="1"/>
      <w:numFmt w:val="bullet"/>
      <w:lvlText w:val="•"/>
      <w:lvlJc w:val="left"/>
      <w:pPr>
        <w:tabs>
          <w:tab w:val="num" w:pos="4680"/>
        </w:tabs>
        <w:ind w:left="4680" w:hanging="360"/>
      </w:pPr>
      <w:rPr>
        <w:rFonts w:ascii="Arial" w:hAnsi="Arial" w:hint="default"/>
      </w:rPr>
    </w:lvl>
    <w:lvl w:ilvl="7" w:tplc="42FC0E70" w:tentative="1">
      <w:start w:val="1"/>
      <w:numFmt w:val="bullet"/>
      <w:lvlText w:val="•"/>
      <w:lvlJc w:val="left"/>
      <w:pPr>
        <w:tabs>
          <w:tab w:val="num" w:pos="5400"/>
        </w:tabs>
        <w:ind w:left="5400" w:hanging="360"/>
      </w:pPr>
      <w:rPr>
        <w:rFonts w:ascii="Arial" w:hAnsi="Arial" w:hint="default"/>
      </w:rPr>
    </w:lvl>
    <w:lvl w:ilvl="8" w:tplc="2C2AA58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8A276A2"/>
    <w:multiLevelType w:val="hybridMultilevel"/>
    <w:tmpl w:val="F5C4E80A"/>
    <w:lvl w:ilvl="0" w:tplc="5B6A6C18">
      <w:start w:val="1"/>
      <w:numFmt w:val="bullet"/>
      <w:lvlText w:val="•"/>
      <w:lvlJc w:val="left"/>
      <w:pPr>
        <w:tabs>
          <w:tab w:val="num" w:pos="360"/>
        </w:tabs>
        <w:ind w:left="360" w:hanging="360"/>
      </w:pPr>
      <w:rPr>
        <w:rFonts w:ascii="Arial" w:hAnsi="Arial" w:hint="default"/>
      </w:rPr>
    </w:lvl>
    <w:lvl w:ilvl="1" w:tplc="50D68E86">
      <w:numFmt w:val="bullet"/>
      <w:lvlText w:val="–"/>
      <w:lvlJc w:val="left"/>
      <w:pPr>
        <w:tabs>
          <w:tab w:val="num" w:pos="1080"/>
        </w:tabs>
        <w:ind w:left="1080" w:hanging="360"/>
      </w:pPr>
      <w:rPr>
        <w:rFonts w:ascii="Arial" w:hAnsi="Arial" w:hint="default"/>
      </w:rPr>
    </w:lvl>
    <w:lvl w:ilvl="2" w:tplc="4B3EE430" w:tentative="1">
      <w:start w:val="1"/>
      <w:numFmt w:val="bullet"/>
      <w:lvlText w:val="•"/>
      <w:lvlJc w:val="left"/>
      <w:pPr>
        <w:tabs>
          <w:tab w:val="num" w:pos="1800"/>
        </w:tabs>
        <w:ind w:left="1800" w:hanging="360"/>
      </w:pPr>
      <w:rPr>
        <w:rFonts w:ascii="Arial" w:hAnsi="Arial" w:hint="default"/>
      </w:rPr>
    </w:lvl>
    <w:lvl w:ilvl="3" w:tplc="C3DEA90C" w:tentative="1">
      <w:start w:val="1"/>
      <w:numFmt w:val="bullet"/>
      <w:lvlText w:val="•"/>
      <w:lvlJc w:val="left"/>
      <w:pPr>
        <w:tabs>
          <w:tab w:val="num" w:pos="2520"/>
        </w:tabs>
        <w:ind w:left="2520" w:hanging="360"/>
      </w:pPr>
      <w:rPr>
        <w:rFonts w:ascii="Arial" w:hAnsi="Arial" w:hint="default"/>
      </w:rPr>
    </w:lvl>
    <w:lvl w:ilvl="4" w:tplc="ACF231B4" w:tentative="1">
      <w:start w:val="1"/>
      <w:numFmt w:val="bullet"/>
      <w:lvlText w:val="•"/>
      <w:lvlJc w:val="left"/>
      <w:pPr>
        <w:tabs>
          <w:tab w:val="num" w:pos="3240"/>
        </w:tabs>
        <w:ind w:left="3240" w:hanging="360"/>
      </w:pPr>
      <w:rPr>
        <w:rFonts w:ascii="Arial" w:hAnsi="Arial" w:hint="default"/>
      </w:rPr>
    </w:lvl>
    <w:lvl w:ilvl="5" w:tplc="40FA4A5C" w:tentative="1">
      <w:start w:val="1"/>
      <w:numFmt w:val="bullet"/>
      <w:lvlText w:val="•"/>
      <w:lvlJc w:val="left"/>
      <w:pPr>
        <w:tabs>
          <w:tab w:val="num" w:pos="3960"/>
        </w:tabs>
        <w:ind w:left="3960" w:hanging="360"/>
      </w:pPr>
      <w:rPr>
        <w:rFonts w:ascii="Arial" w:hAnsi="Arial" w:hint="default"/>
      </w:rPr>
    </w:lvl>
    <w:lvl w:ilvl="6" w:tplc="1FBCE37C" w:tentative="1">
      <w:start w:val="1"/>
      <w:numFmt w:val="bullet"/>
      <w:lvlText w:val="•"/>
      <w:lvlJc w:val="left"/>
      <w:pPr>
        <w:tabs>
          <w:tab w:val="num" w:pos="4680"/>
        </w:tabs>
        <w:ind w:left="4680" w:hanging="360"/>
      </w:pPr>
      <w:rPr>
        <w:rFonts w:ascii="Arial" w:hAnsi="Arial" w:hint="default"/>
      </w:rPr>
    </w:lvl>
    <w:lvl w:ilvl="7" w:tplc="A14EC25C" w:tentative="1">
      <w:start w:val="1"/>
      <w:numFmt w:val="bullet"/>
      <w:lvlText w:val="•"/>
      <w:lvlJc w:val="left"/>
      <w:pPr>
        <w:tabs>
          <w:tab w:val="num" w:pos="5400"/>
        </w:tabs>
        <w:ind w:left="5400" w:hanging="360"/>
      </w:pPr>
      <w:rPr>
        <w:rFonts w:ascii="Arial" w:hAnsi="Arial" w:hint="default"/>
      </w:rPr>
    </w:lvl>
    <w:lvl w:ilvl="8" w:tplc="FE32833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D2343FC"/>
    <w:multiLevelType w:val="hybridMultilevel"/>
    <w:tmpl w:val="BF443D00"/>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BE683D"/>
    <w:multiLevelType w:val="hybridMultilevel"/>
    <w:tmpl w:val="86CCEABE"/>
    <w:lvl w:ilvl="0" w:tplc="0F860DCE">
      <w:start w:val="1"/>
      <w:numFmt w:val="bullet"/>
      <w:lvlText w:val="•"/>
      <w:lvlJc w:val="left"/>
      <w:pPr>
        <w:tabs>
          <w:tab w:val="num" w:pos="360"/>
        </w:tabs>
        <w:ind w:left="360" w:hanging="360"/>
      </w:pPr>
      <w:rPr>
        <w:rFonts w:ascii="Arial" w:hAnsi="Arial" w:hint="default"/>
      </w:rPr>
    </w:lvl>
    <w:lvl w:ilvl="1" w:tplc="06765D7A">
      <w:start w:val="1"/>
      <w:numFmt w:val="bullet"/>
      <w:lvlText w:val="•"/>
      <w:lvlJc w:val="left"/>
      <w:pPr>
        <w:tabs>
          <w:tab w:val="num" w:pos="1080"/>
        </w:tabs>
        <w:ind w:left="1080" w:hanging="360"/>
      </w:pPr>
      <w:rPr>
        <w:rFonts w:ascii="Arial" w:hAnsi="Arial" w:hint="default"/>
      </w:rPr>
    </w:lvl>
    <w:lvl w:ilvl="2" w:tplc="930810CE">
      <w:start w:val="1"/>
      <w:numFmt w:val="bullet"/>
      <w:lvlText w:val="•"/>
      <w:lvlJc w:val="left"/>
      <w:pPr>
        <w:tabs>
          <w:tab w:val="num" w:pos="1800"/>
        </w:tabs>
        <w:ind w:left="1800" w:hanging="360"/>
      </w:pPr>
      <w:rPr>
        <w:rFonts w:ascii="Arial" w:hAnsi="Arial" w:hint="default"/>
      </w:rPr>
    </w:lvl>
    <w:lvl w:ilvl="3" w:tplc="067E7234" w:tentative="1">
      <w:start w:val="1"/>
      <w:numFmt w:val="bullet"/>
      <w:lvlText w:val="•"/>
      <w:lvlJc w:val="left"/>
      <w:pPr>
        <w:tabs>
          <w:tab w:val="num" w:pos="2520"/>
        </w:tabs>
        <w:ind w:left="2520" w:hanging="360"/>
      </w:pPr>
      <w:rPr>
        <w:rFonts w:ascii="Arial" w:hAnsi="Arial" w:hint="default"/>
      </w:rPr>
    </w:lvl>
    <w:lvl w:ilvl="4" w:tplc="A1E673F0" w:tentative="1">
      <w:start w:val="1"/>
      <w:numFmt w:val="bullet"/>
      <w:lvlText w:val="•"/>
      <w:lvlJc w:val="left"/>
      <w:pPr>
        <w:tabs>
          <w:tab w:val="num" w:pos="3240"/>
        </w:tabs>
        <w:ind w:left="3240" w:hanging="360"/>
      </w:pPr>
      <w:rPr>
        <w:rFonts w:ascii="Arial" w:hAnsi="Arial" w:hint="default"/>
      </w:rPr>
    </w:lvl>
    <w:lvl w:ilvl="5" w:tplc="2E8637C4" w:tentative="1">
      <w:start w:val="1"/>
      <w:numFmt w:val="bullet"/>
      <w:lvlText w:val="•"/>
      <w:lvlJc w:val="left"/>
      <w:pPr>
        <w:tabs>
          <w:tab w:val="num" w:pos="3960"/>
        </w:tabs>
        <w:ind w:left="3960" w:hanging="360"/>
      </w:pPr>
      <w:rPr>
        <w:rFonts w:ascii="Arial" w:hAnsi="Arial" w:hint="default"/>
      </w:rPr>
    </w:lvl>
    <w:lvl w:ilvl="6" w:tplc="C49C0E60" w:tentative="1">
      <w:start w:val="1"/>
      <w:numFmt w:val="bullet"/>
      <w:lvlText w:val="•"/>
      <w:lvlJc w:val="left"/>
      <w:pPr>
        <w:tabs>
          <w:tab w:val="num" w:pos="4680"/>
        </w:tabs>
        <w:ind w:left="4680" w:hanging="360"/>
      </w:pPr>
      <w:rPr>
        <w:rFonts w:ascii="Arial" w:hAnsi="Arial" w:hint="default"/>
      </w:rPr>
    </w:lvl>
    <w:lvl w:ilvl="7" w:tplc="BCAA49E8" w:tentative="1">
      <w:start w:val="1"/>
      <w:numFmt w:val="bullet"/>
      <w:lvlText w:val="•"/>
      <w:lvlJc w:val="left"/>
      <w:pPr>
        <w:tabs>
          <w:tab w:val="num" w:pos="5400"/>
        </w:tabs>
        <w:ind w:left="5400" w:hanging="360"/>
      </w:pPr>
      <w:rPr>
        <w:rFonts w:ascii="Arial" w:hAnsi="Arial" w:hint="default"/>
      </w:rPr>
    </w:lvl>
    <w:lvl w:ilvl="8" w:tplc="E236C38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2CC7E0E"/>
    <w:multiLevelType w:val="hybridMultilevel"/>
    <w:tmpl w:val="6EF8B580"/>
    <w:lvl w:ilvl="0" w:tplc="6F744DCA">
      <w:start w:val="1"/>
      <w:numFmt w:val="bullet"/>
      <w:lvlText w:val="•"/>
      <w:lvlJc w:val="left"/>
      <w:pPr>
        <w:tabs>
          <w:tab w:val="num" w:pos="360"/>
        </w:tabs>
        <w:ind w:left="360" w:hanging="360"/>
      </w:pPr>
      <w:rPr>
        <w:rFonts w:ascii="Arial" w:hAnsi="Arial" w:hint="default"/>
      </w:rPr>
    </w:lvl>
    <w:lvl w:ilvl="1" w:tplc="BC626E58">
      <w:numFmt w:val="bullet"/>
      <w:lvlText w:val="–"/>
      <w:lvlJc w:val="left"/>
      <w:pPr>
        <w:tabs>
          <w:tab w:val="num" w:pos="1080"/>
        </w:tabs>
        <w:ind w:left="1080" w:hanging="360"/>
      </w:pPr>
      <w:rPr>
        <w:rFonts w:ascii="Arial" w:hAnsi="Arial" w:hint="default"/>
      </w:rPr>
    </w:lvl>
    <w:lvl w:ilvl="2" w:tplc="ABC2AC34" w:tentative="1">
      <w:start w:val="1"/>
      <w:numFmt w:val="bullet"/>
      <w:lvlText w:val="•"/>
      <w:lvlJc w:val="left"/>
      <w:pPr>
        <w:tabs>
          <w:tab w:val="num" w:pos="1800"/>
        </w:tabs>
        <w:ind w:left="1800" w:hanging="360"/>
      </w:pPr>
      <w:rPr>
        <w:rFonts w:ascii="Arial" w:hAnsi="Arial" w:hint="default"/>
      </w:rPr>
    </w:lvl>
    <w:lvl w:ilvl="3" w:tplc="B9BCEC0C" w:tentative="1">
      <w:start w:val="1"/>
      <w:numFmt w:val="bullet"/>
      <w:lvlText w:val="•"/>
      <w:lvlJc w:val="left"/>
      <w:pPr>
        <w:tabs>
          <w:tab w:val="num" w:pos="2520"/>
        </w:tabs>
        <w:ind w:left="2520" w:hanging="360"/>
      </w:pPr>
      <w:rPr>
        <w:rFonts w:ascii="Arial" w:hAnsi="Arial" w:hint="default"/>
      </w:rPr>
    </w:lvl>
    <w:lvl w:ilvl="4" w:tplc="426824A8" w:tentative="1">
      <w:start w:val="1"/>
      <w:numFmt w:val="bullet"/>
      <w:lvlText w:val="•"/>
      <w:lvlJc w:val="left"/>
      <w:pPr>
        <w:tabs>
          <w:tab w:val="num" w:pos="3240"/>
        </w:tabs>
        <w:ind w:left="3240" w:hanging="360"/>
      </w:pPr>
      <w:rPr>
        <w:rFonts w:ascii="Arial" w:hAnsi="Arial" w:hint="default"/>
      </w:rPr>
    </w:lvl>
    <w:lvl w:ilvl="5" w:tplc="9F18EB2A" w:tentative="1">
      <w:start w:val="1"/>
      <w:numFmt w:val="bullet"/>
      <w:lvlText w:val="•"/>
      <w:lvlJc w:val="left"/>
      <w:pPr>
        <w:tabs>
          <w:tab w:val="num" w:pos="3960"/>
        </w:tabs>
        <w:ind w:left="3960" w:hanging="360"/>
      </w:pPr>
      <w:rPr>
        <w:rFonts w:ascii="Arial" w:hAnsi="Arial" w:hint="default"/>
      </w:rPr>
    </w:lvl>
    <w:lvl w:ilvl="6" w:tplc="412A7AA0" w:tentative="1">
      <w:start w:val="1"/>
      <w:numFmt w:val="bullet"/>
      <w:lvlText w:val="•"/>
      <w:lvlJc w:val="left"/>
      <w:pPr>
        <w:tabs>
          <w:tab w:val="num" w:pos="4680"/>
        </w:tabs>
        <w:ind w:left="4680" w:hanging="360"/>
      </w:pPr>
      <w:rPr>
        <w:rFonts w:ascii="Arial" w:hAnsi="Arial" w:hint="default"/>
      </w:rPr>
    </w:lvl>
    <w:lvl w:ilvl="7" w:tplc="B094CBF4" w:tentative="1">
      <w:start w:val="1"/>
      <w:numFmt w:val="bullet"/>
      <w:lvlText w:val="•"/>
      <w:lvlJc w:val="left"/>
      <w:pPr>
        <w:tabs>
          <w:tab w:val="num" w:pos="5400"/>
        </w:tabs>
        <w:ind w:left="5400" w:hanging="360"/>
      </w:pPr>
      <w:rPr>
        <w:rFonts w:ascii="Arial" w:hAnsi="Arial" w:hint="default"/>
      </w:rPr>
    </w:lvl>
    <w:lvl w:ilvl="8" w:tplc="E2461AC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61E69E2"/>
    <w:multiLevelType w:val="hybridMultilevel"/>
    <w:tmpl w:val="AEEC475E"/>
    <w:lvl w:ilvl="0" w:tplc="311427E2">
      <w:start w:val="1"/>
      <w:numFmt w:val="bullet"/>
      <w:lvlText w:val="•"/>
      <w:lvlJc w:val="left"/>
      <w:pPr>
        <w:tabs>
          <w:tab w:val="num" w:pos="360"/>
        </w:tabs>
        <w:ind w:left="360" w:hanging="360"/>
      </w:pPr>
      <w:rPr>
        <w:rFonts w:ascii="Arial" w:hAnsi="Arial" w:hint="default"/>
      </w:rPr>
    </w:lvl>
    <w:lvl w:ilvl="1" w:tplc="8C2C0274">
      <w:numFmt w:val="bullet"/>
      <w:lvlText w:val="–"/>
      <w:lvlJc w:val="left"/>
      <w:pPr>
        <w:tabs>
          <w:tab w:val="num" w:pos="1080"/>
        </w:tabs>
        <w:ind w:left="1080" w:hanging="360"/>
      </w:pPr>
      <w:rPr>
        <w:rFonts w:ascii="Arial" w:hAnsi="Arial" w:hint="default"/>
      </w:rPr>
    </w:lvl>
    <w:lvl w:ilvl="2" w:tplc="64F8EA8C">
      <w:numFmt w:val="bullet"/>
      <w:lvlText w:val="•"/>
      <w:lvlJc w:val="left"/>
      <w:pPr>
        <w:tabs>
          <w:tab w:val="num" w:pos="1800"/>
        </w:tabs>
        <w:ind w:left="1800" w:hanging="360"/>
      </w:pPr>
      <w:rPr>
        <w:rFonts w:ascii="Arial" w:hAnsi="Arial" w:hint="default"/>
      </w:rPr>
    </w:lvl>
    <w:lvl w:ilvl="3" w:tplc="83D87F18">
      <w:numFmt w:val="bullet"/>
      <w:lvlText w:val="–"/>
      <w:lvlJc w:val="left"/>
      <w:pPr>
        <w:tabs>
          <w:tab w:val="num" w:pos="2520"/>
        </w:tabs>
        <w:ind w:left="2520" w:hanging="360"/>
      </w:pPr>
      <w:rPr>
        <w:rFonts w:ascii="Arial" w:hAnsi="Arial" w:hint="default"/>
      </w:rPr>
    </w:lvl>
    <w:lvl w:ilvl="4" w:tplc="607265B0" w:tentative="1">
      <w:start w:val="1"/>
      <w:numFmt w:val="bullet"/>
      <w:lvlText w:val="•"/>
      <w:lvlJc w:val="left"/>
      <w:pPr>
        <w:tabs>
          <w:tab w:val="num" w:pos="3240"/>
        </w:tabs>
        <w:ind w:left="3240" w:hanging="360"/>
      </w:pPr>
      <w:rPr>
        <w:rFonts w:ascii="Arial" w:hAnsi="Arial" w:hint="default"/>
      </w:rPr>
    </w:lvl>
    <w:lvl w:ilvl="5" w:tplc="9A507038" w:tentative="1">
      <w:start w:val="1"/>
      <w:numFmt w:val="bullet"/>
      <w:lvlText w:val="•"/>
      <w:lvlJc w:val="left"/>
      <w:pPr>
        <w:tabs>
          <w:tab w:val="num" w:pos="3960"/>
        </w:tabs>
        <w:ind w:left="3960" w:hanging="360"/>
      </w:pPr>
      <w:rPr>
        <w:rFonts w:ascii="Arial" w:hAnsi="Arial" w:hint="default"/>
      </w:rPr>
    </w:lvl>
    <w:lvl w:ilvl="6" w:tplc="A3D80268" w:tentative="1">
      <w:start w:val="1"/>
      <w:numFmt w:val="bullet"/>
      <w:lvlText w:val="•"/>
      <w:lvlJc w:val="left"/>
      <w:pPr>
        <w:tabs>
          <w:tab w:val="num" w:pos="4680"/>
        </w:tabs>
        <w:ind w:left="4680" w:hanging="360"/>
      </w:pPr>
      <w:rPr>
        <w:rFonts w:ascii="Arial" w:hAnsi="Arial" w:hint="default"/>
      </w:rPr>
    </w:lvl>
    <w:lvl w:ilvl="7" w:tplc="94725E14" w:tentative="1">
      <w:start w:val="1"/>
      <w:numFmt w:val="bullet"/>
      <w:lvlText w:val="•"/>
      <w:lvlJc w:val="left"/>
      <w:pPr>
        <w:tabs>
          <w:tab w:val="num" w:pos="5400"/>
        </w:tabs>
        <w:ind w:left="5400" w:hanging="360"/>
      </w:pPr>
      <w:rPr>
        <w:rFonts w:ascii="Arial" w:hAnsi="Arial" w:hint="default"/>
      </w:rPr>
    </w:lvl>
    <w:lvl w:ilvl="8" w:tplc="923C8F8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080"/>
        </w:tabs>
        <w:ind w:left="1080"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38F132F2"/>
    <w:multiLevelType w:val="hybridMultilevel"/>
    <w:tmpl w:val="370E8006"/>
    <w:lvl w:ilvl="0" w:tplc="0D34FC42">
      <w:start w:val="1"/>
      <w:numFmt w:val="bullet"/>
      <w:lvlText w:val="•"/>
      <w:lvlJc w:val="left"/>
      <w:pPr>
        <w:tabs>
          <w:tab w:val="num" w:pos="360"/>
        </w:tabs>
        <w:ind w:left="360" w:hanging="360"/>
      </w:pPr>
      <w:rPr>
        <w:rFonts w:ascii="Arial" w:hAnsi="Arial" w:hint="default"/>
      </w:rPr>
    </w:lvl>
    <w:lvl w:ilvl="1" w:tplc="0C8E1650">
      <w:numFmt w:val="bullet"/>
      <w:lvlText w:val="–"/>
      <w:lvlJc w:val="left"/>
      <w:pPr>
        <w:tabs>
          <w:tab w:val="num" w:pos="1080"/>
        </w:tabs>
        <w:ind w:left="1080" w:hanging="360"/>
      </w:pPr>
      <w:rPr>
        <w:rFonts w:ascii="Arial" w:hAnsi="Arial" w:hint="default"/>
      </w:rPr>
    </w:lvl>
    <w:lvl w:ilvl="2" w:tplc="73CE4692" w:tentative="1">
      <w:start w:val="1"/>
      <w:numFmt w:val="bullet"/>
      <w:lvlText w:val="•"/>
      <w:lvlJc w:val="left"/>
      <w:pPr>
        <w:tabs>
          <w:tab w:val="num" w:pos="1800"/>
        </w:tabs>
        <w:ind w:left="1800" w:hanging="360"/>
      </w:pPr>
      <w:rPr>
        <w:rFonts w:ascii="Arial" w:hAnsi="Arial" w:hint="default"/>
      </w:rPr>
    </w:lvl>
    <w:lvl w:ilvl="3" w:tplc="D972888E" w:tentative="1">
      <w:start w:val="1"/>
      <w:numFmt w:val="bullet"/>
      <w:lvlText w:val="•"/>
      <w:lvlJc w:val="left"/>
      <w:pPr>
        <w:tabs>
          <w:tab w:val="num" w:pos="2520"/>
        </w:tabs>
        <w:ind w:left="2520" w:hanging="360"/>
      </w:pPr>
      <w:rPr>
        <w:rFonts w:ascii="Arial" w:hAnsi="Arial" w:hint="default"/>
      </w:rPr>
    </w:lvl>
    <w:lvl w:ilvl="4" w:tplc="538A3660" w:tentative="1">
      <w:start w:val="1"/>
      <w:numFmt w:val="bullet"/>
      <w:lvlText w:val="•"/>
      <w:lvlJc w:val="left"/>
      <w:pPr>
        <w:tabs>
          <w:tab w:val="num" w:pos="3240"/>
        </w:tabs>
        <w:ind w:left="3240" w:hanging="360"/>
      </w:pPr>
      <w:rPr>
        <w:rFonts w:ascii="Arial" w:hAnsi="Arial" w:hint="default"/>
      </w:rPr>
    </w:lvl>
    <w:lvl w:ilvl="5" w:tplc="575E1272" w:tentative="1">
      <w:start w:val="1"/>
      <w:numFmt w:val="bullet"/>
      <w:lvlText w:val="•"/>
      <w:lvlJc w:val="left"/>
      <w:pPr>
        <w:tabs>
          <w:tab w:val="num" w:pos="3960"/>
        </w:tabs>
        <w:ind w:left="3960" w:hanging="360"/>
      </w:pPr>
      <w:rPr>
        <w:rFonts w:ascii="Arial" w:hAnsi="Arial" w:hint="default"/>
      </w:rPr>
    </w:lvl>
    <w:lvl w:ilvl="6" w:tplc="F55093A0" w:tentative="1">
      <w:start w:val="1"/>
      <w:numFmt w:val="bullet"/>
      <w:lvlText w:val="•"/>
      <w:lvlJc w:val="left"/>
      <w:pPr>
        <w:tabs>
          <w:tab w:val="num" w:pos="4680"/>
        </w:tabs>
        <w:ind w:left="4680" w:hanging="360"/>
      </w:pPr>
      <w:rPr>
        <w:rFonts w:ascii="Arial" w:hAnsi="Arial" w:hint="default"/>
      </w:rPr>
    </w:lvl>
    <w:lvl w:ilvl="7" w:tplc="F08CEA74" w:tentative="1">
      <w:start w:val="1"/>
      <w:numFmt w:val="bullet"/>
      <w:lvlText w:val="•"/>
      <w:lvlJc w:val="left"/>
      <w:pPr>
        <w:tabs>
          <w:tab w:val="num" w:pos="5400"/>
        </w:tabs>
        <w:ind w:left="5400" w:hanging="360"/>
      </w:pPr>
      <w:rPr>
        <w:rFonts w:ascii="Arial" w:hAnsi="Arial" w:hint="default"/>
      </w:rPr>
    </w:lvl>
    <w:lvl w:ilvl="8" w:tplc="F77AA0F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C455858"/>
    <w:multiLevelType w:val="hybridMultilevel"/>
    <w:tmpl w:val="DEDE8318"/>
    <w:lvl w:ilvl="0" w:tplc="D5BAC4AA">
      <w:start w:val="1"/>
      <w:numFmt w:val="bullet"/>
      <w:lvlText w:val="•"/>
      <w:lvlJc w:val="left"/>
      <w:pPr>
        <w:tabs>
          <w:tab w:val="num" w:pos="360"/>
        </w:tabs>
        <w:ind w:left="360" w:hanging="360"/>
      </w:pPr>
      <w:rPr>
        <w:rFonts w:ascii="Arial" w:hAnsi="Arial" w:hint="default"/>
      </w:rPr>
    </w:lvl>
    <w:lvl w:ilvl="1" w:tplc="2CDAEF4A">
      <w:numFmt w:val="bullet"/>
      <w:lvlText w:val="–"/>
      <w:lvlJc w:val="left"/>
      <w:pPr>
        <w:tabs>
          <w:tab w:val="num" w:pos="1080"/>
        </w:tabs>
        <w:ind w:left="1080" w:hanging="360"/>
      </w:pPr>
      <w:rPr>
        <w:rFonts w:ascii="Arial" w:hAnsi="Arial" w:hint="default"/>
      </w:rPr>
    </w:lvl>
    <w:lvl w:ilvl="2" w:tplc="7EA29A84">
      <w:numFmt w:val="bullet"/>
      <w:lvlText w:val="•"/>
      <w:lvlJc w:val="left"/>
      <w:pPr>
        <w:tabs>
          <w:tab w:val="num" w:pos="1800"/>
        </w:tabs>
        <w:ind w:left="1800" w:hanging="360"/>
      </w:pPr>
      <w:rPr>
        <w:rFonts w:ascii="Arial" w:hAnsi="Arial" w:hint="default"/>
      </w:rPr>
    </w:lvl>
    <w:lvl w:ilvl="3" w:tplc="39B6446E">
      <w:numFmt w:val="bullet"/>
      <w:lvlText w:val="–"/>
      <w:lvlJc w:val="left"/>
      <w:pPr>
        <w:tabs>
          <w:tab w:val="num" w:pos="2520"/>
        </w:tabs>
        <w:ind w:left="2520" w:hanging="360"/>
      </w:pPr>
      <w:rPr>
        <w:rFonts w:ascii="Arial" w:hAnsi="Arial" w:hint="default"/>
      </w:rPr>
    </w:lvl>
    <w:lvl w:ilvl="4" w:tplc="82962408" w:tentative="1">
      <w:start w:val="1"/>
      <w:numFmt w:val="bullet"/>
      <w:lvlText w:val="•"/>
      <w:lvlJc w:val="left"/>
      <w:pPr>
        <w:tabs>
          <w:tab w:val="num" w:pos="3240"/>
        </w:tabs>
        <w:ind w:left="3240" w:hanging="360"/>
      </w:pPr>
      <w:rPr>
        <w:rFonts w:ascii="Arial" w:hAnsi="Arial" w:hint="default"/>
      </w:rPr>
    </w:lvl>
    <w:lvl w:ilvl="5" w:tplc="96D8738A" w:tentative="1">
      <w:start w:val="1"/>
      <w:numFmt w:val="bullet"/>
      <w:lvlText w:val="•"/>
      <w:lvlJc w:val="left"/>
      <w:pPr>
        <w:tabs>
          <w:tab w:val="num" w:pos="3960"/>
        </w:tabs>
        <w:ind w:left="3960" w:hanging="360"/>
      </w:pPr>
      <w:rPr>
        <w:rFonts w:ascii="Arial" w:hAnsi="Arial" w:hint="default"/>
      </w:rPr>
    </w:lvl>
    <w:lvl w:ilvl="6" w:tplc="F356CE94" w:tentative="1">
      <w:start w:val="1"/>
      <w:numFmt w:val="bullet"/>
      <w:lvlText w:val="•"/>
      <w:lvlJc w:val="left"/>
      <w:pPr>
        <w:tabs>
          <w:tab w:val="num" w:pos="4680"/>
        </w:tabs>
        <w:ind w:left="4680" w:hanging="360"/>
      </w:pPr>
      <w:rPr>
        <w:rFonts w:ascii="Arial" w:hAnsi="Arial" w:hint="default"/>
      </w:rPr>
    </w:lvl>
    <w:lvl w:ilvl="7" w:tplc="8A3483CE" w:tentative="1">
      <w:start w:val="1"/>
      <w:numFmt w:val="bullet"/>
      <w:lvlText w:val="•"/>
      <w:lvlJc w:val="left"/>
      <w:pPr>
        <w:tabs>
          <w:tab w:val="num" w:pos="5400"/>
        </w:tabs>
        <w:ind w:left="5400" w:hanging="360"/>
      </w:pPr>
      <w:rPr>
        <w:rFonts w:ascii="Arial" w:hAnsi="Arial" w:hint="default"/>
      </w:rPr>
    </w:lvl>
    <w:lvl w:ilvl="8" w:tplc="E766BFC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25B6A97"/>
    <w:multiLevelType w:val="hybridMultilevel"/>
    <w:tmpl w:val="CFD835A8"/>
    <w:lvl w:ilvl="0" w:tplc="AB66D296">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CF4A24"/>
    <w:multiLevelType w:val="hybridMultilevel"/>
    <w:tmpl w:val="2E98F7D6"/>
    <w:lvl w:ilvl="0" w:tplc="53568914">
      <w:start w:val="1"/>
      <w:numFmt w:val="bullet"/>
      <w:lvlText w:val="•"/>
      <w:lvlJc w:val="left"/>
      <w:pPr>
        <w:tabs>
          <w:tab w:val="num" w:pos="360"/>
        </w:tabs>
        <w:ind w:left="360" w:hanging="360"/>
      </w:pPr>
      <w:rPr>
        <w:rFonts w:ascii="Arial" w:hAnsi="Arial" w:hint="default"/>
      </w:rPr>
    </w:lvl>
    <w:lvl w:ilvl="1" w:tplc="5DE0E578" w:tentative="1">
      <w:start w:val="1"/>
      <w:numFmt w:val="bullet"/>
      <w:lvlText w:val="•"/>
      <w:lvlJc w:val="left"/>
      <w:pPr>
        <w:tabs>
          <w:tab w:val="num" w:pos="1080"/>
        </w:tabs>
        <w:ind w:left="1080" w:hanging="360"/>
      </w:pPr>
      <w:rPr>
        <w:rFonts w:ascii="Arial" w:hAnsi="Arial" w:hint="default"/>
      </w:rPr>
    </w:lvl>
    <w:lvl w:ilvl="2" w:tplc="B50C1C3C" w:tentative="1">
      <w:start w:val="1"/>
      <w:numFmt w:val="bullet"/>
      <w:lvlText w:val="•"/>
      <w:lvlJc w:val="left"/>
      <w:pPr>
        <w:tabs>
          <w:tab w:val="num" w:pos="1800"/>
        </w:tabs>
        <w:ind w:left="1800" w:hanging="360"/>
      </w:pPr>
      <w:rPr>
        <w:rFonts w:ascii="Arial" w:hAnsi="Arial" w:hint="default"/>
      </w:rPr>
    </w:lvl>
    <w:lvl w:ilvl="3" w:tplc="AE824FA2" w:tentative="1">
      <w:start w:val="1"/>
      <w:numFmt w:val="bullet"/>
      <w:lvlText w:val="•"/>
      <w:lvlJc w:val="left"/>
      <w:pPr>
        <w:tabs>
          <w:tab w:val="num" w:pos="2520"/>
        </w:tabs>
        <w:ind w:left="2520" w:hanging="360"/>
      </w:pPr>
      <w:rPr>
        <w:rFonts w:ascii="Arial" w:hAnsi="Arial" w:hint="default"/>
      </w:rPr>
    </w:lvl>
    <w:lvl w:ilvl="4" w:tplc="7708F0C0" w:tentative="1">
      <w:start w:val="1"/>
      <w:numFmt w:val="bullet"/>
      <w:lvlText w:val="•"/>
      <w:lvlJc w:val="left"/>
      <w:pPr>
        <w:tabs>
          <w:tab w:val="num" w:pos="3240"/>
        </w:tabs>
        <w:ind w:left="3240" w:hanging="360"/>
      </w:pPr>
      <w:rPr>
        <w:rFonts w:ascii="Arial" w:hAnsi="Arial" w:hint="default"/>
      </w:rPr>
    </w:lvl>
    <w:lvl w:ilvl="5" w:tplc="848A0B50" w:tentative="1">
      <w:start w:val="1"/>
      <w:numFmt w:val="bullet"/>
      <w:lvlText w:val="•"/>
      <w:lvlJc w:val="left"/>
      <w:pPr>
        <w:tabs>
          <w:tab w:val="num" w:pos="3960"/>
        </w:tabs>
        <w:ind w:left="3960" w:hanging="360"/>
      </w:pPr>
      <w:rPr>
        <w:rFonts w:ascii="Arial" w:hAnsi="Arial" w:hint="default"/>
      </w:rPr>
    </w:lvl>
    <w:lvl w:ilvl="6" w:tplc="391C6240" w:tentative="1">
      <w:start w:val="1"/>
      <w:numFmt w:val="bullet"/>
      <w:lvlText w:val="•"/>
      <w:lvlJc w:val="left"/>
      <w:pPr>
        <w:tabs>
          <w:tab w:val="num" w:pos="4680"/>
        </w:tabs>
        <w:ind w:left="4680" w:hanging="360"/>
      </w:pPr>
      <w:rPr>
        <w:rFonts w:ascii="Arial" w:hAnsi="Arial" w:hint="default"/>
      </w:rPr>
    </w:lvl>
    <w:lvl w:ilvl="7" w:tplc="C9428676" w:tentative="1">
      <w:start w:val="1"/>
      <w:numFmt w:val="bullet"/>
      <w:lvlText w:val="•"/>
      <w:lvlJc w:val="left"/>
      <w:pPr>
        <w:tabs>
          <w:tab w:val="num" w:pos="5400"/>
        </w:tabs>
        <w:ind w:left="5400" w:hanging="360"/>
      </w:pPr>
      <w:rPr>
        <w:rFonts w:ascii="Arial" w:hAnsi="Arial" w:hint="default"/>
      </w:rPr>
    </w:lvl>
    <w:lvl w:ilvl="8" w:tplc="05305AD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3EB5A9C"/>
    <w:multiLevelType w:val="hybridMultilevel"/>
    <w:tmpl w:val="6CDE0B7C"/>
    <w:lvl w:ilvl="0" w:tplc="311427E2">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F602BC"/>
    <w:multiLevelType w:val="hybridMultilevel"/>
    <w:tmpl w:val="0FDA6110"/>
    <w:lvl w:ilvl="0" w:tplc="08D4FDD8">
      <w:start w:val="1"/>
      <w:numFmt w:val="bullet"/>
      <w:lvlText w:val="•"/>
      <w:lvlJc w:val="left"/>
      <w:pPr>
        <w:tabs>
          <w:tab w:val="num" w:pos="360"/>
        </w:tabs>
        <w:ind w:left="360" w:hanging="360"/>
      </w:pPr>
      <w:rPr>
        <w:rFonts w:ascii="Arial" w:hAnsi="Arial" w:hint="default"/>
      </w:rPr>
    </w:lvl>
    <w:lvl w:ilvl="1" w:tplc="E6E45C54">
      <w:numFmt w:val="bullet"/>
      <w:lvlText w:val="–"/>
      <w:lvlJc w:val="left"/>
      <w:pPr>
        <w:tabs>
          <w:tab w:val="num" w:pos="1080"/>
        </w:tabs>
        <w:ind w:left="1080" w:hanging="360"/>
      </w:pPr>
      <w:rPr>
        <w:rFonts w:ascii="Arial" w:hAnsi="Arial" w:hint="default"/>
      </w:rPr>
    </w:lvl>
    <w:lvl w:ilvl="2" w:tplc="946A2464" w:tentative="1">
      <w:start w:val="1"/>
      <w:numFmt w:val="bullet"/>
      <w:lvlText w:val="•"/>
      <w:lvlJc w:val="left"/>
      <w:pPr>
        <w:tabs>
          <w:tab w:val="num" w:pos="1800"/>
        </w:tabs>
        <w:ind w:left="1800" w:hanging="360"/>
      </w:pPr>
      <w:rPr>
        <w:rFonts w:ascii="Arial" w:hAnsi="Arial" w:hint="default"/>
      </w:rPr>
    </w:lvl>
    <w:lvl w:ilvl="3" w:tplc="70DC1E56" w:tentative="1">
      <w:start w:val="1"/>
      <w:numFmt w:val="bullet"/>
      <w:lvlText w:val="•"/>
      <w:lvlJc w:val="left"/>
      <w:pPr>
        <w:tabs>
          <w:tab w:val="num" w:pos="2520"/>
        </w:tabs>
        <w:ind w:left="2520" w:hanging="360"/>
      </w:pPr>
      <w:rPr>
        <w:rFonts w:ascii="Arial" w:hAnsi="Arial" w:hint="default"/>
      </w:rPr>
    </w:lvl>
    <w:lvl w:ilvl="4" w:tplc="4EC8C2B2" w:tentative="1">
      <w:start w:val="1"/>
      <w:numFmt w:val="bullet"/>
      <w:lvlText w:val="•"/>
      <w:lvlJc w:val="left"/>
      <w:pPr>
        <w:tabs>
          <w:tab w:val="num" w:pos="3240"/>
        </w:tabs>
        <w:ind w:left="3240" w:hanging="360"/>
      </w:pPr>
      <w:rPr>
        <w:rFonts w:ascii="Arial" w:hAnsi="Arial" w:hint="default"/>
      </w:rPr>
    </w:lvl>
    <w:lvl w:ilvl="5" w:tplc="9A120DE0" w:tentative="1">
      <w:start w:val="1"/>
      <w:numFmt w:val="bullet"/>
      <w:lvlText w:val="•"/>
      <w:lvlJc w:val="left"/>
      <w:pPr>
        <w:tabs>
          <w:tab w:val="num" w:pos="3960"/>
        </w:tabs>
        <w:ind w:left="3960" w:hanging="360"/>
      </w:pPr>
      <w:rPr>
        <w:rFonts w:ascii="Arial" w:hAnsi="Arial" w:hint="default"/>
      </w:rPr>
    </w:lvl>
    <w:lvl w:ilvl="6" w:tplc="BFC44402" w:tentative="1">
      <w:start w:val="1"/>
      <w:numFmt w:val="bullet"/>
      <w:lvlText w:val="•"/>
      <w:lvlJc w:val="left"/>
      <w:pPr>
        <w:tabs>
          <w:tab w:val="num" w:pos="4680"/>
        </w:tabs>
        <w:ind w:left="4680" w:hanging="360"/>
      </w:pPr>
      <w:rPr>
        <w:rFonts w:ascii="Arial" w:hAnsi="Arial" w:hint="default"/>
      </w:rPr>
    </w:lvl>
    <w:lvl w:ilvl="7" w:tplc="6686BA3A" w:tentative="1">
      <w:start w:val="1"/>
      <w:numFmt w:val="bullet"/>
      <w:lvlText w:val="•"/>
      <w:lvlJc w:val="left"/>
      <w:pPr>
        <w:tabs>
          <w:tab w:val="num" w:pos="5400"/>
        </w:tabs>
        <w:ind w:left="5400" w:hanging="360"/>
      </w:pPr>
      <w:rPr>
        <w:rFonts w:ascii="Arial" w:hAnsi="Arial" w:hint="default"/>
      </w:rPr>
    </w:lvl>
    <w:lvl w:ilvl="8" w:tplc="C388B95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88141E1"/>
    <w:multiLevelType w:val="hybridMultilevel"/>
    <w:tmpl w:val="146AADA8"/>
    <w:lvl w:ilvl="0" w:tplc="AFD63D64">
      <w:start w:val="1"/>
      <w:numFmt w:val="bullet"/>
      <w:lvlText w:val="–"/>
      <w:lvlJc w:val="left"/>
      <w:pPr>
        <w:tabs>
          <w:tab w:val="num" w:pos="644"/>
        </w:tabs>
        <w:ind w:left="644" w:hanging="360"/>
      </w:pPr>
      <w:rPr>
        <w:rFonts w:ascii="Arial" w:hAnsi="Arial" w:hint="default"/>
      </w:rPr>
    </w:lvl>
    <w:lvl w:ilvl="1" w:tplc="974A7966">
      <w:start w:val="1"/>
      <w:numFmt w:val="bullet"/>
      <w:lvlText w:val="–"/>
      <w:lvlJc w:val="left"/>
      <w:pPr>
        <w:tabs>
          <w:tab w:val="num" w:pos="1364"/>
        </w:tabs>
        <w:ind w:left="1364" w:hanging="360"/>
      </w:pPr>
      <w:rPr>
        <w:rFonts w:ascii="Arial" w:hAnsi="Arial" w:hint="default"/>
      </w:rPr>
    </w:lvl>
    <w:lvl w:ilvl="2" w:tplc="DA347D68" w:tentative="1">
      <w:start w:val="1"/>
      <w:numFmt w:val="bullet"/>
      <w:lvlText w:val="–"/>
      <w:lvlJc w:val="left"/>
      <w:pPr>
        <w:tabs>
          <w:tab w:val="num" w:pos="2084"/>
        </w:tabs>
        <w:ind w:left="2084" w:hanging="360"/>
      </w:pPr>
      <w:rPr>
        <w:rFonts w:ascii="Arial" w:hAnsi="Arial" w:hint="default"/>
      </w:rPr>
    </w:lvl>
    <w:lvl w:ilvl="3" w:tplc="77160B3A" w:tentative="1">
      <w:start w:val="1"/>
      <w:numFmt w:val="bullet"/>
      <w:lvlText w:val="–"/>
      <w:lvlJc w:val="left"/>
      <w:pPr>
        <w:tabs>
          <w:tab w:val="num" w:pos="2804"/>
        </w:tabs>
        <w:ind w:left="2804" w:hanging="360"/>
      </w:pPr>
      <w:rPr>
        <w:rFonts w:ascii="Arial" w:hAnsi="Arial" w:hint="default"/>
      </w:rPr>
    </w:lvl>
    <w:lvl w:ilvl="4" w:tplc="FAF2C616" w:tentative="1">
      <w:start w:val="1"/>
      <w:numFmt w:val="bullet"/>
      <w:lvlText w:val="–"/>
      <w:lvlJc w:val="left"/>
      <w:pPr>
        <w:tabs>
          <w:tab w:val="num" w:pos="3524"/>
        </w:tabs>
        <w:ind w:left="3524" w:hanging="360"/>
      </w:pPr>
      <w:rPr>
        <w:rFonts w:ascii="Arial" w:hAnsi="Arial" w:hint="default"/>
      </w:rPr>
    </w:lvl>
    <w:lvl w:ilvl="5" w:tplc="F222C91C" w:tentative="1">
      <w:start w:val="1"/>
      <w:numFmt w:val="bullet"/>
      <w:lvlText w:val="–"/>
      <w:lvlJc w:val="left"/>
      <w:pPr>
        <w:tabs>
          <w:tab w:val="num" w:pos="4244"/>
        </w:tabs>
        <w:ind w:left="4244" w:hanging="360"/>
      </w:pPr>
      <w:rPr>
        <w:rFonts w:ascii="Arial" w:hAnsi="Arial" w:hint="default"/>
      </w:rPr>
    </w:lvl>
    <w:lvl w:ilvl="6" w:tplc="C6C40568" w:tentative="1">
      <w:start w:val="1"/>
      <w:numFmt w:val="bullet"/>
      <w:lvlText w:val="–"/>
      <w:lvlJc w:val="left"/>
      <w:pPr>
        <w:tabs>
          <w:tab w:val="num" w:pos="4964"/>
        </w:tabs>
        <w:ind w:left="4964" w:hanging="360"/>
      </w:pPr>
      <w:rPr>
        <w:rFonts w:ascii="Arial" w:hAnsi="Arial" w:hint="default"/>
      </w:rPr>
    </w:lvl>
    <w:lvl w:ilvl="7" w:tplc="E2AC702E" w:tentative="1">
      <w:start w:val="1"/>
      <w:numFmt w:val="bullet"/>
      <w:lvlText w:val="–"/>
      <w:lvlJc w:val="left"/>
      <w:pPr>
        <w:tabs>
          <w:tab w:val="num" w:pos="5684"/>
        </w:tabs>
        <w:ind w:left="5684" w:hanging="360"/>
      </w:pPr>
      <w:rPr>
        <w:rFonts w:ascii="Arial" w:hAnsi="Arial" w:hint="default"/>
      </w:rPr>
    </w:lvl>
    <w:lvl w:ilvl="8" w:tplc="F38E5A10"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48C90760"/>
    <w:multiLevelType w:val="hybridMultilevel"/>
    <w:tmpl w:val="443ABF8E"/>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A804F54"/>
    <w:multiLevelType w:val="hybridMultilevel"/>
    <w:tmpl w:val="4476E1A4"/>
    <w:lvl w:ilvl="0" w:tplc="FCE43946">
      <w:start w:val="1"/>
      <w:numFmt w:val="bullet"/>
      <w:lvlText w:val="•"/>
      <w:lvlJc w:val="left"/>
      <w:pPr>
        <w:tabs>
          <w:tab w:val="num" w:pos="360"/>
        </w:tabs>
        <w:ind w:left="360" w:hanging="360"/>
      </w:pPr>
      <w:rPr>
        <w:rFonts w:ascii="Arial" w:hAnsi="Arial" w:hint="default"/>
      </w:rPr>
    </w:lvl>
    <w:lvl w:ilvl="1" w:tplc="A0F093B6">
      <w:numFmt w:val="bullet"/>
      <w:lvlText w:val="–"/>
      <w:lvlJc w:val="left"/>
      <w:pPr>
        <w:tabs>
          <w:tab w:val="num" w:pos="1080"/>
        </w:tabs>
        <w:ind w:left="1080" w:hanging="360"/>
      </w:pPr>
      <w:rPr>
        <w:rFonts w:ascii="Arial" w:hAnsi="Arial" w:hint="default"/>
      </w:rPr>
    </w:lvl>
    <w:lvl w:ilvl="2" w:tplc="23DAA4BA">
      <w:numFmt w:val="bullet"/>
      <w:lvlText w:val="•"/>
      <w:lvlJc w:val="left"/>
      <w:pPr>
        <w:tabs>
          <w:tab w:val="num" w:pos="1800"/>
        </w:tabs>
        <w:ind w:left="1800" w:hanging="360"/>
      </w:pPr>
      <w:rPr>
        <w:rFonts w:ascii="Arial" w:hAnsi="Arial" w:hint="default"/>
      </w:rPr>
    </w:lvl>
    <w:lvl w:ilvl="3" w:tplc="16E842F2" w:tentative="1">
      <w:start w:val="1"/>
      <w:numFmt w:val="bullet"/>
      <w:lvlText w:val="•"/>
      <w:lvlJc w:val="left"/>
      <w:pPr>
        <w:tabs>
          <w:tab w:val="num" w:pos="2520"/>
        </w:tabs>
        <w:ind w:left="2520" w:hanging="360"/>
      </w:pPr>
      <w:rPr>
        <w:rFonts w:ascii="Arial" w:hAnsi="Arial" w:hint="default"/>
      </w:rPr>
    </w:lvl>
    <w:lvl w:ilvl="4" w:tplc="C6043028" w:tentative="1">
      <w:start w:val="1"/>
      <w:numFmt w:val="bullet"/>
      <w:lvlText w:val="•"/>
      <w:lvlJc w:val="left"/>
      <w:pPr>
        <w:tabs>
          <w:tab w:val="num" w:pos="3240"/>
        </w:tabs>
        <w:ind w:left="3240" w:hanging="360"/>
      </w:pPr>
      <w:rPr>
        <w:rFonts w:ascii="Arial" w:hAnsi="Arial" w:hint="default"/>
      </w:rPr>
    </w:lvl>
    <w:lvl w:ilvl="5" w:tplc="DD3E1D2C" w:tentative="1">
      <w:start w:val="1"/>
      <w:numFmt w:val="bullet"/>
      <w:lvlText w:val="•"/>
      <w:lvlJc w:val="left"/>
      <w:pPr>
        <w:tabs>
          <w:tab w:val="num" w:pos="3960"/>
        </w:tabs>
        <w:ind w:left="3960" w:hanging="360"/>
      </w:pPr>
      <w:rPr>
        <w:rFonts w:ascii="Arial" w:hAnsi="Arial" w:hint="default"/>
      </w:rPr>
    </w:lvl>
    <w:lvl w:ilvl="6" w:tplc="8A960EE4" w:tentative="1">
      <w:start w:val="1"/>
      <w:numFmt w:val="bullet"/>
      <w:lvlText w:val="•"/>
      <w:lvlJc w:val="left"/>
      <w:pPr>
        <w:tabs>
          <w:tab w:val="num" w:pos="4680"/>
        </w:tabs>
        <w:ind w:left="4680" w:hanging="360"/>
      </w:pPr>
      <w:rPr>
        <w:rFonts w:ascii="Arial" w:hAnsi="Arial" w:hint="default"/>
      </w:rPr>
    </w:lvl>
    <w:lvl w:ilvl="7" w:tplc="9CEC9828" w:tentative="1">
      <w:start w:val="1"/>
      <w:numFmt w:val="bullet"/>
      <w:lvlText w:val="•"/>
      <w:lvlJc w:val="left"/>
      <w:pPr>
        <w:tabs>
          <w:tab w:val="num" w:pos="5400"/>
        </w:tabs>
        <w:ind w:left="5400" w:hanging="360"/>
      </w:pPr>
      <w:rPr>
        <w:rFonts w:ascii="Arial" w:hAnsi="Arial" w:hint="default"/>
      </w:rPr>
    </w:lvl>
    <w:lvl w:ilvl="8" w:tplc="AEAA3C3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E5F5C52"/>
    <w:multiLevelType w:val="hybridMultilevel"/>
    <w:tmpl w:val="10B2B8A2"/>
    <w:lvl w:ilvl="0" w:tplc="BB8C6968">
      <w:start w:val="1"/>
      <w:numFmt w:val="bullet"/>
      <w:lvlText w:val="•"/>
      <w:lvlJc w:val="left"/>
      <w:pPr>
        <w:tabs>
          <w:tab w:val="num" w:pos="360"/>
        </w:tabs>
        <w:ind w:left="360" w:hanging="360"/>
      </w:pPr>
      <w:rPr>
        <w:rFonts w:ascii="Arial" w:hAnsi="Arial" w:hint="default"/>
      </w:rPr>
    </w:lvl>
    <w:lvl w:ilvl="1" w:tplc="4C2E0B5C">
      <w:numFmt w:val="bullet"/>
      <w:lvlText w:val="–"/>
      <w:lvlJc w:val="left"/>
      <w:pPr>
        <w:tabs>
          <w:tab w:val="num" w:pos="1080"/>
        </w:tabs>
        <w:ind w:left="1080" w:hanging="360"/>
      </w:pPr>
      <w:rPr>
        <w:rFonts w:ascii="Arial" w:hAnsi="Arial" w:hint="default"/>
      </w:rPr>
    </w:lvl>
    <w:lvl w:ilvl="2" w:tplc="2352588C">
      <w:numFmt w:val="bullet"/>
      <w:lvlText w:val="•"/>
      <w:lvlJc w:val="left"/>
      <w:pPr>
        <w:tabs>
          <w:tab w:val="num" w:pos="1800"/>
        </w:tabs>
        <w:ind w:left="1800" w:hanging="360"/>
      </w:pPr>
      <w:rPr>
        <w:rFonts w:ascii="Arial" w:hAnsi="Arial" w:hint="default"/>
      </w:rPr>
    </w:lvl>
    <w:lvl w:ilvl="3" w:tplc="6F5ECAAE" w:tentative="1">
      <w:start w:val="1"/>
      <w:numFmt w:val="bullet"/>
      <w:lvlText w:val="•"/>
      <w:lvlJc w:val="left"/>
      <w:pPr>
        <w:tabs>
          <w:tab w:val="num" w:pos="2520"/>
        </w:tabs>
        <w:ind w:left="2520" w:hanging="360"/>
      </w:pPr>
      <w:rPr>
        <w:rFonts w:ascii="Arial" w:hAnsi="Arial" w:hint="default"/>
      </w:rPr>
    </w:lvl>
    <w:lvl w:ilvl="4" w:tplc="089A5EA4" w:tentative="1">
      <w:start w:val="1"/>
      <w:numFmt w:val="bullet"/>
      <w:lvlText w:val="•"/>
      <w:lvlJc w:val="left"/>
      <w:pPr>
        <w:tabs>
          <w:tab w:val="num" w:pos="3240"/>
        </w:tabs>
        <w:ind w:left="3240" w:hanging="360"/>
      </w:pPr>
      <w:rPr>
        <w:rFonts w:ascii="Arial" w:hAnsi="Arial" w:hint="default"/>
      </w:rPr>
    </w:lvl>
    <w:lvl w:ilvl="5" w:tplc="16029F14" w:tentative="1">
      <w:start w:val="1"/>
      <w:numFmt w:val="bullet"/>
      <w:lvlText w:val="•"/>
      <w:lvlJc w:val="left"/>
      <w:pPr>
        <w:tabs>
          <w:tab w:val="num" w:pos="3960"/>
        </w:tabs>
        <w:ind w:left="3960" w:hanging="360"/>
      </w:pPr>
      <w:rPr>
        <w:rFonts w:ascii="Arial" w:hAnsi="Arial" w:hint="default"/>
      </w:rPr>
    </w:lvl>
    <w:lvl w:ilvl="6" w:tplc="413267F2" w:tentative="1">
      <w:start w:val="1"/>
      <w:numFmt w:val="bullet"/>
      <w:lvlText w:val="•"/>
      <w:lvlJc w:val="left"/>
      <w:pPr>
        <w:tabs>
          <w:tab w:val="num" w:pos="4680"/>
        </w:tabs>
        <w:ind w:left="4680" w:hanging="360"/>
      </w:pPr>
      <w:rPr>
        <w:rFonts w:ascii="Arial" w:hAnsi="Arial" w:hint="default"/>
      </w:rPr>
    </w:lvl>
    <w:lvl w:ilvl="7" w:tplc="28163D14" w:tentative="1">
      <w:start w:val="1"/>
      <w:numFmt w:val="bullet"/>
      <w:lvlText w:val="•"/>
      <w:lvlJc w:val="left"/>
      <w:pPr>
        <w:tabs>
          <w:tab w:val="num" w:pos="5400"/>
        </w:tabs>
        <w:ind w:left="5400" w:hanging="360"/>
      </w:pPr>
      <w:rPr>
        <w:rFonts w:ascii="Arial" w:hAnsi="Arial" w:hint="default"/>
      </w:rPr>
    </w:lvl>
    <w:lvl w:ilvl="8" w:tplc="AE9E59B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FBD5C34"/>
    <w:multiLevelType w:val="hybridMultilevel"/>
    <w:tmpl w:val="211C7D78"/>
    <w:lvl w:ilvl="0" w:tplc="DB1A015A">
      <w:start w:val="1"/>
      <w:numFmt w:val="bullet"/>
      <w:lvlText w:val="•"/>
      <w:lvlJc w:val="left"/>
      <w:pPr>
        <w:tabs>
          <w:tab w:val="num" w:pos="360"/>
        </w:tabs>
        <w:ind w:left="360" w:hanging="360"/>
      </w:pPr>
      <w:rPr>
        <w:rFonts w:ascii="Arial" w:hAnsi="Arial" w:hint="default"/>
      </w:rPr>
    </w:lvl>
    <w:lvl w:ilvl="1" w:tplc="14008288">
      <w:start w:val="4045"/>
      <w:numFmt w:val="bullet"/>
      <w:lvlText w:val="–"/>
      <w:lvlJc w:val="left"/>
      <w:pPr>
        <w:tabs>
          <w:tab w:val="num" w:pos="1080"/>
        </w:tabs>
        <w:ind w:left="1080" w:hanging="360"/>
      </w:pPr>
      <w:rPr>
        <w:rFonts w:ascii="Arial" w:hAnsi="Arial" w:hint="default"/>
      </w:rPr>
    </w:lvl>
    <w:lvl w:ilvl="2" w:tplc="11C6347A" w:tentative="1">
      <w:start w:val="1"/>
      <w:numFmt w:val="bullet"/>
      <w:lvlText w:val="•"/>
      <w:lvlJc w:val="left"/>
      <w:pPr>
        <w:tabs>
          <w:tab w:val="num" w:pos="1800"/>
        </w:tabs>
        <w:ind w:left="1800" w:hanging="360"/>
      </w:pPr>
      <w:rPr>
        <w:rFonts w:ascii="Arial" w:hAnsi="Arial" w:hint="default"/>
      </w:rPr>
    </w:lvl>
    <w:lvl w:ilvl="3" w:tplc="9F74C81E" w:tentative="1">
      <w:start w:val="1"/>
      <w:numFmt w:val="bullet"/>
      <w:lvlText w:val="•"/>
      <w:lvlJc w:val="left"/>
      <w:pPr>
        <w:tabs>
          <w:tab w:val="num" w:pos="2520"/>
        </w:tabs>
        <w:ind w:left="2520" w:hanging="360"/>
      </w:pPr>
      <w:rPr>
        <w:rFonts w:ascii="Arial" w:hAnsi="Arial" w:hint="default"/>
      </w:rPr>
    </w:lvl>
    <w:lvl w:ilvl="4" w:tplc="DE8098D2" w:tentative="1">
      <w:start w:val="1"/>
      <w:numFmt w:val="bullet"/>
      <w:lvlText w:val="•"/>
      <w:lvlJc w:val="left"/>
      <w:pPr>
        <w:tabs>
          <w:tab w:val="num" w:pos="3240"/>
        </w:tabs>
        <w:ind w:left="3240" w:hanging="360"/>
      </w:pPr>
      <w:rPr>
        <w:rFonts w:ascii="Arial" w:hAnsi="Arial" w:hint="default"/>
      </w:rPr>
    </w:lvl>
    <w:lvl w:ilvl="5" w:tplc="381ACA4E" w:tentative="1">
      <w:start w:val="1"/>
      <w:numFmt w:val="bullet"/>
      <w:lvlText w:val="•"/>
      <w:lvlJc w:val="left"/>
      <w:pPr>
        <w:tabs>
          <w:tab w:val="num" w:pos="3960"/>
        </w:tabs>
        <w:ind w:left="3960" w:hanging="360"/>
      </w:pPr>
      <w:rPr>
        <w:rFonts w:ascii="Arial" w:hAnsi="Arial" w:hint="default"/>
      </w:rPr>
    </w:lvl>
    <w:lvl w:ilvl="6" w:tplc="93522A0A" w:tentative="1">
      <w:start w:val="1"/>
      <w:numFmt w:val="bullet"/>
      <w:lvlText w:val="•"/>
      <w:lvlJc w:val="left"/>
      <w:pPr>
        <w:tabs>
          <w:tab w:val="num" w:pos="4680"/>
        </w:tabs>
        <w:ind w:left="4680" w:hanging="360"/>
      </w:pPr>
      <w:rPr>
        <w:rFonts w:ascii="Arial" w:hAnsi="Arial" w:hint="default"/>
      </w:rPr>
    </w:lvl>
    <w:lvl w:ilvl="7" w:tplc="2C74B0CA" w:tentative="1">
      <w:start w:val="1"/>
      <w:numFmt w:val="bullet"/>
      <w:lvlText w:val="•"/>
      <w:lvlJc w:val="left"/>
      <w:pPr>
        <w:tabs>
          <w:tab w:val="num" w:pos="5400"/>
        </w:tabs>
        <w:ind w:left="5400" w:hanging="360"/>
      </w:pPr>
      <w:rPr>
        <w:rFonts w:ascii="Arial" w:hAnsi="Arial" w:hint="default"/>
      </w:rPr>
    </w:lvl>
    <w:lvl w:ilvl="8" w:tplc="B4B037BC"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2416008"/>
    <w:multiLevelType w:val="hybridMultilevel"/>
    <w:tmpl w:val="C370243C"/>
    <w:lvl w:ilvl="0" w:tplc="8F901626">
      <w:start w:val="1"/>
      <w:numFmt w:val="bullet"/>
      <w:lvlText w:val="•"/>
      <w:lvlJc w:val="left"/>
      <w:pPr>
        <w:tabs>
          <w:tab w:val="num" w:pos="360"/>
        </w:tabs>
        <w:ind w:left="360" w:hanging="360"/>
      </w:pPr>
      <w:rPr>
        <w:rFonts w:ascii="Arial" w:hAnsi="Arial" w:hint="default"/>
      </w:rPr>
    </w:lvl>
    <w:lvl w:ilvl="1" w:tplc="375AD80E">
      <w:numFmt w:val="bullet"/>
      <w:lvlText w:val="–"/>
      <w:lvlJc w:val="left"/>
      <w:pPr>
        <w:tabs>
          <w:tab w:val="num" w:pos="1080"/>
        </w:tabs>
        <w:ind w:left="1080" w:hanging="360"/>
      </w:pPr>
      <w:rPr>
        <w:rFonts w:ascii="Arial" w:hAnsi="Arial" w:hint="default"/>
      </w:rPr>
    </w:lvl>
    <w:lvl w:ilvl="2" w:tplc="0D141542">
      <w:numFmt w:val="bullet"/>
      <w:lvlText w:val="•"/>
      <w:lvlJc w:val="left"/>
      <w:pPr>
        <w:tabs>
          <w:tab w:val="num" w:pos="1800"/>
        </w:tabs>
        <w:ind w:left="1800" w:hanging="360"/>
      </w:pPr>
      <w:rPr>
        <w:rFonts w:ascii="Arial" w:hAnsi="Arial" w:hint="default"/>
      </w:rPr>
    </w:lvl>
    <w:lvl w:ilvl="3" w:tplc="E03635B8" w:tentative="1">
      <w:start w:val="1"/>
      <w:numFmt w:val="bullet"/>
      <w:lvlText w:val="•"/>
      <w:lvlJc w:val="left"/>
      <w:pPr>
        <w:tabs>
          <w:tab w:val="num" w:pos="2520"/>
        </w:tabs>
        <w:ind w:left="2520" w:hanging="360"/>
      </w:pPr>
      <w:rPr>
        <w:rFonts w:ascii="Arial" w:hAnsi="Arial" w:hint="default"/>
      </w:rPr>
    </w:lvl>
    <w:lvl w:ilvl="4" w:tplc="320C4620" w:tentative="1">
      <w:start w:val="1"/>
      <w:numFmt w:val="bullet"/>
      <w:lvlText w:val="•"/>
      <w:lvlJc w:val="left"/>
      <w:pPr>
        <w:tabs>
          <w:tab w:val="num" w:pos="3240"/>
        </w:tabs>
        <w:ind w:left="3240" w:hanging="360"/>
      </w:pPr>
      <w:rPr>
        <w:rFonts w:ascii="Arial" w:hAnsi="Arial" w:hint="default"/>
      </w:rPr>
    </w:lvl>
    <w:lvl w:ilvl="5" w:tplc="A960616C" w:tentative="1">
      <w:start w:val="1"/>
      <w:numFmt w:val="bullet"/>
      <w:lvlText w:val="•"/>
      <w:lvlJc w:val="left"/>
      <w:pPr>
        <w:tabs>
          <w:tab w:val="num" w:pos="3960"/>
        </w:tabs>
        <w:ind w:left="3960" w:hanging="360"/>
      </w:pPr>
      <w:rPr>
        <w:rFonts w:ascii="Arial" w:hAnsi="Arial" w:hint="default"/>
      </w:rPr>
    </w:lvl>
    <w:lvl w:ilvl="6" w:tplc="02B67960" w:tentative="1">
      <w:start w:val="1"/>
      <w:numFmt w:val="bullet"/>
      <w:lvlText w:val="•"/>
      <w:lvlJc w:val="left"/>
      <w:pPr>
        <w:tabs>
          <w:tab w:val="num" w:pos="4680"/>
        </w:tabs>
        <w:ind w:left="4680" w:hanging="360"/>
      </w:pPr>
      <w:rPr>
        <w:rFonts w:ascii="Arial" w:hAnsi="Arial" w:hint="default"/>
      </w:rPr>
    </w:lvl>
    <w:lvl w:ilvl="7" w:tplc="D8AE4004" w:tentative="1">
      <w:start w:val="1"/>
      <w:numFmt w:val="bullet"/>
      <w:lvlText w:val="•"/>
      <w:lvlJc w:val="left"/>
      <w:pPr>
        <w:tabs>
          <w:tab w:val="num" w:pos="5400"/>
        </w:tabs>
        <w:ind w:left="5400" w:hanging="360"/>
      </w:pPr>
      <w:rPr>
        <w:rFonts w:ascii="Arial" w:hAnsi="Arial" w:hint="default"/>
      </w:rPr>
    </w:lvl>
    <w:lvl w:ilvl="8" w:tplc="29A63B6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0"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D6956A8"/>
    <w:multiLevelType w:val="hybridMultilevel"/>
    <w:tmpl w:val="5C580A42"/>
    <w:lvl w:ilvl="0" w:tplc="FC0CF360">
      <w:start w:val="1"/>
      <w:numFmt w:val="bullet"/>
      <w:lvlText w:val="•"/>
      <w:lvlJc w:val="left"/>
      <w:pPr>
        <w:tabs>
          <w:tab w:val="num" w:pos="360"/>
        </w:tabs>
        <w:ind w:left="360" w:hanging="360"/>
      </w:pPr>
      <w:rPr>
        <w:rFonts w:ascii="Arial" w:hAnsi="Arial" w:hint="default"/>
      </w:rPr>
    </w:lvl>
    <w:lvl w:ilvl="1" w:tplc="2E140BF2">
      <w:numFmt w:val="bullet"/>
      <w:lvlText w:val="–"/>
      <w:lvlJc w:val="left"/>
      <w:pPr>
        <w:tabs>
          <w:tab w:val="num" w:pos="1080"/>
        </w:tabs>
        <w:ind w:left="1080" w:hanging="360"/>
      </w:pPr>
      <w:rPr>
        <w:rFonts w:ascii="Arial" w:hAnsi="Arial" w:hint="default"/>
      </w:rPr>
    </w:lvl>
    <w:lvl w:ilvl="2" w:tplc="BA9C7478" w:tentative="1">
      <w:start w:val="1"/>
      <w:numFmt w:val="bullet"/>
      <w:lvlText w:val="•"/>
      <w:lvlJc w:val="left"/>
      <w:pPr>
        <w:tabs>
          <w:tab w:val="num" w:pos="1800"/>
        </w:tabs>
        <w:ind w:left="1800" w:hanging="360"/>
      </w:pPr>
      <w:rPr>
        <w:rFonts w:ascii="Arial" w:hAnsi="Arial" w:hint="default"/>
      </w:rPr>
    </w:lvl>
    <w:lvl w:ilvl="3" w:tplc="BB9844B0" w:tentative="1">
      <w:start w:val="1"/>
      <w:numFmt w:val="bullet"/>
      <w:lvlText w:val="•"/>
      <w:lvlJc w:val="left"/>
      <w:pPr>
        <w:tabs>
          <w:tab w:val="num" w:pos="2520"/>
        </w:tabs>
        <w:ind w:left="2520" w:hanging="360"/>
      </w:pPr>
      <w:rPr>
        <w:rFonts w:ascii="Arial" w:hAnsi="Arial" w:hint="default"/>
      </w:rPr>
    </w:lvl>
    <w:lvl w:ilvl="4" w:tplc="9DE4A2F6" w:tentative="1">
      <w:start w:val="1"/>
      <w:numFmt w:val="bullet"/>
      <w:lvlText w:val="•"/>
      <w:lvlJc w:val="left"/>
      <w:pPr>
        <w:tabs>
          <w:tab w:val="num" w:pos="3240"/>
        </w:tabs>
        <w:ind w:left="3240" w:hanging="360"/>
      </w:pPr>
      <w:rPr>
        <w:rFonts w:ascii="Arial" w:hAnsi="Arial" w:hint="default"/>
      </w:rPr>
    </w:lvl>
    <w:lvl w:ilvl="5" w:tplc="67FEDEB2" w:tentative="1">
      <w:start w:val="1"/>
      <w:numFmt w:val="bullet"/>
      <w:lvlText w:val="•"/>
      <w:lvlJc w:val="left"/>
      <w:pPr>
        <w:tabs>
          <w:tab w:val="num" w:pos="3960"/>
        </w:tabs>
        <w:ind w:left="3960" w:hanging="360"/>
      </w:pPr>
      <w:rPr>
        <w:rFonts w:ascii="Arial" w:hAnsi="Arial" w:hint="default"/>
      </w:rPr>
    </w:lvl>
    <w:lvl w:ilvl="6" w:tplc="D06448E4" w:tentative="1">
      <w:start w:val="1"/>
      <w:numFmt w:val="bullet"/>
      <w:lvlText w:val="•"/>
      <w:lvlJc w:val="left"/>
      <w:pPr>
        <w:tabs>
          <w:tab w:val="num" w:pos="4680"/>
        </w:tabs>
        <w:ind w:left="4680" w:hanging="360"/>
      </w:pPr>
      <w:rPr>
        <w:rFonts w:ascii="Arial" w:hAnsi="Arial" w:hint="default"/>
      </w:rPr>
    </w:lvl>
    <w:lvl w:ilvl="7" w:tplc="B232D766" w:tentative="1">
      <w:start w:val="1"/>
      <w:numFmt w:val="bullet"/>
      <w:lvlText w:val="•"/>
      <w:lvlJc w:val="left"/>
      <w:pPr>
        <w:tabs>
          <w:tab w:val="num" w:pos="5400"/>
        </w:tabs>
        <w:ind w:left="5400" w:hanging="360"/>
      </w:pPr>
      <w:rPr>
        <w:rFonts w:ascii="Arial" w:hAnsi="Arial" w:hint="default"/>
      </w:rPr>
    </w:lvl>
    <w:lvl w:ilvl="8" w:tplc="24AC457A"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61443DF8"/>
    <w:multiLevelType w:val="hybridMultilevel"/>
    <w:tmpl w:val="38C4175E"/>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B6E1E"/>
    <w:multiLevelType w:val="hybridMultilevel"/>
    <w:tmpl w:val="95B4A090"/>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52F0882"/>
    <w:multiLevelType w:val="hybridMultilevel"/>
    <w:tmpl w:val="AD8EBA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9577F40"/>
    <w:multiLevelType w:val="hybridMultilevel"/>
    <w:tmpl w:val="046C0E00"/>
    <w:lvl w:ilvl="0" w:tplc="9B7ED1B2">
      <w:start w:val="1"/>
      <w:numFmt w:val="bullet"/>
      <w:lvlText w:val="•"/>
      <w:lvlJc w:val="left"/>
      <w:pPr>
        <w:tabs>
          <w:tab w:val="num" w:pos="360"/>
        </w:tabs>
        <w:ind w:left="360" w:hanging="360"/>
      </w:pPr>
      <w:rPr>
        <w:rFonts w:ascii="Arial" w:hAnsi="Arial" w:hint="default"/>
      </w:rPr>
    </w:lvl>
    <w:lvl w:ilvl="1" w:tplc="11C4CAB6">
      <w:numFmt w:val="bullet"/>
      <w:lvlText w:val="–"/>
      <w:lvlJc w:val="left"/>
      <w:pPr>
        <w:tabs>
          <w:tab w:val="num" w:pos="1080"/>
        </w:tabs>
        <w:ind w:left="1080" w:hanging="360"/>
      </w:pPr>
      <w:rPr>
        <w:rFonts w:ascii="Arial" w:hAnsi="Arial" w:hint="default"/>
      </w:rPr>
    </w:lvl>
    <w:lvl w:ilvl="2" w:tplc="61CE807C" w:tentative="1">
      <w:start w:val="1"/>
      <w:numFmt w:val="bullet"/>
      <w:lvlText w:val="•"/>
      <w:lvlJc w:val="left"/>
      <w:pPr>
        <w:tabs>
          <w:tab w:val="num" w:pos="1800"/>
        </w:tabs>
        <w:ind w:left="1800" w:hanging="360"/>
      </w:pPr>
      <w:rPr>
        <w:rFonts w:ascii="Arial" w:hAnsi="Arial" w:hint="default"/>
      </w:rPr>
    </w:lvl>
    <w:lvl w:ilvl="3" w:tplc="8E643B20" w:tentative="1">
      <w:start w:val="1"/>
      <w:numFmt w:val="bullet"/>
      <w:lvlText w:val="•"/>
      <w:lvlJc w:val="left"/>
      <w:pPr>
        <w:tabs>
          <w:tab w:val="num" w:pos="2520"/>
        </w:tabs>
        <w:ind w:left="2520" w:hanging="360"/>
      </w:pPr>
      <w:rPr>
        <w:rFonts w:ascii="Arial" w:hAnsi="Arial" w:hint="default"/>
      </w:rPr>
    </w:lvl>
    <w:lvl w:ilvl="4" w:tplc="8EB8BCFC" w:tentative="1">
      <w:start w:val="1"/>
      <w:numFmt w:val="bullet"/>
      <w:lvlText w:val="•"/>
      <w:lvlJc w:val="left"/>
      <w:pPr>
        <w:tabs>
          <w:tab w:val="num" w:pos="3240"/>
        </w:tabs>
        <w:ind w:left="3240" w:hanging="360"/>
      </w:pPr>
      <w:rPr>
        <w:rFonts w:ascii="Arial" w:hAnsi="Arial" w:hint="default"/>
      </w:rPr>
    </w:lvl>
    <w:lvl w:ilvl="5" w:tplc="9DF8C4E4" w:tentative="1">
      <w:start w:val="1"/>
      <w:numFmt w:val="bullet"/>
      <w:lvlText w:val="•"/>
      <w:lvlJc w:val="left"/>
      <w:pPr>
        <w:tabs>
          <w:tab w:val="num" w:pos="3960"/>
        </w:tabs>
        <w:ind w:left="3960" w:hanging="360"/>
      </w:pPr>
      <w:rPr>
        <w:rFonts w:ascii="Arial" w:hAnsi="Arial" w:hint="default"/>
      </w:rPr>
    </w:lvl>
    <w:lvl w:ilvl="6" w:tplc="15469540" w:tentative="1">
      <w:start w:val="1"/>
      <w:numFmt w:val="bullet"/>
      <w:lvlText w:val="•"/>
      <w:lvlJc w:val="left"/>
      <w:pPr>
        <w:tabs>
          <w:tab w:val="num" w:pos="4680"/>
        </w:tabs>
        <w:ind w:left="4680" w:hanging="360"/>
      </w:pPr>
      <w:rPr>
        <w:rFonts w:ascii="Arial" w:hAnsi="Arial" w:hint="default"/>
      </w:rPr>
    </w:lvl>
    <w:lvl w:ilvl="7" w:tplc="2856F0FC" w:tentative="1">
      <w:start w:val="1"/>
      <w:numFmt w:val="bullet"/>
      <w:lvlText w:val="•"/>
      <w:lvlJc w:val="left"/>
      <w:pPr>
        <w:tabs>
          <w:tab w:val="num" w:pos="5400"/>
        </w:tabs>
        <w:ind w:left="5400" w:hanging="360"/>
      </w:pPr>
      <w:rPr>
        <w:rFonts w:ascii="Arial" w:hAnsi="Arial" w:hint="default"/>
      </w:rPr>
    </w:lvl>
    <w:lvl w:ilvl="8" w:tplc="9B7EAA6C"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6D866F80"/>
    <w:multiLevelType w:val="hybridMultilevel"/>
    <w:tmpl w:val="BB261500"/>
    <w:lvl w:ilvl="0" w:tplc="1456ABF0">
      <w:start w:val="1"/>
      <w:numFmt w:val="bullet"/>
      <w:lvlText w:val="•"/>
      <w:lvlJc w:val="left"/>
      <w:pPr>
        <w:tabs>
          <w:tab w:val="num" w:pos="360"/>
        </w:tabs>
        <w:ind w:left="360" w:hanging="360"/>
      </w:pPr>
      <w:rPr>
        <w:rFonts w:ascii="Arial" w:hAnsi="Arial" w:hint="default"/>
      </w:rPr>
    </w:lvl>
    <w:lvl w:ilvl="1" w:tplc="A218EF5E">
      <w:numFmt w:val="bullet"/>
      <w:lvlText w:val="–"/>
      <w:lvlJc w:val="left"/>
      <w:pPr>
        <w:tabs>
          <w:tab w:val="num" w:pos="1080"/>
        </w:tabs>
        <w:ind w:left="1080" w:hanging="360"/>
      </w:pPr>
      <w:rPr>
        <w:rFonts w:ascii="Arial" w:hAnsi="Arial" w:hint="default"/>
      </w:rPr>
    </w:lvl>
    <w:lvl w:ilvl="2" w:tplc="A8E4CB08" w:tentative="1">
      <w:start w:val="1"/>
      <w:numFmt w:val="bullet"/>
      <w:lvlText w:val="•"/>
      <w:lvlJc w:val="left"/>
      <w:pPr>
        <w:tabs>
          <w:tab w:val="num" w:pos="1800"/>
        </w:tabs>
        <w:ind w:left="1800" w:hanging="360"/>
      </w:pPr>
      <w:rPr>
        <w:rFonts w:ascii="Arial" w:hAnsi="Arial" w:hint="default"/>
      </w:rPr>
    </w:lvl>
    <w:lvl w:ilvl="3" w:tplc="709692FE" w:tentative="1">
      <w:start w:val="1"/>
      <w:numFmt w:val="bullet"/>
      <w:lvlText w:val="•"/>
      <w:lvlJc w:val="left"/>
      <w:pPr>
        <w:tabs>
          <w:tab w:val="num" w:pos="2520"/>
        </w:tabs>
        <w:ind w:left="2520" w:hanging="360"/>
      </w:pPr>
      <w:rPr>
        <w:rFonts w:ascii="Arial" w:hAnsi="Arial" w:hint="default"/>
      </w:rPr>
    </w:lvl>
    <w:lvl w:ilvl="4" w:tplc="7EFC061E" w:tentative="1">
      <w:start w:val="1"/>
      <w:numFmt w:val="bullet"/>
      <w:lvlText w:val="•"/>
      <w:lvlJc w:val="left"/>
      <w:pPr>
        <w:tabs>
          <w:tab w:val="num" w:pos="3240"/>
        </w:tabs>
        <w:ind w:left="3240" w:hanging="360"/>
      </w:pPr>
      <w:rPr>
        <w:rFonts w:ascii="Arial" w:hAnsi="Arial" w:hint="default"/>
      </w:rPr>
    </w:lvl>
    <w:lvl w:ilvl="5" w:tplc="EBC8FC08" w:tentative="1">
      <w:start w:val="1"/>
      <w:numFmt w:val="bullet"/>
      <w:lvlText w:val="•"/>
      <w:lvlJc w:val="left"/>
      <w:pPr>
        <w:tabs>
          <w:tab w:val="num" w:pos="3960"/>
        </w:tabs>
        <w:ind w:left="3960" w:hanging="360"/>
      </w:pPr>
      <w:rPr>
        <w:rFonts w:ascii="Arial" w:hAnsi="Arial" w:hint="default"/>
      </w:rPr>
    </w:lvl>
    <w:lvl w:ilvl="6" w:tplc="54047198" w:tentative="1">
      <w:start w:val="1"/>
      <w:numFmt w:val="bullet"/>
      <w:lvlText w:val="•"/>
      <w:lvlJc w:val="left"/>
      <w:pPr>
        <w:tabs>
          <w:tab w:val="num" w:pos="4680"/>
        </w:tabs>
        <w:ind w:left="4680" w:hanging="360"/>
      </w:pPr>
      <w:rPr>
        <w:rFonts w:ascii="Arial" w:hAnsi="Arial" w:hint="default"/>
      </w:rPr>
    </w:lvl>
    <w:lvl w:ilvl="7" w:tplc="38FCA6E2" w:tentative="1">
      <w:start w:val="1"/>
      <w:numFmt w:val="bullet"/>
      <w:lvlText w:val="•"/>
      <w:lvlJc w:val="left"/>
      <w:pPr>
        <w:tabs>
          <w:tab w:val="num" w:pos="5400"/>
        </w:tabs>
        <w:ind w:left="5400" w:hanging="360"/>
      </w:pPr>
      <w:rPr>
        <w:rFonts w:ascii="Arial" w:hAnsi="Arial" w:hint="default"/>
      </w:rPr>
    </w:lvl>
    <w:lvl w:ilvl="8" w:tplc="AB1CDCB8"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6E9A4BCE"/>
    <w:multiLevelType w:val="hybridMultilevel"/>
    <w:tmpl w:val="DB40B0E6"/>
    <w:lvl w:ilvl="0" w:tplc="146CC3D4">
      <w:start w:val="1"/>
      <w:numFmt w:val="bullet"/>
      <w:lvlText w:val="•"/>
      <w:lvlJc w:val="left"/>
      <w:pPr>
        <w:tabs>
          <w:tab w:val="num" w:pos="360"/>
        </w:tabs>
        <w:ind w:left="360" w:hanging="360"/>
      </w:pPr>
      <w:rPr>
        <w:rFonts w:ascii="Arial" w:hAnsi="Arial" w:hint="default"/>
      </w:rPr>
    </w:lvl>
    <w:lvl w:ilvl="1" w:tplc="40488608">
      <w:numFmt w:val="bullet"/>
      <w:lvlText w:val="–"/>
      <w:lvlJc w:val="left"/>
      <w:pPr>
        <w:tabs>
          <w:tab w:val="num" w:pos="1080"/>
        </w:tabs>
        <w:ind w:left="1080" w:hanging="360"/>
      </w:pPr>
      <w:rPr>
        <w:rFonts w:ascii="Arial" w:hAnsi="Arial" w:hint="default"/>
      </w:rPr>
    </w:lvl>
    <w:lvl w:ilvl="2" w:tplc="3FEA866E">
      <w:numFmt w:val="bullet"/>
      <w:lvlText w:val="•"/>
      <w:lvlJc w:val="left"/>
      <w:pPr>
        <w:tabs>
          <w:tab w:val="num" w:pos="1800"/>
        </w:tabs>
        <w:ind w:left="1800" w:hanging="360"/>
      </w:pPr>
      <w:rPr>
        <w:rFonts w:ascii="Arial" w:hAnsi="Arial" w:hint="default"/>
      </w:rPr>
    </w:lvl>
    <w:lvl w:ilvl="3" w:tplc="97A41026" w:tentative="1">
      <w:start w:val="1"/>
      <w:numFmt w:val="bullet"/>
      <w:lvlText w:val="•"/>
      <w:lvlJc w:val="left"/>
      <w:pPr>
        <w:tabs>
          <w:tab w:val="num" w:pos="2520"/>
        </w:tabs>
        <w:ind w:left="2520" w:hanging="360"/>
      </w:pPr>
      <w:rPr>
        <w:rFonts w:ascii="Arial" w:hAnsi="Arial" w:hint="default"/>
      </w:rPr>
    </w:lvl>
    <w:lvl w:ilvl="4" w:tplc="EEB8AF30" w:tentative="1">
      <w:start w:val="1"/>
      <w:numFmt w:val="bullet"/>
      <w:lvlText w:val="•"/>
      <w:lvlJc w:val="left"/>
      <w:pPr>
        <w:tabs>
          <w:tab w:val="num" w:pos="3240"/>
        </w:tabs>
        <w:ind w:left="3240" w:hanging="360"/>
      </w:pPr>
      <w:rPr>
        <w:rFonts w:ascii="Arial" w:hAnsi="Arial" w:hint="default"/>
      </w:rPr>
    </w:lvl>
    <w:lvl w:ilvl="5" w:tplc="6DF85A64" w:tentative="1">
      <w:start w:val="1"/>
      <w:numFmt w:val="bullet"/>
      <w:lvlText w:val="•"/>
      <w:lvlJc w:val="left"/>
      <w:pPr>
        <w:tabs>
          <w:tab w:val="num" w:pos="3960"/>
        </w:tabs>
        <w:ind w:left="3960" w:hanging="360"/>
      </w:pPr>
      <w:rPr>
        <w:rFonts w:ascii="Arial" w:hAnsi="Arial" w:hint="default"/>
      </w:rPr>
    </w:lvl>
    <w:lvl w:ilvl="6" w:tplc="4BA8B9C2" w:tentative="1">
      <w:start w:val="1"/>
      <w:numFmt w:val="bullet"/>
      <w:lvlText w:val="•"/>
      <w:lvlJc w:val="left"/>
      <w:pPr>
        <w:tabs>
          <w:tab w:val="num" w:pos="4680"/>
        </w:tabs>
        <w:ind w:left="4680" w:hanging="360"/>
      </w:pPr>
      <w:rPr>
        <w:rFonts w:ascii="Arial" w:hAnsi="Arial" w:hint="default"/>
      </w:rPr>
    </w:lvl>
    <w:lvl w:ilvl="7" w:tplc="B784B47A" w:tentative="1">
      <w:start w:val="1"/>
      <w:numFmt w:val="bullet"/>
      <w:lvlText w:val="•"/>
      <w:lvlJc w:val="left"/>
      <w:pPr>
        <w:tabs>
          <w:tab w:val="num" w:pos="5400"/>
        </w:tabs>
        <w:ind w:left="5400" w:hanging="360"/>
      </w:pPr>
      <w:rPr>
        <w:rFonts w:ascii="Arial" w:hAnsi="Arial" w:hint="default"/>
      </w:rPr>
    </w:lvl>
    <w:lvl w:ilvl="8" w:tplc="45C05FEE"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A77F0E"/>
    <w:multiLevelType w:val="hybridMultilevel"/>
    <w:tmpl w:val="3B4ADA92"/>
    <w:lvl w:ilvl="0" w:tplc="311427E2">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8" w15:restartNumberingAfterBreak="0">
    <w:nsid w:val="7EC52B26"/>
    <w:multiLevelType w:val="hybridMultilevel"/>
    <w:tmpl w:val="0BF2A538"/>
    <w:lvl w:ilvl="0" w:tplc="311427E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9"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60"/>
  </w:num>
  <w:num w:numId="3">
    <w:abstractNumId w:val="17"/>
  </w:num>
  <w:num w:numId="4">
    <w:abstractNumId w:val="26"/>
  </w:num>
  <w:num w:numId="5">
    <w:abstractNumId w:val="20"/>
  </w:num>
  <w:num w:numId="6">
    <w:abstractNumId w:val="31"/>
  </w:num>
  <w:num w:numId="7">
    <w:abstractNumId w:val="32"/>
  </w:num>
  <w:num w:numId="8">
    <w:abstractNumId w:val="63"/>
  </w:num>
  <w:num w:numId="9">
    <w:abstractNumId w:val="25"/>
  </w:num>
  <w:num w:numId="10">
    <w:abstractNumId w:val="13"/>
  </w:num>
  <w:num w:numId="11">
    <w:abstractNumId w:val="18"/>
  </w:num>
  <w:num w:numId="12">
    <w:abstractNumId w:val="19"/>
  </w:num>
  <w:num w:numId="13">
    <w:abstractNumId w:val="22"/>
  </w:num>
  <w:num w:numId="14">
    <w:abstractNumId w:val="7"/>
  </w:num>
  <w:num w:numId="15">
    <w:abstractNumId w:val="66"/>
  </w:num>
  <w:num w:numId="16">
    <w:abstractNumId w:val="51"/>
  </w:num>
  <w:num w:numId="17">
    <w:abstractNumId w:val="5"/>
  </w:num>
  <w:num w:numId="18">
    <w:abstractNumId w:val="10"/>
  </w:num>
  <w:num w:numId="19">
    <w:abstractNumId w:val="2"/>
  </w:num>
  <w:num w:numId="20">
    <w:abstractNumId w:val="58"/>
  </w:num>
  <w:num w:numId="21">
    <w:abstractNumId w:val="6"/>
  </w:num>
  <w:num w:numId="22">
    <w:abstractNumId w:val="9"/>
  </w:num>
  <w:num w:numId="23">
    <w:abstractNumId w:val="29"/>
  </w:num>
  <w:num w:numId="24">
    <w:abstractNumId w:val="45"/>
  </w:num>
  <w:num w:numId="25">
    <w:abstractNumId w:val="64"/>
  </w:num>
  <w:num w:numId="26">
    <w:abstractNumId w:val="41"/>
  </w:num>
  <w:num w:numId="27">
    <w:abstractNumId w:val="12"/>
  </w:num>
  <w:num w:numId="28">
    <w:abstractNumId w:val="40"/>
  </w:num>
  <w:num w:numId="29">
    <w:abstractNumId w:val="38"/>
  </w:num>
  <w:num w:numId="30">
    <w:abstractNumId w:val="59"/>
  </w:num>
  <w:num w:numId="31">
    <w:abstractNumId w:val="3"/>
  </w:num>
  <w:num w:numId="32">
    <w:abstractNumId w:val="23"/>
  </w:num>
  <w:num w:numId="33">
    <w:abstractNumId w:val="43"/>
  </w:num>
  <w:num w:numId="34">
    <w:abstractNumId w:val="37"/>
  </w:num>
  <w:num w:numId="35">
    <w:abstractNumId w:val="46"/>
  </w:num>
  <w:num w:numId="36">
    <w:abstractNumId w:val="39"/>
  </w:num>
  <w:num w:numId="37">
    <w:abstractNumId w:val="34"/>
  </w:num>
  <w:num w:numId="38">
    <w:abstractNumId w:val="36"/>
  </w:num>
  <w:num w:numId="39">
    <w:abstractNumId w:val="54"/>
  </w:num>
  <w:num w:numId="40">
    <w:abstractNumId w:val="30"/>
  </w:num>
  <w:num w:numId="41">
    <w:abstractNumId w:val="53"/>
  </w:num>
  <w:num w:numId="42">
    <w:abstractNumId w:val="55"/>
  </w:num>
  <w:num w:numId="43">
    <w:abstractNumId w:val="56"/>
  </w:num>
  <w:num w:numId="44">
    <w:abstractNumId w:val="62"/>
  </w:num>
  <w:num w:numId="45">
    <w:abstractNumId w:val="61"/>
  </w:num>
  <w:num w:numId="46">
    <w:abstractNumId w:val="57"/>
  </w:num>
  <w:num w:numId="47">
    <w:abstractNumId w:val="68"/>
  </w:num>
  <w:num w:numId="48">
    <w:abstractNumId w:val="4"/>
  </w:num>
  <w:num w:numId="49">
    <w:abstractNumId w:val="8"/>
  </w:num>
  <w:num w:numId="50">
    <w:abstractNumId w:val="15"/>
  </w:num>
  <w:num w:numId="51">
    <w:abstractNumId w:val="65"/>
  </w:num>
  <w:num w:numId="52">
    <w:abstractNumId w:val="28"/>
  </w:num>
  <w:num w:numId="53">
    <w:abstractNumId w:val="35"/>
  </w:num>
  <w:num w:numId="54">
    <w:abstractNumId w:val="42"/>
  </w:num>
  <w:num w:numId="55">
    <w:abstractNumId w:val="27"/>
  </w:num>
  <w:num w:numId="56">
    <w:abstractNumId w:val="16"/>
  </w:num>
  <w:num w:numId="57">
    <w:abstractNumId w:val="24"/>
  </w:num>
  <w:num w:numId="58">
    <w:abstractNumId w:val="69"/>
  </w:num>
  <w:num w:numId="59">
    <w:abstractNumId w:val="52"/>
  </w:num>
  <w:num w:numId="60">
    <w:abstractNumId w:val="48"/>
  </w:num>
  <w:num w:numId="61">
    <w:abstractNumId w:val="67"/>
  </w:num>
  <w:num w:numId="62">
    <w:abstractNumId w:val="1"/>
  </w:num>
  <w:num w:numId="63">
    <w:abstractNumId w:val="44"/>
  </w:num>
  <w:num w:numId="64">
    <w:abstractNumId w:val="21"/>
  </w:num>
  <w:num w:numId="65">
    <w:abstractNumId w:val="50"/>
  </w:num>
  <w:num w:numId="66">
    <w:abstractNumId w:val="14"/>
  </w:num>
  <w:num w:numId="67">
    <w:abstractNumId w:val="11"/>
  </w:num>
  <w:num w:numId="68">
    <w:abstractNumId w:val="47"/>
  </w:num>
  <w:num w:numId="69">
    <w:abstractNumId w:val="49"/>
  </w:num>
  <w:num w:numId="70">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780"/>
    <w:rsid w:val="000009DC"/>
    <w:rsid w:val="0000123F"/>
    <w:rsid w:val="0000199B"/>
    <w:rsid w:val="00002A4E"/>
    <w:rsid w:val="00002B99"/>
    <w:rsid w:val="0000304F"/>
    <w:rsid w:val="0000350B"/>
    <w:rsid w:val="00003B74"/>
    <w:rsid w:val="00003DFC"/>
    <w:rsid w:val="00003F03"/>
    <w:rsid w:val="000046A8"/>
    <w:rsid w:val="00004887"/>
    <w:rsid w:val="00006276"/>
    <w:rsid w:val="0000687B"/>
    <w:rsid w:val="00006A87"/>
    <w:rsid w:val="0000770C"/>
    <w:rsid w:val="00007F63"/>
    <w:rsid w:val="00010156"/>
    <w:rsid w:val="0001201E"/>
    <w:rsid w:val="0001206A"/>
    <w:rsid w:val="00012401"/>
    <w:rsid w:val="00012EE1"/>
    <w:rsid w:val="000135B1"/>
    <w:rsid w:val="0001416B"/>
    <w:rsid w:val="0001482F"/>
    <w:rsid w:val="00014F5E"/>
    <w:rsid w:val="00015687"/>
    <w:rsid w:val="0001621F"/>
    <w:rsid w:val="00016B9B"/>
    <w:rsid w:val="00016EEF"/>
    <w:rsid w:val="000176B8"/>
    <w:rsid w:val="000214DB"/>
    <w:rsid w:val="0002174F"/>
    <w:rsid w:val="000223CF"/>
    <w:rsid w:val="000224BA"/>
    <w:rsid w:val="000228FF"/>
    <w:rsid w:val="000232EA"/>
    <w:rsid w:val="00023712"/>
    <w:rsid w:val="000238CD"/>
    <w:rsid w:val="0002418E"/>
    <w:rsid w:val="00024226"/>
    <w:rsid w:val="0002486B"/>
    <w:rsid w:val="00024DCF"/>
    <w:rsid w:val="0002548B"/>
    <w:rsid w:val="00025EB6"/>
    <w:rsid w:val="00026195"/>
    <w:rsid w:val="000276CF"/>
    <w:rsid w:val="00027DC5"/>
    <w:rsid w:val="0003138A"/>
    <w:rsid w:val="00031836"/>
    <w:rsid w:val="00031F7C"/>
    <w:rsid w:val="00032E11"/>
    <w:rsid w:val="000330EE"/>
    <w:rsid w:val="0003346B"/>
    <w:rsid w:val="00033F8C"/>
    <w:rsid w:val="00034A86"/>
    <w:rsid w:val="00036048"/>
    <w:rsid w:val="000362EA"/>
    <w:rsid w:val="00036661"/>
    <w:rsid w:val="00036C86"/>
    <w:rsid w:val="00036F49"/>
    <w:rsid w:val="00040DDD"/>
    <w:rsid w:val="00042EE7"/>
    <w:rsid w:val="00043039"/>
    <w:rsid w:val="00043DE8"/>
    <w:rsid w:val="0004421E"/>
    <w:rsid w:val="00044727"/>
    <w:rsid w:val="00044E1D"/>
    <w:rsid w:val="00045676"/>
    <w:rsid w:val="00045F2E"/>
    <w:rsid w:val="00050430"/>
    <w:rsid w:val="0005067C"/>
    <w:rsid w:val="00050CF5"/>
    <w:rsid w:val="00051BA5"/>
    <w:rsid w:val="000526F9"/>
    <w:rsid w:val="00052F95"/>
    <w:rsid w:val="000530B1"/>
    <w:rsid w:val="00053FD4"/>
    <w:rsid w:val="00055CA4"/>
    <w:rsid w:val="00056179"/>
    <w:rsid w:val="000565AD"/>
    <w:rsid w:val="000570F0"/>
    <w:rsid w:val="0005758A"/>
    <w:rsid w:val="00057FD4"/>
    <w:rsid w:val="00060806"/>
    <w:rsid w:val="0006244E"/>
    <w:rsid w:val="00062C5D"/>
    <w:rsid w:val="00063A83"/>
    <w:rsid w:val="00065C10"/>
    <w:rsid w:val="00066163"/>
    <w:rsid w:val="00066187"/>
    <w:rsid w:val="0006707C"/>
    <w:rsid w:val="00067C8F"/>
    <w:rsid w:val="00070119"/>
    <w:rsid w:val="0007139A"/>
    <w:rsid w:val="000716EC"/>
    <w:rsid w:val="000721E7"/>
    <w:rsid w:val="00072B2B"/>
    <w:rsid w:val="00072C20"/>
    <w:rsid w:val="000734F9"/>
    <w:rsid w:val="0007448D"/>
    <w:rsid w:val="0007490F"/>
    <w:rsid w:val="00074AB4"/>
    <w:rsid w:val="0007558A"/>
    <w:rsid w:val="00075BE4"/>
    <w:rsid w:val="000762C7"/>
    <w:rsid w:val="000762E6"/>
    <w:rsid w:val="0007686E"/>
    <w:rsid w:val="0007695F"/>
    <w:rsid w:val="00077322"/>
    <w:rsid w:val="000808C9"/>
    <w:rsid w:val="0008177D"/>
    <w:rsid w:val="000821D4"/>
    <w:rsid w:val="000828E7"/>
    <w:rsid w:val="00083AB7"/>
    <w:rsid w:val="00083C6D"/>
    <w:rsid w:val="00086537"/>
    <w:rsid w:val="000865E8"/>
    <w:rsid w:val="00087C39"/>
    <w:rsid w:val="00087C9B"/>
    <w:rsid w:val="00090D27"/>
    <w:rsid w:val="00090EE0"/>
    <w:rsid w:val="0009136B"/>
    <w:rsid w:val="00091BED"/>
    <w:rsid w:val="00091F50"/>
    <w:rsid w:val="00092EBB"/>
    <w:rsid w:val="000936B0"/>
    <w:rsid w:val="00093F4C"/>
    <w:rsid w:val="00095DF1"/>
    <w:rsid w:val="000962B5"/>
    <w:rsid w:val="000966B0"/>
    <w:rsid w:val="00096ACB"/>
    <w:rsid w:val="0009767F"/>
    <w:rsid w:val="00097B63"/>
    <w:rsid w:val="000A0DA9"/>
    <w:rsid w:val="000A120D"/>
    <w:rsid w:val="000A1463"/>
    <w:rsid w:val="000A162D"/>
    <w:rsid w:val="000A1922"/>
    <w:rsid w:val="000A1D2A"/>
    <w:rsid w:val="000A2377"/>
    <w:rsid w:val="000A2E2E"/>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5F0A"/>
    <w:rsid w:val="000B609A"/>
    <w:rsid w:val="000B6165"/>
    <w:rsid w:val="000B66A1"/>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F1C"/>
    <w:rsid w:val="000D3502"/>
    <w:rsid w:val="000D470D"/>
    <w:rsid w:val="000D47E2"/>
    <w:rsid w:val="000D4C97"/>
    <w:rsid w:val="000D50FB"/>
    <w:rsid w:val="000D6E59"/>
    <w:rsid w:val="000D7B11"/>
    <w:rsid w:val="000E08FD"/>
    <w:rsid w:val="000E1931"/>
    <w:rsid w:val="000E2674"/>
    <w:rsid w:val="000E2C2B"/>
    <w:rsid w:val="000E3533"/>
    <w:rsid w:val="000E3847"/>
    <w:rsid w:val="000E414C"/>
    <w:rsid w:val="000E56B7"/>
    <w:rsid w:val="000E7332"/>
    <w:rsid w:val="000E7639"/>
    <w:rsid w:val="000E7A4E"/>
    <w:rsid w:val="000F1B20"/>
    <w:rsid w:val="000F27A0"/>
    <w:rsid w:val="000F2C04"/>
    <w:rsid w:val="000F4108"/>
    <w:rsid w:val="000F4AAF"/>
    <w:rsid w:val="000F5793"/>
    <w:rsid w:val="000F5CCF"/>
    <w:rsid w:val="000F6244"/>
    <w:rsid w:val="000F6299"/>
    <w:rsid w:val="000F7DE3"/>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07ECF"/>
    <w:rsid w:val="00110135"/>
    <w:rsid w:val="001108D5"/>
    <w:rsid w:val="00110B2E"/>
    <w:rsid w:val="00111823"/>
    <w:rsid w:val="00111E43"/>
    <w:rsid w:val="0011286A"/>
    <w:rsid w:val="001128E6"/>
    <w:rsid w:val="00112A36"/>
    <w:rsid w:val="00112C42"/>
    <w:rsid w:val="0011313A"/>
    <w:rsid w:val="00113C9D"/>
    <w:rsid w:val="00114721"/>
    <w:rsid w:val="00114E61"/>
    <w:rsid w:val="001158FE"/>
    <w:rsid w:val="001164E5"/>
    <w:rsid w:val="001169AE"/>
    <w:rsid w:val="00116D0A"/>
    <w:rsid w:val="00116EE6"/>
    <w:rsid w:val="00120D8C"/>
    <w:rsid w:val="001212A4"/>
    <w:rsid w:val="001213D9"/>
    <w:rsid w:val="001222D4"/>
    <w:rsid w:val="0012322A"/>
    <w:rsid w:val="0012335F"/>
    <w:rsid w:val="00123EBC"/>
    <w:rsid w:val="00124731"/>
    <w:rsid w:val="00124AA4"/>
    <w:rsid w:val="00125D8F"/>
    <w:rsid w:val="00125E1F"/>
    <w:rsid w:val="001262C3"/>
    <w:rsid w:val="00126B6E"/>
    <w:rsid w:val="00126E8E"/>
    <w:rsid w:val="001270B8"/>
    <w:rsid w:val="00127FB1"/>
    <w:rsid w:val="0013035A"/>
    <w:rsid w:val="00130815"/>
    <w:rsid w:val="00130E2B"/>
    <w:rsid w:val="0013117B"/>
    <w:rsid w:val="001321C2"/>
    <w:rsid w:val="0013232B"/>
    <w:rsid w:val="001342B0"/>
    <w:rsid w:val="0013446A"/>
    <w:rsid w:val="0013565D"/>
    <w:rsid w:val="00135C08"/>
    <w:rsid w:val="00135C8A"/>
    <w:rsid w:val="00135C8D"/>
    <w:rsid w:val="001360B8"/>
    <w:rsid w:val="0013677E"/>
    <w:rsid w:val="00136978"/>
    <w:rsid w:val="001406CE"/>
    <w:rsid w:val="00140BE7"/>
    <w:rsid w:val="0014334D"/>
    <w:rsid w:val="001439E6"/>
    <w:rsid w:val="00143EC7"/>
    <w:rsid w:val="001455AE"/>
    <w:rsid w:val="001458E6"/>
    <w:rsid w:val="0015051C"/>
    <w:rsid w:val="00150C1F"/>
    <w:rsid w:val="00150DCE"/>
    <w:rsid w:val="001511A1"/>
    <w:rsid w:val="001519EE"/>
    <w:rsid w:val="00151A6B"/>
    <w:rsid w:val="00152FF8"/>
    <w:rsid w:val="0015368D"/>
    <w:rsid w:val="00153C3B"/>
    <w:rsid w:val="00156BE9"/>
    <w:rsid w:val="00156ED7"/>
    <w:rsid w:val="001579EB"/>
    <w:rsid w:val="00157AE2"/>
    <w:rsid w:val="001601C6"/>
    <w:rsid w:val="0016069D"/>
    <w:rsid w:val="00161001"/>
    <w:rsid w:val="00161100"/>
    <w:rsid w:val="001622E8"/>
    <w:rsid w:val="00162B44"/>
    <w:rsid w:val="00162F44"/>
    <w:rsid w:val="001633AC"/>
    <w:rsid w:val="001634FE"/>
    <w:rsid w:val="00163C96"/>
    <w:rsid w:val="0016507C"/>
    <w:rsid w:val="0016576D"/>
    <w:rsid w:val="00166609"/>
    <w:rsid w:val="001667C3"/>
    <w:rsid w:val="00166A14"/>
    <w:rsid w:val="0016737F"/>
    <w:rsid w:val="0017085B"/>
    <w:rsid w:val="00170DFB"/>
    <w:rsid w:val="0017107A"/>
    <w:rsid w:val="001716CD"/>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6F4"/>
    <w:rsid w:val="001838C6"/>
    <w:rsid w:val="001840F1"/>
    <w:rsid w:val="0018419D"/>
    <w:rsid w:val="00184535"/>
    <w:rsid w:val="00184F59"/>
    <w:rsid w:val="001865DD"/>
    <w:rsid w:val="00186815"/>
    <w:rsid w:val="00186A0F"/>
    <w:rsid w:val="00186B26"/>
    <w:rsid w:val="0018743A"/>
    <w:rsid w:val="00191078"/>
    <w:rsid w:val="001911E6"/>
    <w:rsid w:val="00191772"/>
    <w:rsid w:val="00191EBB"/>
    <w:rsid w:val="0019225B"/>
    <w:rsid w:val="00192307"/>
    <w:rsid w:val="0019268E"/>
    <w:rsid w:val="00192933"/>
    <w:rsid w:val="00192B51"/>
    <w:rsid w:val="00192B81"/>
    <w:rsid w:val="001930DB"/>
    <w:rsid w:val="00193446"/>
    <w:rsid w:val="0019419A"/>
    <w:rsid w:val="001943DE"/>
    <w:rsid w:val="00194810"/>
    <w:rsid w:val="00194DDB"/>
    <w:rsid w:val="00194FB2"/>
    <w:rsid w:val="00195452"/>
    <w:rsid w:val="00195ACC"/>
    <w:rsid w:val="00195D14"/>
    <w:rsid w:val="00195EBF"/>
    <w:rsid w:val="00196B08"/>
    <w:rsid w:val="00196C2B"/>
    <w:rsid w:val="001973CC"/>
    <w:rsid w:val="001973E9"/>
    <w:rsid w:val="00197500"/>
    <w:rsid w:val="00197A1E"/>
    <w:rsid w:val="001A032A"/>
    <w:rsid w:val="001A05B7"/>
    <w:rsid w:val="001A0C56"/>
    <w:rsid w:val="001A13AD"/>
    <w:rsid w:val="001A1620"/>
    <w:rsid w:val="001A583A"/>
    <w:rsid w:val="001A6732"/>
    <w:rsid w:val="001A6CD5"/>
    <w:rsid w:val="001A77FE"/>
    <w:rsid w:val="001A79EA"/>
    <w:rsid w:val="001B039D"/>
    <w:rsid w:val="001B0B09"/>
    <w:rsid w:val="001B0D8A"/>
    <w:rsid w:val="001B12E7"/>
    <w:rsid w:val="001B18DE"/>
    <w:rsid w:val="001B2248"/>
    <w:rsid w:val="001B2736"/>
    <w:rsid w:val="001B434E"/>
    <w:rsid w:val="001B46C9"/>
    <w:rsid w:val="001B4AAF"/>
    <w:rsid w:val="001B67E1"/>
    <w:rsid w:val="001B6F03"/>
    <w:rsid w:val="001B76E2"/>
    <w:rsid w:val="001B775A"/>
    <w:rsid w:val="001B77EC"/>
    <w:rsid w:val="001C1B2E"/>
    <w:rsid w:val="001C20C5"/>
    <w:rsid w:val="001C2AF2"/>
    <w:rsid w:val="001C2E25"/>
    <w:rsid w:val="001C3C37"/>
    <w:rsid w:val="001C41DA"/>
    <w:rsid w:val="001C4ED3"/>
    <w:rsid w:val="001C548A"/>
    <w:rsid w:val="001C6E10"/>
    <w:rsid w:val="001C7155"/>
    <w:rsid w:val="001C79C0"/>
    <w:rsid w:val="001D018C"/>
    <w:rsid w:val="001D027F"/>
    <w:rsid w:val="001D0891"/>
    <w:rsid w:val="001D1665"/>
    <w:rsid w:val="001D23AA"/>
    <w:rsid w:val="001D27A0"/>
    <w:rsid w:val="001D2AF2"/>
    <w:rsid w:val="001D2AFB"/>
    <w:rsid w:val="001D3AAD"/>
    <w:rsid w:val="001D5630"/>
    <w:rsid w:val="001D5CC4"/>
    <w:rsid w:val="001E0106"/>
    <w:rsid w:val="001E09FD"/>
    <w:rsid w:val="001E1287"/>
    <w:rsid w:val="001E1393"/>
    <w:rsid w:val="001E18B2"/>
    <w:rsid w:val="001E1998"/>
    <w:rsid w:val="001E1D51"/>
    <w:rsid w:val="001E200F"/>
    <w:rsid w:val="001E317F"/>
    <w:rsid w:val="001E3442"/>
    <w:rsid w:val="001E396D"/>
    <w:rsid w:val="001E45EE"/>
    <w:rsid w:val="001E5C4B"/>
    <w:rsid w:val="001E65AD"/>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671"/>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1C9"/>
    <w:rsid w:val="002112DE"/>
    <w:rsid w:val="00211EF0"/>
    <w:rsid w:val="00212801"/>
    <w:rsid w:val="002129F9"/>
    <w:rsid w:val="00214FD3"/>
    <w:rsid w:val="00215941"/>
    <w:rsid w:val="00216B79"/>
    <w:rsid w:val="0021709C"/>
    <w:rsid w:val="00220124"/>
    <w:rsid w:val="002202DE"/>
    <w:rsid w:val="0022044C"/>
    <w:rsid w:val="0022204C"/>
    <w:rsid w:val="00222C3C"/>
    <w:rsid w:val="00222C4C"/>
    <w:rsid w:val="00222FF8"/>
    <w:rsid w:val="00223A39"/>
    <w:rsid w:val="0022486B"/>
    <w:rsid w:val="002253E9"/>
    <w:rsid w:val="002255EF"/>
    <w:rsid w:val="002257BC"/>
    <w:rsid w:val="002259B6"/>
    <w:rsid w:val="00226547"/>
    <w:rsid w:val="00226CC7"/>
    <w:rsid w:val="00227C28"/>
    <w:rsid w:val="0023022F"/>
    <w:rsid w:val="00230801"/>
    <w:rsid w:val="00231392"/>
    <w:rsid w:val="0023159D"/>
    <w:rsid w:val="00231A2D"/>
    <w:rsid w:val="0023270F"/>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29B4"/>
    <w:rsid w:val="00243B4E"/>
    <w:rsid w:val="00243C06"/>
    <w:rsid w:val="00244191"/>
    <w:rsid w:val="002446B8"/>
    <w:rsid w:val="00244FB8"/>
    <w:rsid w:val="00244FC6"/>
    <w:rsid w:val="00246A6B"/>
    <w:rsid w:val="00247F39"/>
    <w:rsid w:val="002503B0"/>
    <w:rsid w:val="002504E0"/>
    <w:rsid w:val="002509F7"/>
    <w:rsid w:val="00250BC9"/>
    <w:rsid w:val="00251C9A"/>
    <w:rsid w:val="00251CAB"/>
    <w:rsid w:val="002521DB"/>
    <w:rsid w:val="002524F8"/>
    <w:rsid w:val="00252CE0"/>
    <w:rsid w:val="00252ED0"/>
    <w:rsid w:val="00253622"/>
    <w:rsid w:val="00255624"/>
    <w:rsid w:val="002558C1"/>
    <w:rsid w:val="002568E1"/>
    <w:rsid w:val="00257611"/>
    <w:rsid w:val="00260095"/>
    <w:rsid w:val="0026018B"/>
    <w:rsid w:val="00261065"/>
    <w:rsid w:val="002615BC"/>
    <w:rsid w:val="0026168C"/>
    <w:rsid w:val="00261713"/>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4E7"/>
    <w:rsid w:val="00271E31"/>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671"/>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3D66"/>
    <w:rsid w:val="002944E4"/>
    <w:rsid w:val="0029516E"/>
    <w:rsid w:val="002952F6"/>
    <w:rsid w:val="00295751"/>
    <w:rsid w:val="0029596C"/>
    <w:rsid w:val="00295A2D"/>
    <w:rsid w:val="00295BFC"/>
    <w:rsid w:val="00296E23"/>
    <w:rsid w:val="002A0A27"/>
    <w:rsid w:val="002A107C"/>
    <w:rsid w:val="002A1246"/>
    <w:rsid w:val="002A1D58"/>
    <w:rsid w:val="002A2335"/>
    <w:rsid w:val="002A3046"/>
    <w:rsid w:val="002A3BB9"/>
    <w:rsid w:val="002A41B1"/>
    <w:rsid w:val="002A447B"/>
    <w:rsid w:val="002A44B4"/>
    <w:rsid w:val="002A504E"/>
    <w:rsid w:val="002A6A96"/>
    <w:rsid w:val="002A7988"/>
    <w:rsid w:val="002B0813"/>
    <w:rsid w:val="002B1910"/>
    <w:rsid w:val="002B2DBA"/>
    <w:rsid w:val="002B3036"/>
    <w:rsid w:val="002B3200"/>
    <w:rsid w:val="002B366A"/>
    <w:rsid w:val="002B5A0A"/>
    <w:rsid w:val="002B5A39"/>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1EE2"/>
    <w:rsid w:val="002D2D6B"/>
    <w:rsid w:val="002D3D50"/>
    <w:rsid w:val="002D46BB"/>
    <w:rsid w:val="002D4928"/>
    <w:rsid w:val="002D49DE"/>
    <w:rsid w:val="002D5D54"/>
    <w:rsid w:val="002D6DA2"/>
    <w:rsid w:val="002D7539"/>
    <w:rsid w:val="002D77AE"/>
    <w:rsid w:val="002D7AFA"/>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98F"/>
    <w:rsid w:val="00302D88"/>
    <w:rsid w:val="00303A51"/>
    <w:rsid w:val="00304715"/>
    <w:rsid w:val="003047E5"/>
    <w:rsid w:val="00304948"/>
    <w:rsid w:val="00306348"/>
    <w:rsid w:val="003066FE"/>
    <w:rsid w:val="0030759C"/>
    <w:rsid w:val="00307C96"/>
    <w:rsid w:val="00307CF4"/>
    <w:rsid w:val="00310D6A"/>
    <w:rsid w:val="003110BC"/>
    <w:rsid w:val="00311B81"/>
    <w:rsid w:val="00311E13"/>
    <w:rsid w:val="003130C7"/>
    <w:rsid w:val="003135F7"/>
    <w:rsid w:val="0031399B"/>
    <w:rsid w:val="00313A47"/>
    <w:rsid w:val="00313C1E"/>
    <w:rsid w:val="00315672"/>
    <w:rsid w:val="00316222"/>
    <w:rsid w:val="00316CFB"/>
    <w:rsid w:val="00316DF8"/>
    <w:rsid w:val="00316E26"/>
    <w:rsid w:val="0032025B"/>
    <w:rsid w:val="003203FE"/>
    <w:rsid w:val="00320589"/>
    <w:rsid w:val="00321475"/>
    <w:rsid w:val="00323788"/>
    <w:rsid w:val="003238D5"/>
    <w:rsid w:val="003240C0"/>
    <w:rsid w:val="00324B48"/>
    <w:rsid w:val="003251F0"/>
    <w:rsid w:val="00325345"/>
    <w:rsid w:val="00325385"/>
    <w:rsid w:val="00326905"/>
    <w:rsid w:val="0032761C"/>
    <w:rsid w:val="00330A36"/>
    <w:rsid w:val="0033123F"/>
    <w:rsid w:val="003316DB"/>
    <w:rsid w:val="003322EE"/>
    <w:rsid w:val="00333900"/>
    <w:rsid w:val="00333D9D"/>
    <w:rsid w:val="00334429"/>
    <w:rsid w:val="00334ED3"/>
    <w:rsid w:val="003351C2"/>
    <w:rsid w:val="0033562F"/>
    <w:rsid w:val="0033594E"/>
    <w:rsid w:val="00335B70"/>
    <w:rsid w:val="00337434"/>
    <w:rsid w:val="00340769"/>
    <w:rsid w:val="00343781"/>
    <w:rsid w:val="003456C5"/>
    <w:rsid w:val="00345719"/>
    <w:rsid w:val="0035036C"/>
    <w:rsid w:val="003509EF"/>
    <w:rsid w:val="00350C9D"/>
    <w:rsid w:val="00351276"/>
    <w:rsid w:val="00351B5F"/>
    <w:rsid w:val="00352488"/>
    <w:rsid w:val="00352FCC"/>
    <w:rsid w:val="003532E0"/>
    <w:rsid w:val="00354176"/>
    <w:rsid w:val="00354B7C"/>
    <w:rsid w:val="0035583A"/>
    <w:rsid w:val="00355D08"/>
    <w:rsid w:val="00355FCE"/>
    <w:rsid w:val="00355FEE"/>
    <w:rsid w:val="003573A5"/>
    <w:rsid w:val="00357891"/>
    <w:rsid w:val="00357978"/>
    <w:rsid w:val="00361158"/>
    <w:rsid w:val="003616EB"/>
    <w:rsid w:val="00363023"/>
    <w:rsid w:val="00365AAB"/>
    <w:rsid w:val="00365C04"/>
    <w:rsid w:val="00365FEC"/>
    <w:rsid w:val="0036714A"/>
    <w:rsid w:val="003672B5"/>
    <w:rsid w:val="0036782E"/>
    <w:rsid w:val="003679C0"/>
    <w:rsid w:val="00367E5B"/>
    <w:rsid w:val="003701D2"/>
    <w:rsid w:val="003705EF"/>
    <w:rsid w:val="00371B23"/>
    <w:rsid w:val="00371D4F"/>
    <w:rsid w:val="00372A0A"/>
    <w:rsid w:val="00372AAF"/>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343"/>
    <w:rsid w:val="00384998"/>
    <w:rsid w:val="00384AA0"/>
    <w:rsid w:val="00384C16"/>
    <w:rsid w:val="00384C1B"/>
    <w:rsid w:val="00384FC0"/>
    <w:rsid w:val="003861AA"/>
    <w:rsid w:val="00387C7D"/>
    <w:rsid w:val="00390177"/>
    <w:rsid w:val="00390C38"/>
    <w:rsid w:val="003910B6"/>
    <w:rsid w:val="00391AF4"/>
    <w:rsid w:val="003920FD"/>
    <w:rsid w:val="00392153"/>
    <w:rsid w:val="00394A3F"/>
    <w:rsid w:val="00395055"/>
    <w:rsid w:val="00395918"/>
    <w:rsid w:val="0039687E"/>
    <w:rsid w:val="00396BD9"/>
    <w:rsid w:val="00396EE9"/>
    <w:rsid w:val="00397096"/>
    <w:rsid w:val="00397A81"/>
    <w:rsid w:val="003A0B75"/>
    <w:rsid w:val="003A1071"/>
    <w:rsid w:val="003A44B7"/>
    <w:rsid w:val="003A503F"/>
    <w:rsid w:val="003A565C"/>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3F9"/>
    <w:rsid w:val="003C290E"/>
    <w:rsid w:val="003C2A33"/>
    <w:rsid w:val="003C49EB"/>
    <w:rsid w:val="003C4B4B"/>
    <w:rsid w:val="003C5156"/>
    <w:rsid w:val="003C524D"/>
    <w:rsid w:val="003C531E"/>
    <w:rsid w:val="003C7472"/>
    <w:rsid w:val="003D060F"/>
    <w:rsid w:val="003D204F"/>
    <w:rsid w:val="003D2B0D"/>
    <w:rsid w:val="003D2F97"/>
    <w:rsid w:val="003D3218"/>
    <w:rsid w:val="003D32A6"/>
    <w:rsid w:val="003D3498"/>
    <w:rsid w:val="003D3C3C"/>
    <w:rsid w:val="003D3D51"/>
    <w:rsid w:val="003D4D85"/>
    <w:rsid w:val="003D5305"/>
    <w:rsid w:val="003D5936"/>
    <w:rsid w:val="003D65BC"/>
    <w:rsid w:val="003D6935"/>
    <w:rsid w:val="003D77B1"/>
    <w:rsid w:val="003E06CC"/>
    <w:rsid w:val="003E0F01"/>
    <w:rsid w:val="003E1062"/>
    <w:rsid w:val="003E305C"/>
    <w:rsid w:val="003E351D"/>
    <w:rsid w:val="003E3D92"/>
    <w:rsid w:val="003E462A"/>
    <w:rsid w:val="003E4708"/>
    <w:rsid w:val="003E51FD"/>
    <w:rsid w:val="003E6332"/>
    <w:rsid w:val="003E662F"/>
    <w:rsid w:val="003E6BC1"/>
    <w:rsid w:val="003E71F8"/>
    <w:rsid w:val="003E72B6"/>
    <w:rsid w:val="003E7B65"/>
    <w:rsid w:val="003F1E93"/>
    <w:rsid w:val="003F35D3"/>
    <w:rsid w:val="003F562D"/>
    <w:rsid w:val="003F5783"/>
    <w:rsid w:val="003F5867"/>
    <w:rsid w:val="003F7FCE"/>
    <w:rsid w:val="00400F56"/>
    <w:rsid w:val="004010CC"/>
    <w:rsid w:val="004019F2"/>
    <w:rsid w:val="00401C2F"/>
    <w:rsid w:val="00401EE3"/>
    <w:rsid w:val="004025F7"/>
    <w:rsid w:val="004027D9"/>
    <w:rsid w:val="00402AF0"/>
    <w:rsid w:val="004035EF"/>
    <w:rsid w:val="004035FA"/>
    <w:rsid w:val="00403AE2"/>
    <w:rsid w:val="0040469A"/>
    <w:rsid w:val="00404998"/>
    <w:rsid w:val="00404EEB"/>
    <w:rsid w:val="004055AD"/>
    <w:rsid w:val="00406615"/>
    <w:rsid w:val="004106D6"/>
    <w:rsid w:val="00411065"/>
    <w:rsid w:val="004116CA"/>
    <w:rsid w:val="004135F3"/>
    <w:rsid w:val="00413EDD"/>
    <w:rsid w:val="0041425D"/>
    <w:rsid w:val="00414F07"/>
    <w:rsid w:val="00415228"/>
    <w:rsid w:val="0041533A"/>
    <w:rsid w:val="00415DD8"/>
    <w:rsid w:val="00420B12"/>
    <w:rsid w:val="00420F51"/>
    <w:rsid w:val="00421313"/>
    <w:rsid w:val="00421793"/>
    <w:rsid w:val="00422446"/>
    <w:rsid w:val="0042363B"/>
    <w:rsid w:val="0042372E"/>
    <w:rsid w:val="004239FA"/>
    <w:rsid w:val="00423B3C"/>
    <w:rsid w:val="0042422A"/>
    <w:rsid w:val="0042428A"/>
    <w:rsid w:val="00426672"/>
    <w:rsid w:val="00427E4B"/>
    <w:rsid w:val="00430790"/>
    <w:rsid w:val="004309FE"/>
    <w:rsid w:val="004312B1"/>
    <w:rsid w:val="004316C4"/>
    <w:rsid w:val="00431960"/>
    <w:rsid w:val="00431E67"/>
    <w:rsid w:val="00431FED"/>
    <w:rsid w:val="00432FD0"/>
    <w:rsid w:val="00433535"/>
    <w:rsid w:val="00433F2F"/>
    <w:rsid w:val="00435471"/>
    <w:rsid w:val="00435752"/>
    <w:rsid w:val="0043577A"/>
    <w:rsid w:val="0043598E"/>
    <w:rsid w:val="00435C34"/>
    <w:rsid w:val="00435DAB"/>
    <w:rsid w:val="00437439"/>
    <w:rsid w:val="00437981"/>
    <w:rsid w:val="0044032B"/>
    <w:rsid w:val="0044116A"/>
    <w:rsid w:val="004413A0"/>
    <w:rsid w:val="00441B85"/>
    <w:rsid w:val="00441F03"/>
    <w:rsid w:val="00442945"/>
    <w:rsid w:val="00442E24"/>
    <w:rsid w:val="0044354F"/>
    <w:rsid w:val="0044404B"/>
    <w:rsid w:val="00444189"/>
    <w:rsid w:val="0044481D"/>
    <w:rsid w:val="0044514D"/>
    <w:rsid w:val="0044517B"/>
    <w:rsid w:val="004458BF"/>
    <w:rsid w:val="00446AA1"/>
    <w:rsid w:val="00447549"/>
    <w:rsid w:val="00450623"/>
    <w:rsid w:val="00450742"/>
    <w:rsid w:val="0045140D"/>
    <w:rsid w:val="00455583"/>
    <w:rsid w:val="00455817"/>
    <w:rsid w:val="004559B1"/>
    <w:rsid w:val="00455A52"/>
    <w:rsid w:val="00456AC6"/>
    <w:rsid w:val="00456EA7"/>
    <w:rsid w:val="00460178"/>
    <w:rsid w:val="00460A3F"/>
    <w:rsid w:val="00462435"/>
    <w:rsid w:val="00463B04"/>
    <w:rsid w:val="00463BF0"/>
    <w:rsid w:val="00463E6B"/>
    <w:rsid w:val="004647DF"/>
    <w:rsid w:val="00464A5C"/>
    <w:rsid w:val="004670C1"/>
    <w:rsid w:val="00467231"/>
    <w:rsid w:val="0046796D"/>
    <w:rsid w:val="00467B11"/>
    <w:rsid w:val="00467C85"/>
    <w:rsid w:val="00467CEA"/>
    <w:rsid w:val="0047015F"/>
    <w:rsid w:val="004709C1"/>
    <w:rsid w:val="00470C0A"/>
    <w:rsid w:val="00471047"/>
    <w:rsid w:val="00471563"/>
    <w:rsid w:val="004729D5"/>
    <w:rsid w:val="00473050"/>
    <w:rsid w:val="00473C08"/>
    <w:rsid w:val="00473E70"/>
    <w:rsid w:val="0047505E"/>
    <w:rsid w:val="0047534C"/>
    <w:rsid w:val="00475DF9"/>
    <w:rsid w:val="0047613A"/>
    <w:rsid w:val="00476584"/>
    <w:rsid w:val="00476768"/>
    <w:rsid w:val="0047709F"/>
    <w:rsid w:val="004773B5"/>
    <w:rsid w:val="004802D6"/>
    <w:rsid w:val="00480869"/>
    <w:rsid w:val="00480AAA"/>
    <w:rsid w:val="00481225"/>
    <w:rsid w:val="004819DD"/>
    <w:rsid w:val="00481C99"/>
    <w:rsid w:val="0048239B"/>
    <w:rsid w:val="00482E30"/>
    <w:rsid w:val="0048353D"/>
    <w:rsid w:val="004840D2"/>
    <w:rsid w:val="0048549A"/>
    <w:rsid w:val="004875AF"/>
    <w:rsid w:val="00487987"/>
    <w:rsid w:val="00487DCB"/>
    <w:rsid w:val="00490465"/>
    <w:rsid w:val="00490AFC"/>
    <w:rsid w:val="00490B35"/>
    <w:rsid w:val="00490E68"/>
    <w:rsid w:val="0049182F"/>
    <w:rsid w:val="00491E15"/>
    <w:rsid w:val="00492C24"/>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410A"/>
    <w:rsid w:val="004A5664"/>
    <w:rsid w:val="004A73A7"/>
    <w:rsid w:val="004A78DE"/>
    <w:rsid w:val="004B02C2"/>
    <w:rsid w:val="004B0638"/>
    <w:rsid w:val="004B0F59"/>
    <w:rsid w:val="004B10AA"/>
    <w:rsid w:val="004B1456"/>
    <w:rsid w:val="004B25E4"/>
    <w:rsid w:val="004B3A04"/>
    <w:rsid w:val="004B4D37"/>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5893"/>
    <w:rsid w:val="004C6118"/>
    <w:rsid w:val="004C649E"/>
    <w:rsid w:val="004C66DA"/>
    <w:rsid w:val="004C6C75"/>
    <w:rsid w:val="004D028E"/>
    <w:rsid w:val="004D3311"/>
    <w:rsid w:val="004D380B"/>
    <w:rsid w:val="004D4201"/>
    <w:rsid w:val="004D47BB"/>
    <w:rsid w:val="004D4FE3"/>
    <w:rsid w:val="004D56CA"/>
    <w:rsid w:val="004D5C7A"/>
    <w:rsid w:val="004D7496"/>
    <w:rsid w:val="004D7D32"/>
    <w:rsid w:val="004D7DB3"/>
    <w:rsid w:val="004E0E62"/>
    <w:rsid w:val="004E125C"/>
    <w:rsid w:val="004E12E0"/>
    <w:rsid w:val="004E18E7"/>
    <w:rsid w:val="004E2FC3"/>
    <w:rsid w:val="004E3953"/>
    <w:rsid w:val="004E395E"/>
    <w:rsid w:val="004E3BB1"/>
    <w:rsid w:val="004E409A"/>
    <w:rsid w:val="004E5182"/>
    <w:rsid w:val="004E5981"/>
    <w:rsid w:val="004E5E05"/>
    <w:rsid w:val="004E6C72"/>
    <w:rsid w:val="004E75D4"/>
    <w:rsid w:val="004E7986"/>
    <w:rsid w:val="004E7C7B"/>
    <w:rsid w:val="004E7FCB"/>
    <w:rsid w:val="004F041E"/>
    <w:rsid w:val="004F0FB6"/>
    <w:rsid w:val="004F14F6"/>
    <w:rsid w:val="004F17C3"/>
    <w:rsid w:val="004F258B"/>
    <w:rsid w:val="004F2F69"/>
    <w:rsid w:val="004F32C4"/>
    <w:rsid w:val="004F4078"/>
    <w:rsid w:val="004F69D0"/>
    <w:rsid w:val="00500030"/>
    <w:rsid w:val="0050149C"/>
    <w:rsid w:val="00501654"/>
    <w:rsid w:val="005029C8"/>
    <w:rsid w:val="0050374A"/>
    <w:rsid w:val="00503869"/>
    <w:rsid w:val="00503A3E"/>
    <w:rsid w:val="00504D14"/>
    <w:rsid w:val="0050540C"/>
    <w:rsid w:val="00505618"/>
    <w:rsid w:val="00505F78"/>
    <w:rsid w:val="00507C57"/>
    <w:rsid w:val="00507E30"/>
    <w:rsid w:val="005101B4"/>
    <w:rsid w:val="0051051E"/>
    <w:rsid w:val="0051071D"/>
    <w:rsid w:val="00511C26"/>
    <w:rsid w:val="00511E5C"/>
    <w:rsid w:val="00511F77"/>
    <w:rsid w:val="0051210D"/>
    <w:rsid w:val="00512112"/>
    <w:rsid w:val="0051267A"/>
    <w:rsid w:val="00513118"/>
    <w:rsid w:val="00513E24"/>
    <w:rsid w:val="0051480F"/>
    <w:rsid w:val="00515BC1"/>
    <w:rsid w:val="00515DFB"/>
    <w:rsid w:val="00515F2A"/>
    <w:rsid w:val="0051613E"/>
    <w:rsid w:val="00516772"/>
    <w:rsid w:val="00516B23"/>
    <w:rsid w:val="00516C22"/>
    <w:rsid w:val="0051762A"/>
    <w:rsid w:val="00517A06"/>
    <w:rsid w:val="005205D8"/>
    <w:rsid w:val="00520CEE"/>
    <w:rsid w:val="005210BC"/>
    <w:rsid w:val="00522AB3"/>
    <w:rsid w:val="005243F5"/>
    <w:rsid w:val="00524EC4"/>
    <w:rsid w:val="0052509E"/>
    <w:rsid w:val="005252A4"/>
    <w:rsid w:val="0052544C"/>
    <w:rsid w:val="005258D5"/>
    <w:rsid w:val="00525D0A"/>
    <w:rsid w:val="0052600D"/>
    <w:rsid w:val="005261A5"/>
    <w:rsid w:val="0052644D"/>
    <w:rsid w:val="00526DBF"/>
    <w:rsid w:val="00526F69"/>
    <w:rsid w:val="0052747B"/>
    <w:rsid w:val="005301D6"/>
    <w:rsid w:val="00530787"/>
    <w:rsid w:val="005317E3"/>
    <w:rsid w:val="00531B08"/>
    <w:rsid w:val="0053236F"/>
    <w:rsid w:val="00533A83"/>
    <w:rsid w:val="00535206"/>
    <w:rsid w:val="00535E68"/>
    <w:rsid w:val="00536544"/>
    <w:rsid w:val="00537030"/>
    <w:rsid w:val="0053769E"/>
    <w:rsid w:val="00540358"/>
    <w:rsid w:val="005404EE"/>
    <w:rsid w:val="00540CAE"/>
    <w:rsid w:val="00540EEF"/>
    <w:rsid w:val="0054108D"/>
    <w:rsid w:val="005413D0"/>
    <w:rsid w:val="0054146E"/>
    <w:rsid w:val="00541543"/>
    <w:rsid w:val="005438F9"/>
    <w:rsid w:val="00545BE0"/>
    <w:rsid w:val="00546743"/>
    <w:rsid w:val="00550061"/>
    <w:rsid w:val="005504FD"/>
    <w:rsid w:val="005508DF"/>
    <w:rsid w:val="00550E40"/>
    <w:rsid w:val="00551FAA"/>
    <w:rsid w:val="0055222F"/>
    <w:rsid w:val="00552ACB"/>
    <w:rsid w:val="00553FF9"/>
    <w:rsid w:val="00554B96"/>
    <w:rsid w:val="005555AD"/>
    <w:rsid w:val="005560B5"/>
    <w:rsid w:val="0055636E"/>
    <w:rsid w:val="005569A2"/>
    <w:rsid w:val="00556A40"/>
    <w:rsid w:val="005572C2"/>
    <w:rsid w:val="005579DA"/>
    <w:rsid w:val="00560A3B"/>
    <w:rsid w:val="00560DB2"/>
    <w:rsid w:val="00562B33"/>
    <w:rsid w:val="0056310D"/>
    <w:rsid w:val="0056348E"/>
    <w:rsid w:val="00564D44"/>
    <w:rsid w:val="00565276"/>
    <w:rsid w:val="00565F91"/>
    <w:rsid w:val="00567121"/>
    <w:rsid w:val="0057147A"/>
    <w:rsid w:val="00571D92"/>
    <w:rsid w:val="00573131"/>
    <w:rsid w:val="0057317A"/>
    <w:rsid w:val="0057621C"/>
    <w:rsid w:val="0057645F"/>
    <w:rsid w:val="0057683D"/>
    <w:rsid w:val="005774CA"/>
    <w:rsid w:val="00577716"/>
    <w:rsid w:val="0058019F"/>
    <w:rsid w:val="00580332"/>
    <w:rsid w:val="00580506"/>
    <w:rsid w:val="00580B27"/>
    <w:rsid w:val="00580CFC"/>
    <w:rsid w:val="00580EDD"/>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E93"/>
    <w:rsid w:val="00593EEC"/>
    <w:rsid w:val="005942A5"/>
    <w:rsid w:val="0059465D"/>
    <w:rsid w:val="005960A9"/>
    <w:rsid w:val="005960BF"/>
    <w:rsid w:val="00596752"/>
    <w:rsid w:val="0059780F"/>
    <w:rsid w:val="0059793E"/>
    <w:rsid w:val="00597A28"/>
    <w:rsid w:val="005A0891"/>
    <w:rsid w:val="005A11BE"/>
    <w:rsid w:val="005A1B1F"/>
    <w:rsid w:val="005A2589"/>
    <w:rsid w:val="005A3B42"/>
    <w:rsid w:val="005A3C54"/>
    <w:rsid w:val="005A421D"/>
    <w:rsid w:val="005A4287"/>
    <w:rsid w:val="005A4EE4"/>
    <w:rsid w:val="005A5934"/>
    <w:rsid w:val="005A5D78"/>
    <w:rsid w:val="005A60DB"/>
    <w:rsid w:val="005A6918"/>
    <w:rsid w:val="005B108A"/>
    <w:rsid w:val="005B11E1"/>
    <w:rsid w:val="005B1937"/>
    <w:rsid w:val="005B1A02"/>
    <w:rsid w:val="005B28D6"/>
    <w:rsid w:val="005B2FCE"/>
    <w:rsid w:val="005B3449"/>
    <w:rsid w:val="005B3561"/>
    <w:rsid w:val="005B3DFD"/>
    <w:rsid w:val="005B43CB"/>
    <w:rsid w:val="005B5052"/>
    <w:rsid w:val="005B5584"/>
    <w:rsid w:val="005B6E33"/>
    <w:rsid w:val="005B7138"/>
    <w:rsid w:val="005B739C"/>
    <w:rsid w:val="005B7ECE"/>
    <w:rsid w:val="005C059F"/>
    <w:rsid w:val="005C0D91"/>
    <w:rsid w:val="005C2264"/>
    <w:rsid w:val="005C30FA"/>
    <w:rsid w:val="005C3EF7"/>
    <w:rsid w:val="005C4478"/>
    <w:rsid w:val="005C4F3D"/>
    <w:rsid w:val="005C5266"/>
    <w:rsid w:val="005C6563"/>
    <w:rsid w:val="005C664D"/>
    <w:rsid w:val="005D0291"/>
    <w:rsid w:val="005D0B52"/>
    <w:rsid w:val="005D0CE2"/>
    <w:rsid w:val="005D1C62"/>
    <w:rsid w:val="005D2BF2"/>
    <w:rsid w:val="005D2FC9"/>
    <w:rsid w:val="005D33C8"/>
    <w:rsid w:val="005D33EE"/>
    <w:rsid w:val="005D381A"/>
    <w:rsid w:val="005D3F04"/>
    <w:rsid w:val="005D4EFA"/>
    <w:rsid w:val="005D5258"/>
    <w:rsid w:val="005D5594"/>
    <w:rsid w:val="005D5ECF"/>
    <w:rsid w:val="005D663E"/>
    <w:rsid w:val="005D7085"/>
    <w:rsid w:val="005D75B2"/>
    <w:rsid w:val="005D78FB"/>
    <w:rsid w:val="005E01DB"/>
    <w:rsid w:val="005E04DD"/>
    <w:rsid w:val="005E21B3"/>
    <w:rsid w:val="005E2A53"/>
    <w:rsid w:val="005E43F4"/>
    <w:rsid w:val="005E4CE6"/>
    <w:rsid w:val="005E4F2B"/>
    <w:rsid w:val="005E6485"/>
    <w:rsid w:val="005E6854"/>
    <w:rsid w:val="005E6B65"/>
    <w:rsid w:val="005E7BEE"/>
    <w:rsid w:val="005F0069"/>
    <w:rsid w:val="005F0545"/>
    <w:rsid w:val="005F0D6D"/>
    <w:rsid w:val="005F1948"/>
    <w:rsid w:val="005F1AC7"/>
    <w:rsid w:val="005F2C84"/>
    <w:rsid w:val="005F392A"/>
    <w:rsid w:val="005F3A1E"/>
    <w:rsid w:val="005F3FC7"/>
    <w:rsid w:val="005F4133"/>
    <w:rsid w:val="005F4EF0"/>
    <w:rsid w:val="005F5983"/>
    <w:rsid w:val="005F5C1F"/>
    <w:rsid w:val="005F5E82"/>
    <w:rsid w:val="005F6B72"/>
    <w:rsid w:val="005F6FD3"/>
    <w:rsid w:val="005F7411"/>
    <w:rsid w:val="005F797D"/>
    <w:rsid w:val="005F7A5D"/>
    <w:rsid w:val="006002CA"/>
    <w:rsid w:val="006005B7"/>
    <w:rsid w:val="0060077A"/>
    <w:rsid w:val="00601DC3"/>
    <w:rsid w:val="00602CA1"/>
    <w:rsid w:val="00602DB8"/>
    <w:rsid w:val="00603263"/>
    <w:rsid w:val="00603928"/>
    <w:rsid w:val="0060408A"/>
    <w:rsid w:val="00604620"/>
    <w:rsid w:val="006046B5"/>
    <w:rsid w:val="00604985"/>
    <w:rsid w:val="00604DB7"/>
    <w:rsid w:val="00605075"/>
    <w:rsid w:val="00605265"/>
    <w:rsid w:val="006071A9"/>
    <w:rsid w:val="00607B27"/>
    <w:rsid w:val="00610FCB"/>
    <w:rsid w:val="00611D81"/>
    <w:rsid w:val="006133F1"/>
    <w:rsid w:val="006137D3"/>
    <w:rsid w:val="00613858"/>
    <w:rsid w:val="0061397C"/>
    <w:rsid w:val="00613D01"/>
    <w:rsid w:val="0061445A"/>
    <w:rsid w:val="00614881"/>
    <w:rsid w:val="006166ED"/>
    <w:rsid w:val="00620BCB"/>
    <w:rsid w:val="00620CA2"/>
    <w:rsid w:val="006214C9"/>
    <w:rsid w:val="00622540"/>
    <w:rsid w:val="00623C32"/>
    <w:rsid w:val="00624599"/>
    <w:rsid w:val="006249F6"/>
    <w:rsid w:val="00624B51"/>
    <w:rsid w:val="00625157"/>
    <w:rsid w:val="00626219"/>
    <w:rsid w:val="00626BFD"/>
    <w:rsid w:val="00626DC6"/>
    <w:rsid w:val="00630039"/>
    <w:rsid w:val="00630126"/>
    <w:rsid w:val="00630562"/>
    <w:rsid w:val="00630FDD"/>
    <w:rsid w:val="00631069"/>
    <w:rsid w:val="006313EF"/>
    <w:rsid w:val="006323DE"/>
    <w:rsid w:val="00632B39"/>
    <w:rsid w:val="00633006"/>
    <w:rsid w:val="00633271"/>
    <w:rsid w:val="00633301"/>
    <w:rsid w:val="006338A5"/>
    <w:rsid w:val="00634CCA"/>
    <w:rsid w:val="006351F4"/>
    <w:rsid w:val="00635B73"/>
    <w:rsid w:val="00635DD9"/>
    <w:rsid w:val="006365E0"/>
    <w:rsid w:val="006370DF"/>
    <w:rsid w:val="0063720F"/>
    <w:rsid w:val="00637AD5"/>
    <w:rsid w:val="00637FD5"/>
    <w:rsid w:val="0064085E"/>
    <w:rsid w:val="00641883"/>
    <w:rsid w:val="006433E1"/>
    <w:rsid w:val="0064383F"/>
    <w:rsid w:val="00643BCD"/>
    <w:rsid w:val="00645021"/>
    <w:rsid w:val="00645431"/>
    <w:rsid w:val="00645BF0"/>
    <w:rsid w:val="00645DCE"/>
    <w:rsid w:val="00646044"/>
    <w:rsid w:val="00646265"/>
    <w:rsid w:val="00646678"/>
    <w:rsid w:val="00647C5E"/>
    <w:rsid w:val="00651E9F"/>
    <w:rsid w:val="00654994"/>
    <w:rsid w:val="00655406"/>
    <w:rsid w:val="006555FC"/>
    <w:rsid w:val="00656FD8"/>
    <w:rsid w:val="006573ED"/>
    <w:rsid w:val="0065745D"/>
    <w:rsid w:val="006574BE"/>
    <w:rsid w:val="00657523"/>
    <w:rsid w:val="00657D1E"/>
    <w:rsid w:val="00660C7F"/>
    <w:rsid w:val="00661078"/>
    <w:rsid w:val="00661BCA"/>
    <w:rsid w:val="006628D9"/>
    <w:rsid w:val="006644E0"/>
    <w:rsid w:val="006651ED"/>
    <w:rsid w:val="0066623A"/>
    <w:rsid w:val="00666CD9"/>
    <w:rsid w:val="00667889"/>
    <w:rsid w:val="00671374"/>
    <w:rsid w:val="00671F13"/>
    <w:rsid w:val="006727D1"/>
    <w:rsid w:val="00673938"/>
    <w:rsid w:val="00673CBF"/>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4DB7"/>
    <w:rsid w:val="00685620"/>
    <w:rsid w:val="00685A8A"/>
    <w:rsid w:val="006860E7"/>
    <w:rsid w:val="00686EAB"/>
    <w:rsid w:val="006878B7"/>
    <w:rsid w:val="006900AC"/>
    <w:rsid w:val="00690875"/>
    <w:rsid w:val="00690F4D"/>
    <w:rsid w:val="006934B4"/>
    <w:rsid w:val="00693BF2"/>
    <w:rsid w:val="00694F70"/>
    <w:rsid w:val="00696B4D"/>
    <w:rsid w:val="00697D56"/>
    <w:rsid w:val="00697D82"/>
    <w:rsid w:val="006A05F6"/>
    <w:rsid w:val="006A065A"/>
    <w:rsid w:val="006A0FCF"/>
    <w:rsid w:val="006A29A1"/>
    <w:rsid w:val="006A3AC3"/>
    <w:rsid w:val="006A3FF9"/>
    <w:rsid w:val="006A50AD"/>
    <w:rsid w:val="006A578A"/>
    <w:rsid w:val="006A7C2F"/>
    <w:rsid w:val="006B01F7"/>
    <w:rsid w:val="006B08CD"/>
    <w:rsid w:val="006B09BB"/>
    <w:rsid w:val="006B09E8"/>
    <w:rsid w:val="006B1841"/>
    <w:rsid w:val="006B1FF5"/>
    <w:rsid w:val="006B2418"/>
    <w:rsid w:val="006B2436"/>
    <w:rsid w:val="006B40B2"/>
    <w:rsid w:val="006B5786"/>
    <w:rsid w:val="006B60BC"/>
    <w:rsid w:val="006B67BA"/>
    <w:rsid w:val="006B6F98"/>
    <w:rsid w:val="006B75AE"/>
    <w:rsid w:val="006B7AC2"/>
    <w:rsid w:val="006C0E66"/>
    <w:rsid w:val="006C17AF"/>
    <w:rsid w:val="006C19E3"/>
    <w:rsid w:val="006C4C36"/>
    <w:rsid w:val="006C5E85"/>
    <w:rsid w:val="006C6CA1"/>
    <w:rsid w:val="006D0826"/>
    <w:rsid w:val="006D0C32"/>
    <w:rsid w:val="006D104A"/>
    <w:rsid w:val="006D18AD"/>
    <w:rsid w:val="006D1EF7"/>
    <w:rsid w:val="006D1FF5"/>
    <w:rsid w:val="006D2A58"/>
    <w:rsid w:val="006D2DEE"/>
    <w:rsid w:val="006D33B4"/>
    <w:rsid w:val="006D3806"/>
    <w:rsid w:val="006D48A4"/>
    <w:rsid w:val="006D5760"/>
    <w:rsid w:val="006D5A90"/>
    <w:rsid w:val="006D5D40"/>
    <w:rsid w:val="006D5E26"/>
    <w:rsid w:val="006D7BE3"/>
    <w:rsid w:val="006D7C76"/>
    <w:rsid w:val="006E02BB"/>
    <w:rsid w:val="006E04F6"/>
    <w:rsid w:val="006E1246"/>
    <w:rsid w:val="006E1382"/>
    <w:rsid w:val="006E2B0B"/>
    <w:rsid w:val="006E2EC5"/>
    <w:rsid w:val="006E2F4F"/>
    <w:rsid w:val="006E389F"/>
    <w:rsid w:val="006E44B9"/>
    <w:rsid w:val="006E4C16"/>
    <w:rsid w:val="006E4F06"/>
    <w:rsid w:val="006E5B5E"/>
    <w:rsid w:val="006E7551"/>
    <w:rsid w:val="006E7C81"/>
    <w:rsid w:val="006F0244"/>
    <w:rsid w:val="006F031B"/>
    <w:rsid w:val="006F0D6B"/>
    <w:rsid w:val="006F1EAB"/>
    <w:rsid w:val="006F25C6"/>
    <w:rsid w:val="006F2616"/>
    <w:rsid w:val="006F28F2"/>
    <w:rsid w:val="006F29D0"/>
    <w:rsid w:val="006F326F"/>
    <w:rsid w:val="006F38ED"/>
    <w:rsid w:val="006F407D"/>
    <w:rsid w:val="006F4C6E"/>
    <w:rsid w:val="006F5571"/>
    <w:rsid w:val="006F5A30"/>
    <w:rsid w:val="006F5CF6"/>
    <w:rsid w:val="006F672A"/>
    <w:rsid w:val="006F6981"/>
    <w:rsid w:val="006F7307"/>
    <w:rsid w:val="006F7C9C"/>
    <w:rsid w:val="006F7D49"/>
    <w:rsid w:val="006F7FB8"/>
    <w:rsid w:val="0070045E"/>
    <w:rsid w:val="007011C5"/>
    <w:rsid w:val="00701CE9"/>
    <w:rsid w:val="00701E05"/>
    <w:rsid w:val="00702F8A"/>
    <w:rsid w:val="007037E9"/>
    <w:rsid w:val="007039EE"/>
    <w:rsid w:val="00705156"/>
    <w:rsid w:val="00705942"/>
    <w:rsid w:val="00705C2D"/>
    <w:rsid w:val="0070659A"/>
    <w:rsid w:val="007066A1"/>
    <w:rsid w:val="0070692C"/>
    <w:rsid w:val="007102C3"/>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2FE"/>
    <w:rsid w:val="007225B2"/>
    <w:rsid w:val="00722FD5"/>
    <w:rsid w:val="007238D0"/>
    <w:rsid w:val="00723926"/>
    <w:rsid w:val="00723A22"/>
    <w:rsid w:val="00723F07"/>
    <w:rsid w:val="007243EB"/>
    <w:rsid w:val="00724A92"/>
    <w:rsid w:val="00724C56"/>
    <w:rsid w:val="00724EBC"/>
    <w:rsid w:val="00726D15"/>
    <w:rsid w:val="00726D5D"/>
    <w:rsid w:val="00727037"/>
    <w:rsid w:val="00727867"/>
    <w:rsid w:val="00727EEE"/>
    <w:rsid w:val="00731E30"/>
    <w:rsid w:val="007322CA"/>
    <w:rsid w:val="00732390"/>
    <w:rsid w:val="0073309B"/>
    <w:rsid w:val="00733B4A"/>
    <w:rsid w:val="00734531"/>
    <w:rsid w:val="007349F6"/>
    <w:rsid w:val="00734A94"/>
    <w:rsid w:val="007358BF"/>
    <w:rsid w:val="00735AF1"/>
    <w:rsid w:val="00735E6A"/>
    <w:rsid w:val="00735FDF"/>
    <w:rsid w:val="00736065"/>
    <w:rsid w:val="007368BF"/>
    <w:rsid w:val="00736B7E"/>
    <w:rsid w:val="00737735"/>
    <w:rsid w:val="007377CD"/>
    <w:rsid w:val="0074033F"/>
    <w:rsid w:val="007405C3"/>
    <w:rsid w:val="00740874"/>
    <w:rsid w:val="00740FAF"/>
    <w:rsid w:val="00741134"/>
    <w:rsid w:val="00742246"/>
    <w:rsid w:val="00742DA5"/>
    <w:rsid w:val="007432E2"/>
    <w:rsid w:val="007439E5"/>
    <w:rsid w:val="00744057"/>
    <w:rsid w:val="00744147"/>
    <w:rsid w:val="007441FE"/>
    <w:rsid w:val="00744A56"/>
    <w:rsid w:val="00746B14"/>
    <w:rsid w:val="007473E8"/>
    <w:rsid w:val="00750B6E"/>
    <w:rsid w:val="00750D9B"/>
    <w:rsid w:val="00752986"/>
    <w:rsid w:val="007538FD"/>
    <w:rsid w:val="00753D62"/>
    <w:rsid w:val="007550DF"/>
    <w:rsid w:val="007568CB"/>
    <w:rsid w:val="007568F3"/>
    <w:rsid w:val="00756996"/>
    <w:rsid w:val="0075712E"/>
    <w:rsid w:val="00757337"/>
    <w:rsid w:val="0076054D"/>
    <w:rsid w:val="00760A93"/>
    <w:rsid w:val="00760E03"/>
    <w:rsid w:val="0076194C"/>
    <w:rsid w:val="00762D48"/>
    <w:rsid w:val="00763FCC"/>
    <w:rsid w:val="0076474D"/>
    <w:rsid w:val="007650B8"/>
    <w:rsid w:val="0076510E"/>
    <w:rsid w:val="0076673B"/>
    <w:rsid w:val="00766E89"/>
    <w:rsid w:val="00766FEB"/>
    <w:rsid w:val="00767011"/>
    <w:rsid w:val="00767383"/>
    <w:rsid w:val="007679D2"/>
    <w:rsid w:val="007708CC"/>
    <w:rsid w:val="00770A73"/>
    <w:rsid w:val="007719CA"/>
    <w:rsid w:val="007723E2"/>
    <w:rsid w:val="0077250C"/>
    <w:rsid w:val="007725C5"/>
    <w:rsid w:val="00772BD7"/>
    <w:rsid w:val="00772F01"/>
    <w:rsid w:val="0077347A"/>
    <w:rsid w:val="0077491A"/>
    <w:rsid w:val="00775467"/>
    <w:rsid w:val="00776393"/>
    <w:rsid w:val="00776425"/>
    <w:rsid w:val="00776444"/>
    <w:rsid w:val="00776A84"/>
    <w:rsid w:val="007778B1"/>
    <w:rsid w:val="007779DF"/>
    <w:rsid w:val="00781B6D"/>
    <w:rsid w:val="00781E64"/>
    <w:rsid w:val="00782BC3"/>
    <w:rsid w:val="0078385E"/>
    <w:rsid w:val="00784327"/>
    <w:rsid w:val="00785BD7"/>
    <w:rsid w:val="007864B2"/>
    <w:rsid w:val="007870B3"/>
    <w:rsid w:val="0078746F"/>
    <w:rsid w:val="007874EB"/>
    <w:rsid w:val="0078752F"/>
    <w:rsid w:val="00787AC3"/>
    <w:rsid w:val="00787F70"/>
    <w:rsid w:val="0079021A"/>
    <w:rsid w:val="00791801"/>
    <w:rsid w:val="00791E61"/>
    <w:rsid w:val="007926B8"/>
    <w:rsid w:val="00792D2B"/>
    <w:rsid w:val="00793DEF"/>
    <w:rsid w:val="00793E44"/>
    <w:rsid w:val="00795827"/>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6985"/>
    <w:rsid w:val="007C136F"/>
    <w:rsid w:val="007C1AEB"/>
    <w:rsid w:val="007C2067"/>
    <w:rsid w:val="007C2491"/>
    <w:rsid w:val="007C2739"/>
    <w:rsid w:val="007C2B4C"/>
    <w:rsid w:val="007C5E76"/>
    <w:rsid w:val="007C67BF"/>
    <w:rsid w:val="007C6DED"/>
    <w:rsid w:val="007D06B2"/>
    <w:rsid w:val="007D070B"/>
    <w:rsid w:val="007D07D1"/>
    <w:rsid w:val="007D1140"/>
    <w:rsid w:val="007D11DF"/>
    <w:rsid w:val="007D190F"/>
    <w:rsid w:val="007D21DA"/>
    <w:rsid w:val="007D2225"/>
    <w:rsid w:val="007D24EF"/>
    <w:rsid w:val="007D2625"/>
    <w:rsid w:val="007D2D51"/>
    <w:rsid w:val="007D38C9"/>
    <w:rsid w:val="007D3AF0"/>
    <w:rsid w:val="007D41EF"/>
    <w:rsid w:val="007D41F1"/>
    <w:rsid w:val="007D45F1"/>
    <w:rsid w:val="007D4633"/>
    <w:rsid w:val="007D47BB"/>
    <w:rsid w:val="007D4F0D"/>
    <w:rsid w:val="007D6C8B"/>
    <w:rsid w:val="007D6EF2"/>
    <w:rsid w:val="007D7228"/>
    <w:rsid w:val="007D74CF"/>
    <w:rsid w:val="007D7D3D"/>
    <w:rsid w:val="007E0BC2"/>
    <w:rsid w:val="007E0F99"/>
    <w:rsid w:val="007E189D"/>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980"/>
    <w:rsid w:val="007F4BDB"/>
    <w:rsid w:val="007F59FF"/>
    <w:rsid w:val="007F6A7D"/>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88C"/>
    <w:rsid w:val="00804EA2"/>
    <w:rsid w:val="00804FA4"/>
    <w:rsid w:val="0080544F"/>
    <w:rsid w:val="00806C97"/>
    <w:rsid w:val="00806E87"/>
    <w:rsid w:val="00806FB1"/>
    <w:rsid w:val="00807BB2"/>
    <w:rsid w:val="00807C6A"/>
    <w:rsid w:val="008128DE"/>
    <w:rsid w:val="00812A3B"/>
    <w:rsid w:val="00812C62"/>
    <w:rsid w:val="00812C96"/>
    <w:rsid w:val="00812D97"/>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47E"/>
    <w:rsid w:val="00822AF5"/>
    <w:rsid w:val="00823026"/>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2B48"/>
    <w:rsid w:val="00842E20"/>
    <w:rsid w:val="00843670"/>
    <w:rsid w:val="00843BDD"/>
    <w:rsid w:val="00844047"/>
    <w:rsid w:val="00844B60"/>
    <w:rsid w:val="008454C5"/>
    <w:rsid w:val="00845C2E"/>
    <w:rsid w:val="0084681A"/>
    <w:rsid w:val="00846872"/>
    <w:rsid w:val="00846A0C"/>
    <w:rsid w:val="00846E71"/>
    <w:rsid w:val="00847EEE"/>
    <w:rsid w:val="0085030D"/>
    <w:rsid w:val="00850E79"/>
    <w:rsid w:val="008514A8"/>
    <w:rsid w:val="008518F4"/>
    <w:rsid w:val="0085215E"/>
    <w:rsid w:val="008522CC"/>
    <w:rsid w:val="00852788"/>
    <w:rsid w:val="008529DE"/>
    <w:rsid w:val="00853D53"/>
    <w:rsid w:val="0085454C"/>
    <w:rsid w:val="00854618"/>
    <w:rsid w:val="008561AB"/>
    <w:rsid w:val="0085652D"/>
    <w:rsid w:val="00857380"/>
    <w:rsid w:val="008574E1"/>
    <w:rsid w:val="00857BCC"/>
    <w:rsid w:val="008604D8"/>
    <w:rsid w:val="0086121B"/>
    <w:rsid w:val="00862C54"/>
    <w:rsid w:val="00864BB0"/>
    <w:rsid w:val="008650E8"/>
    <w:rsid w:val="00865719"/>
    <w:rsid w:val="00866A86"/>
    <w:rsid w:val="0087070F"/>
    <w:rsid w:val="00870E41"/>
    <w:rsid w:val="00872904"/>
    <w:rsid w:val="008735A5"/>
    <w:rsid w:val="0087391D"/>
    <w:rsid w:val="00873C51"/>
    <w:rsid w:val="00873FE7"/>
    <w:rsid w:val="00875CE5"/>
    <w:rsid w:val="008765CA"/>
    <w:rsid w:val="008767B3"/>
    <w:rsid w:val="0087741C"/>
    <w:rsid w:val="008777B7"/>
    <w:rsid w:val="00877CFD"/>
    <w:rsid w:val="0088105A"/>
    <w:rsid w:val="00881FBC"/>
    <w:rsid w:val="00882779"/>
    <w:rsid w:val="00883577"/>
    <w:rsid w:val="00884D62"/>
    <w:rsid w:val="0088500E"/>
    <w:rsid w:val="00885A9C"/>
    <w:rsid w:val="00885B73"/>
    <w:rsid w:val="008860B8"/>
    <w:rsid w:val="008864CB"/>
    <w:rsid w:val="00886621"/>
    <w:rsid w:val="00886992"/>
    <w:rsid w:val="00887585"/>
    <w:rsid w:val="0089013A"/>
    <w:rsid w:val="008920C0"/>
    <w:rsid w:val="008925C5"/>
    <w:rsid w:val="0089359B"/>
    <w:rsid w:val="008936C5"/>
    <w:rsid w:val="00893A6A"/>
    <w:rsid w:val="00895B9D"/>
    <w:rsid w:val="00895F66"/>
    <w:rsid w:val="00896379"/>
    <w:rsid w:val="0089685A"/>
    <w:rsid w:val="00896DD4"/>
    <w:rsid w:val="00896EFB"/>
    <w:rsid w:val="0089759F"/>
    <w:rsid w:val="008975A8"/>
    <w:rsid w:val="00897B63"/>
    <w:rsid w:val="00897D2F"/>
    <w:rsid w:val="00897DC3"/>
    <w:rsid w:val="008A060A"/>
    <w:rsid w:val="008A0ACB"/>
    <w:rsid w:val="008A15E5"/>
    <w:rsid w:val="008A16B6"/>
    <w:rsid w:val="008A1711"/>
    <w:rsid w:val="008A342C"/>
    <w:rsid w:val="008A4695"/>
    <w:rsid w:val="008A555A"/>
    <w:rsid w:val="008A6672"/>
    <w:rsid w:val="008A69E6"/>
    <w:rsid w:val="008A6AFA"/>
    <w:rsid w:val="008A6CAA"/>
    <w:rsid w:val="008B0019"/>
    <w:rsid w:val="008B0E4F"/>
    <w:rsid w:val="008B19BE"/>
    <w:rsid w:val="008B1EDA"/>
    <w:rsid w:val="008B3A99"/>
    <w:rsid w:val="008B3E6A"/>
    <w:rsid w:val="008B4FAB"/>
    <w:rsid w:val="008B519B"/>
    <w:rsid w:val="008B5488"/>
    <w:rsid w:val="008B5E2B"/>
    <w:rsid w:val="008C046E"/>
    <w:rsid w:val="008C059F"/>
    <w:rsid w:val="008C0E85"/>
    <w:rsid w:val="008C195D"/>
    <w:rsid w:val="008C19C2"/>
    <w:rsid w:val="008C231B"/>
    <w:rsid w:val="008C311A"/>
    <w:rsid w:val="008C38C3"/>
    <w:rsid w:val="008C4338"/>
    <w:rsid w:val="008C64C5"/>
    <w:rsid w:val="008C731E"/>
    <w:rsid w:val="008D0333"/>
    <w:rsid w:val="008D0839"/>
    <w:rsid w:val="008D14EE"/>
    <w:rsid w:val="008D1903"/>
    <w:rsid w:val="008D19A2"/>
    <w:rsid w:val="008D1F3E"/>
    <w:rsid w:val="008D2AD9"/>
    <w:rsid w:val="008D2E2A"/>
    <w:rsid w:val="008D340D"/>
    <w:rsid w:val="008D3B67"/>
    <w:rsid w:val="008D5F88"/>
    <w:rsid w:val="008D7681"/>
    <w:rsid w:val="008E1991"/>
    <w:rsid w:val="008E1F6F"/>
    <w:rsid w:val="008E267D"/>
    <w:rsid w:val="008E270D"/>
    <w:rsid w:val="008E2C37"/>
    <w:rsid w:val="008E2D1D"/>
    <w:rsid w:val="008E32C0"/>
    <w:rsid w:val="008E3EF2"/>
    <w:rsid w:val="008E510D"/>
    <w:rsid w:val="008E6FFA"/>
    <w:rsid w:val="008E7C0D"/>
    <w:rsid w:val="008F003F"/>
    <w:rsid w:val="008F0314"/>
    <w:rsid w:val="008F0808"/>
    <w:rsid w:val="008F080B"/>
    <w:rsid w:val="008F1274"/>
    <w:rsid w:val="008F1EB9"/>
    <w:rsid w:val="008F2099"/>
    <w:rsid w:val="008F29AD"/>
    <w:rsid w:val="008F3059"/>
    <w:rsid w:val="008F30DD"/>
    <w:rsid w:val="008F40A0"/>
    <w:rsid w:val="008F434A"/>
    <w:rsid w:val="008F44E1"/>
    <w:rsid w:val="008F597B"/>
    <w:rsid w:val="008F5D5C"/>
    <w:rsid w:val="008F634E"/>
    <w:rsid w:val="008F7B5A"/>
    <w:rsid w:val="008F7E7A"/>
    <w:rsid w:val="009004CF"/>
    <w:rsid w:val="00900B3A"/>
    <w:rsid w:val="00903586"/>
    <w:rsid w:val="00903AFC"/>
    <w:rsid w:val="00905009"/>
    <w:rsid w:val="00906281"/>
    <w:rsid w:val="00906420"/>
    <w:rsid w:val="009068EA"/>
    <w:rsid w:val="00906E81"/>
    <w:rsid w:val="009074D8"/>
    <w:rsid w:val="009104E0"/>
    <w:rsid w:val="00910982"/>
    <w:rsid w:val="00910F25"/>
    <w:rsid w:val="00911D99"/>
    <w:rsid w:val="00912308"/>
    <w:rsid w:val="009127C4"/>
    <w:rsid w:val="00912BB6"/>
    <w:rsid w:val="009131AA"/>
    <w:rsid w:val="009150A9"/>
    <w:rsid w:val="009155BB"/>
    <w:rsid w:val="00915971"/>
    <w:rsid w:val="00915B3B"/>
    <w:rsid w:val="00915D23"/>
    <w:rsid w:val="009161B3"/>
    <w:rsid w:val="0091750B"/>
    <w:rsid w:val="00920BCC"/>
    <w:rsid w:val="00921304"/>
    <w:rsid w:val="009219A2"/>
    <w:rsid w:val="009222EA"/>
    <w:rsid w:val="009224B3"/>
    <w:rsid w:val="00922BC6"/>
    <w:rsid w:val="009233E0"/>
    <w:rsid w:val="009240E4"/>
    <w:rsid w:val="009248F9"/>
    <w:rsid w:val="00924BC8"/>
    <w:rsid w:val="00924D1F"/>
    <w:rsid w:val="00925290"/>
    <w:rsid w:val="00925F47"/>
    <w:rsid w:val="00926133"/>
    <w:rsid w:val="009267D1"/>
    <w:rsid w:val="00927720"/>
    <w:rsid w:val="00930B5E"/>
    <w:rsid w:val="00931690"/>
    <w:rsid w:val="00931FC8"/>
    <w:rsid w:val="00932A43"/>
    <w:rsid w:val="00933265"/>
    <w:rsid w:val="0093381A"/>
    <w:rsid w:val="00933ABA"/>
    <w:rsid w:val="00933E63"/>
    <w:rsid w:val="00933F5A"/>
    <w:rsid w:val="00934570"/>
    <w:rsid w:val="00934CBD"/>
    <w:rsid w:val="00935474"/>
    <w:rsid w:val="009354CA"/>
    <w:rsid w:val="00935FAF"/>
    <w:rsid w:val="0093647C"/>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496E"/>
    <w:rsid w:val="00945A8A"/>
    <w:rsid w:val="009476B6"/>
    <w:rsid w:val="009500A4"/>
    <w:rsid w:val="00950D74"/>
    <w:rsid w:val="009511AD"/>
    <w:rsid w:val="00951A5B"/>
    <w:rsid w:val="009529A1"/>
    <w:rsid w:val="0095308F"/>
    <w:rsid w:val="009534F6"/>
    <w:rsid w:val="00953727"/>
    <w:rsid w:val="0095509D"/>
    <w:rsid w:val="009564F1"/>
    <w:rsid w:val="00956A97"/>
    <w:rsid w:val="0096002B"/>
    <w:rsid w:val="009600D0"/>
    <w:rsid w:val="0096170C"/>
    <w:rsid w:val="00963053"/>
    <w:rsid w:val="00964453"/>
    <w:rsid w:val="00964E33"/>
    <w:rsid w:val="00965620"/>
    <w:rsid w:val="00966412"/>
    <w:rsid w:val="00966CA0"/>
    <w:rsid w:val="009705A1"/>
    <w:rsid w:val="00970C94"/>
    <w:rsid w:val="009711F2"/>
    <w:rsid w:val="0097173D"/>
    <w:rsid w:val="00973588"/>
    <w:rsid w:val="009738E7"/>
    <w:rsid w:val="00973C1C"/>
    <w:rsid w:val="009740AC"/>
    <w:rsid w:val="00974304"/>
    <w:rsid w:val="00974F26"/>
    <w:rsid w:val="009757D7"/>
    <w:rsid w:val="009759DA"/>
    <w:rsid w:val="00975F8C"/>
    <w:rsid w:val="00976425"/>
    <w:rsid w:val="00977180"/>
    <w:rsid w:val="00977B44"/>
    <w:rsid w:val="009809E9"/>
    <w:rsid w:val="00980E11"/>
    <w:rsid w:val="00981743"/>
    <w:rsid w:val="00981A27"/>
    <w:rsid w:val="0098319B"/>
    <w:rsid w:val="009857B2"/>
    <w:rsid w:val="009863B0"/>
    <w:rsid w:val="009866C4"/>
    <w:rsid w:val="00986762"/>
    <w:rsid w:val="009869A3"/>
    <w:rsid w:val="0099089C"/>
    <w:rsid w:val="0099197C"/>
    <w:rsid w:val="00991D38"/>
    <w:rsid w:val="00992D66"/>
    <w:rsid w:val="00993064"/>
    <w:rsid w:val="00994061"/>
    <w:rsid w:val="00994BAE"/>
    <w:rsid w:val="00994F82"/>
    <w:rsid w:val="009960AF"/>
    <w:rsid w:val="00996833"/>
    <w:rsid w:val="00996C84"/>
    <w:rsid w:val="00997442"/>
    <w:rsid w:val="00997652"/>
    <w:rsid w:val="009A0676"/>
    <w:rsid w:val="009A0FB5"/>
    <w:rsid w:val="009A1C30"/>
    <w:rsid w:val="009A2637"/>
    <w:rsid w:val="009A2C9B"/>
    <w:rsid w:val="009A47BC"/>
    <w:rsid w:val="009A5C3D"/>
    <w:rsid w:val="009A5EE3"/>
    <w:rsid w:val="009A7F65"/>
    <w:rsid w:val="009B040C"/>
    <w:rsid w:val="009B0631"/>
    <w:rsid w:val="009B0C6B"/>
    <w:rsid w:val="009B15CF"/>
    <w:rsid w:val="009B2370"/>
    <w:rsid w:val="009B2445"/>
    <w:rsid w:val="009B2A87"/>
    <w:rsid w:val="009B3155"/>
    <w:rsid w:val="009B36D1"/>
    <w:rsid w:val="009B3856"/>
    <w:rsid w:val="009B3A41"/>
    <w:rsid w:val="009B4463"/>
    <w:rsid w:val="009B6A9B"/>
    <w:rsid w:val="009B7981"/>
    <w:rsid w:val="009B7B72"/>
    <w:rsid w:val="009B7EAC"/>
    <w:rsid w:val="009C0182"/>
    <w:rsid w:val="009C0584"/>
    <w:rsid w:val="009C06FD"/>
    <w:rsid w:val="009C0A86"/>
    <w:rsid w:val="009C1CFE"/>
    <w:rsid w:val="009C1ED0"/>
    <w:rsid w:val="009C25C2"/>
    <w:rsid w:val="009C2B56"/>
    <w:rsid w:val="009C342E"/>
    <w:rsid w:val="009C3491"/>
    <w:rsid w:val="009C358A"/>
    <w:rsid w:val="009C3B13"/>
    <w:rsid w:val="009C3E79"/>
    <w:rsid w:val="009C428B"/>
    <w:rsid w:val="009C469C"/>
    <w:rsid w:val="009C4D43"/>
    <w:rsid w:val="009C51FD"/>
    <w:rsid w:val="009C55AC"/>
    <w:rsid w:val="009C5D58"/>
    <w:rsid w:val="009C6187"/>
    <w:rsid w:val="009C637B"/>
    <w:rsid w:val="009C66AE"/>
    <w:rsid w:val="009D003F"/>
    <w:rsid w:val="009D01C2"/>
    <w:rsid w:val="009D113F"/>
    <w:rsid w:val="009D170D"/>
    <w:rsid w:val="009D1D48"/>
    <w:rsid w:val="009D2059"/>
    <w:rsid w:val="009D2570"/>
    <w:rsid w:val="009D260B"/>
    <w:rsid w:val="009D2AB2"/>
    <w:rsid w:val="009D35D1"/>
    <w:rsid w:val="009D47A5"/>
    <w:rsid w:val="009D548C"/>
    <w:rsid w:val="009D55E4"/>
    <w:rsid w:val="009D5DF3"/>
    <w:rsid w:val="009D6E2B"/>
    <w:rsid w:val="009D739D"/>
    <w:rsid w:val="009D7932"/>
    <w:rsid w:val="009D7A0E"/>
    <w:rsid w:val="009D7B4F"/>
    <w:rsid w:val="009E0156"/>
    <w:rsid w:val="009E1696"/>
    <w:rsid w:val="009E1CCB"/>
    <w:rsid w:val="009E20DA"/>
    <w:rsid w:val="009E2CA8"/>
    <w:rsid w:val="009E4FD2"/>
    <w:rsid w:val="009E5B76"/>
    <w:rsid w:val="009E5FD0"/>
    <w:rsid w:val="009E6426"/>
    <w:rsid w:val="009E6A00"/>
    <w:rsid w:val="009E6A56"/>
    <w:rsid w:val="009E6AAE"/>
    <w:rsid w:val="009E7AE9"/>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03F3"/>
    <w:rsid w:val="00A010D7"/>
    <w:rsid w:val="00A01D6A"/>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B11"/>
    <w:rsid w:val="00A10C9E"/>
    <w:rsid w:val="00A10CD6"/>
    <w:rsid w:val="00A11669"/>
    <w:rsid w:val="00A11F9D"/>
    <w:rsid w:val="00A12693"/>
    <w:rsid w:val="00A12F50"/>
    <w:rsid w:val="00A134B9"/>
    <w:rsid w:val="00A1351E"/>
    <w:rsid w:val="00A13826"/>
    <w:rsid w:val="00A13C62"/>
    <w:rsid w:val="00A140E3"/>
    <w:rsid w:val="00A14614"/>
    <w:rsid w:val="00A15FE4"/>
    <w:rsid w:val="00A1630A"/>
    <w:rsid w:val="00A170D4"/>
    <w:rsid w:val="00A20612"/>
    <w:rsid w:val="00A20F4A"/>
    <w:rsid w:val="00A20FAB"/>
    <w:rsid w:val="00A2147E"/>
    <w:rsid w:val="00A21BFD"/>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2844"/>
    <w:rsid w:val="00A43C87"/>
    <w:rsid w:val="00A440B6"/>
    <w:rsid w:val="00A44660"/>
    <w:rsid w:val="00A44ED7"/>
    <w:rsid w:val="00A45277"/>
    <w:rsid w:val="00A458B0"/>
    <w:rsid w:val="00A45BF7"/>
    <w:rsid w:val="00A46DF1"/>
    <w:rsid w:val="00A47F49"/>
    <w:rsid w:val="00A50551"/>
    <w:rsid w:val="00A5142B"/>
    <w:rsid w:val="00A5183E"/>
    <w:rsid w:val="00A52C78"/>
    <w:rsid w:val="00A52C93"/>
    <w:rsid w:val="00A52FB3"/>
    <w:rsid w:val="00A53437"/>
    <w:rsid w:val="00A53D20"/>
    <w:rsid w:val="00A54379"/>
    <w:rsid w:val="00A54B19"/>
    <w:rsid w:val="00A55985"/>
    <w:rsid w:val="00A56CDD"/>
    <w:rsid w:val="00A56FF6"/>
    <w:rsid w:val="00A60059"/>
    <w:rsid w:val="00A6077B"/>
    <w:rsid w:val="00A614F9"/>
    <w:rsid w:val="00A61AD5"/>
    <w:rsid w:val="00A61AFE"/>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67B03"/>
    <w:rsid w:val="00A70638"/>
    <w:rsid w:val="00A7099F"/>
    <w:rsid w:val="00A719D3"/>
    <w:rsid w:val="00A72370"/>
    <w:rsid w:val="00A734E2"/>
    <w:rsid w:val="00A7427B"/>
    <w:rsid w:val="00A75799"/>
    <w:rsid w:val="00A75E04"/>
    <w:rsid w:val="00A76771"/>
    <w:rsid w:val="00A76AC2"/>
    <w:rsid w:val="00A76CDC"/>
    <w:rsid w:val="00A76D8D"/>
    <w:rsid w:val="00A802AC"/>
    <w:rsid w:val="00A83250"/>
    <w:rsid w:val="00A83C78"/>
    <w:rsid w:val="00A84184"/>
    <w:rsid w:val="00A845A8"/>
    <w:rsid w:val="00A84762"/>
    <w:rsid w:val="00A85465"/>
    <w:rsid w:val="00A85ED7"/>
    <w:rsid w:val="00A8790F"/>
    <w:rsid w:val="00A907CD"/>
    <w:rsid w:val="00A926AF"/>
    <w:rsid w:val="00A9273D"/>
    <w:rsid w:val="00A93A57"/>
    <w:rsid w:val="00A93FB5"/>
    <w:rsid w:val="00A945FD"/>
    <w:rsid w:val="00A9540D"/>
    <w:rsid w:val="00A958FB"/>
    <w:rsid w:val="00A96C64"/>
    <w:rsid w:val="00A97AC6"/>
    <w:rsid w:val="00A97C3D"/>
    <w:rsid w:val="00AA0DFE"/>
    <w:rsid w:val="00AA0E09"/>
    <w:rsid w:val="00AA125A"/>
    <w:rsid w:val="00AA1440"/>
    <w:rsid w:val="00AA2558"/>
    <w:rsid w:val="00AA283A"/>
    <w:rsid w:val="00AA2CD6"/>
    <w:rsid w:val="00AA36A5"/>
    <w:rsid w:val="00AA5893"/>
    <w:rsid w:val="00AA5B05"/>
    <w:rsid w:val="00AA669E"/>
    <w:rsid w:val="00AA66AF"/>
    <w:rsid w:val="00AA6E2B"/>
    <w:rsid w:val="00AA7D7E"/>
    <w:rsid w:val="00AB0198"/>
    <w:rsid w:val="00AB1144"/>
    <w:rsid w:val="00AB1568"/>
    <w:rsid w:val="00AB1F19"/>
    <w:rsid w:val="00AB2AB6"/>
    <w:rsid w:val="00AB36CA"/>
    <w:rsid w:val="00AB5F40"/>
    <w:rsid w:val="00AB659E"/>
    <w:rsid w:val="00AB6CC7"/>
    <w:rsid w:val="00AB6E03"/>
    <w:rsid w:val="00AB7681"/>
    <w:rsid w:val="00AC0046"/>
    <w:rsid w:val="00AC01C3"/>
    <w:rsid w:val="00AC0464"/>
    <w:rsid w:val="00AC0585"/>
    <w:rsid w:val="00AC11EF"/>
    <w:rsid w:val="00AC1738"/>
    <w:rsid w:val="00AC17FE"/>
    <w:rsid w:val="00AC225B"/>
    <w:rsid w:val="00AC236D"/>
    <w:rsid w:val="00AC2A59"/>
    <w:rsid w:val="00AC2C4C"/>
    <w:rsid w:val="00AC3218"/>
    <w:rsid w:val="00AC36C8"/>
    <w:rsid w:val="00AC3ABE"/>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CAF"/>
    <w:rsid w:val="00AD4811"/>
    <w:rsid w:val="00AD4EF3"/>
    <w:rsid w:val="00AD5AF4"/>
    <w:rsid w:val="00AD6B4C"/>
    <w:rsid w:val="00AD74B6"/>
    <w:rsid w:val="00AD7D79"/>
    <w:rsid w:val="00AE00CF"/>
    <w:rsid w:val="00AE03AD"/>
    <w:rsid w:val="00AE0555"/>
    <w:rsid w:val="00AE17D7"/>
    <w:rsid w:val="00AE343C"/>
    <w:rsid w:val="00AE3825"/>
    <w:rsid w:val="00AE4BBA"/>
    <w:rsid w:val="00AE4BFD"/>
    <w:rsid w:val="00AE4FEB"/>
    <w:rsid w:val="00AE54B2"/>
    <w:rsid w:val="00AE5717"/>
    <w:rsid w:val="00AE6DDF"/>
    <w:rsid w:val="00AE7A03"/>
    <w:rsid w:val="00AF0024"/>
    <w:rsid w:val="00AF0C43"/>
    <w:rsid w:val="00AF1F0D"/>
    <w:rsid w:val="00AF22F2"/>
    <w:rsid w:val="00AF26A0"/>
    <w:rsid w:val="00AF2A35"/>
    <w:rsid w:val="00AF2D3E"/>
    <w:rsid w:val="00AF3455"/>
    <w:rsid w:val="00AF38AF"/>
    <w:rsid w:val="00AF41B5"/>
    <w:rsid w:val="00AF4C05"/>
    <w:rsid w:val="00AF4CBE"/>
    <w:rsid w:val="00AF56B6"/>
    <w:rsid w:val="00AF5DC6"/>
    <w:rsid w:val="00AF6FEF"/>
    <w:rsid w:val="00AF7302"/>
    <w:rsid w:val="00AF7994"/>
    <w:rsid w:val="00B002AD"/>
    <w:rsid w:val="00B00B86"/>
    <w:rsid w:val="00B00F8E"/>
    <w:rsid w:val="00B0121E"/>
    <w:rsid w:val="00B0124E"/>
    <w:rsid w:val="00B01370"/>
    <w:rsid w:val="00B0154B"/>
    <w:rsid w:val="00B015E3"/>
    <w:rsid w:val="00B02087"/>
    <w:rsid w:val="00B021DC"/>
    <w:rsid w:val="00B026DD"/>
    <w:rsid w:val="00B0357F"/>
    <w:rsid w:val="00B0391A"/>
    <w:rsid w:val="00B0508F"/>
    <w:rsid w:val="00B05638"/>
    <w:rsid w:val="00B06AB7"/>
    <w:rsid w:val="00B07CE5"/>
    <w:rsid w:val="00B1068A"/>
    <w:rsid w:val="00B10D3D"/>
    <w:rsid w:val="00B1267F"/>
    <w:rsid w:val="00B136FA"/>
    <w:rsid w:val="00B13ACD"/>
    <w:rsid w:val="00B15DEA"/>
    <w:rsid w:val="00B170E3"/>
    <w:rsid w:val="00B17265"/>
    <w:rsid w:val="00B20D8C"/>
    <w:rsid w:val="00B2105C"/>
    <w:rsid w:val="00B213A2"/>
    <w:rsid w:val="00B21BB8"/>
    <w:rsid w:val="00B234D6"/>
    <w:rsid w:val="00B237EB"/>
    <w:rsid w:val="00B23C83"/>
    <w:rsid w:val="00B24EC6"/>
    <w:rsid w:val="00B2635C"/>
    <w:rsid w:val="00B26E9C"/>
    <w:rsid w:val="00B27602"/>
    <w:rsid w:val="00B30E43"/>
    <w:rsid w:val="00B3194C"/>
    <w:rsid w:val="00B36FF6"/>
    <w:rsid w:val="00B37E8F"/>
    <w:rsid w:val="00B37F9E"/>
    <w:rsid w:val="00B41554"/>
    <w:rsid w:val="00B421DC"/>
    <w:rsid w:val="00B42C05"/>
    <w:rsid w:val="00B43633"/>
    <w:rsid w:val="00B43B9D"/>
    <w:rsid w:val="00B43F9F"/>
    <w:rsid w:val="00B448E1"/>
    <w:rsid w:val="00B45190"/>
    <w:rsid w:val="00B46075"/>
    <w:rsid w:val="00B460C2"/>
    <w:rsid w:val="00B460DF"/>
    <w:rsid w:val="00B46D54"/>
    <w:rsid w:val="00B47D28"/>
    <w:rsid w:val="00B50390"/>
    <w:rsid w:val="00B50434"/>
    <w:rsid w:val="00B50789"/>
    <w:rsid w:val="00B50EFB"/>
    <w:rsid w:val="00B510AC"/>
    <w:rsid w:val="00B510AF"/>
    <w:rsid w:val="00B5161C"/>
    <w:rsid w:val="00B525C6"/>
    <w:rsid w:val="00B52627"/>
    <w:rsid w:val="00B5299C"/>
    <w:rsid w:val="00B530E8"/>
    <w:rsid w:val="00B538A9"/>
    <w:rsid w:val="00B54A03"/>
    <w:rsid w:val="00B54D3D"/>
    <w:rsid w:val="00B55F6A"/>
    <w:rsid w:val="00B56223"/>
    <w:rsid w:val="00B56371"/>
    <w:rsid w:val="00B56657"/>
    <w:rsid w:val="00B567A2"/>
    <w:rsid w:val="00B56D10"/>
    <w:rsid w:val="00B57547"/>
    <w:rsid w:val="00B603E7"/>
    <w:rsid w:val="00B60DBA"/>
    <w:rsid w:val="00B6161F"/>
    <w:rsid w:val="00B622DD"/>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14F"/>
    <w:rsid w:val="00B737EA"/>
    <w:rsid w:val="00B7504A"/>
    <w:rsid w:val="00B7536A"/>
    <w:rsid w:val="00B754C0"/>
    <w:rsid w:val="00B76179"/>
    <w:rsid w:val="00B76196"/>
    <w:rsid w:val="00B76238"/>
    <w:rsid w:val="00B7650F"/>
    <w:rsid w:val="00B767AB"/>
    <w:rsid w:val="00B776E9"/>
    <w:rsid w:val="00B77AE2"/>
    <w:rsid w:val="00B8078B"/>
    <w:rsid w:val="00B8119D"/>
    <w:rsid w:val="00B815F4"/>
    <w:rsid w:val="00B8161C"/>
    <w:rsid w:val="00B8196C"/>
    <w:rsid w:val="00B82264"/>
    <w:rsid w:val="00B83CF9"/>
    <w:rsid w:val="00B85116"/>
    <w:rsid w:val="00B85576"/>
    <w:rsid w:val="00B85C51"/>
    <w:rsid w:val="00B864AF"/>
    <w:rsid w:val="00B86EB2"/>
    <w:rsid w:val="00B86F72"/>
    <w:rsid w:val="00B912E1"/>
    <w:rsid w:val="00B9131E"/>
    <w:rsid w:val="00B91798"/>
    <w:rsid w:val="00B91F69"/>
    <w:rsid w:val="00B921A8"/>
    <w:rsid w:val="00B92384"/>
    <w:rsid w:val="00B92386"/>
    <w:rsid w:val="00B93394"/>
    <w:rsid w:val="00B94077"/>
    <w:rsid w:val="00B9416E"/>
    <w:rsid w:val="00B958D5"/>
    <w:rsid w:val="00B9674B"/>
    <w:rsid w:val="00B96BF5"/>
    <w:rsid w:val="00B9721A"/>
    <w:rsid w:val="00B974C7"/>
    <w:rsid w:val="00B97E06"/>
    <w:rsid w:val="00BA08B7"/>
    <w:rsid w:val="00BA0ACE"/>
    <w:rsid w:val="00BA1140"/>
    <w:rsid w:val="00BA1143"/>
    <w:rsid w:val="00BA5AFA"/>
    <w:rsid w:val="00BA6F8E"/>
    <w:rsid w:val="00BA7AC4"/>
    <w:rsid w:val="00BA7BFA"/>
    <w:rsid w:val="00BB29AC"/>
    <w:rsid w:val="00BB2D23"/>
    <w:rsid w:val="00BB3283"/>
    <w:rsid w:val="00BB37C1"/>
    <w:rsid w:val="00BB38B2"/>
    <w:rsid w:val="00BB53F6"/>
    <w:rsid w:val="00BB5549"/>
    <w:rsid w:val="00BB58CC"/>
    <w:rsid w:val="00BB64BD"/>
    <w:rsid w:val="00BB67A0"/>
    <w:rsid w:val="00BB6DF4"/>
    <w:rsid w:val="00BB6E63"/>
    <w:rsid w:val="00BB7259"/>
    <w:rsid w:val="00BC01F8"/>
    <w:rsid w:val="00BC023A"/>
    <w:rsid w:val="00BC0363"/>
    <w:rsid w:val="00BC050B"/>
    <w:rsid w:val="00BC091D"/>
    <w:rsid w:val="00BC1243"/>
    <w:rsid w:val="00BC15FF"/>
    <w:rsid w:val="00BC1AE2"/>
    <w:rsid w:val="00BC1C1D"/>
    <w:rsid w:val="00BC1E9C"/>
    <w:rsid w:val="00BC3E7B"/>
    <w:rsid w:val="00BC4473"/>
    <w:rsid w:val="00BC57C7"/>
    <w:rsid w:val="00BC779B"/>
    <w:rsid w:val="00BC779D"/>
    <w:rsid w:val="00BC7A12"/>
    <w:rsid w:val="00BC7A1F"/>
    <w:rsid w:val="00BD06C0"/>
    <w:rsid w:val="00BD0DBF"/>
    <w:rsid w:val="00BD0DCF"/>
    <w:rsid w:val="00BD0F11"/>
    <w:rsid w:val="00BD128F"/>
    <w:rsid w:val="00BD1D1C"/>
    <w:rsid w:val="00BD1F8F"/>
    <w:rsid w:val="00BD2AE2"/>
    <w:rsid w:val="00BD2FF5"/>
    <w:rsid w:val="00BD352F"/>
    <w:rsid w:val="00BD45F2"/>
    <w:rsid w:val="00BD521B"/>
    <w:rsid w:val="00BD552A"/>
    <w:rsid w:val="00BD6DD1"/>
    <w:rsid w:val="00BD6ED8"/>
    <w:rsid w:val="00BE04FF"/>
    <w:rsid w:val="00BE0639"/>
    <w:rsid w:val="00BE07AA"/>
    <w:rsid w:val="00BE17FD"/>
    <w:rsid w:val="00BE1F21"/>
    <w:rsid w:val="00BE2918"/>
    <w:rsid w:val="00BE35AA"/>
    <w:rsid w:val="00BE5259"/>
    <w:rsid w:val="00BE52A7"/>
    <w:rsid w:val="00BE5663"/>
    <w:rsid w:val="00BE663B"/>
    <w:rsid w:val="00BE693D"/>
    <w:rsid w:val="00BE7DC7"/>
    <w:rsid w:val="00BF276A"/>
    <w:rsid w:val="00BF2FC5"/>
    <w:rsid w:val="00BF3346"/>
    <w:rsid w:val="00BF375D"/>
    <w:rsid w:val="00BF3E88"/>
    <w:rsid w:val="00BF45AD"/>
    <w:rsid w:val="00BF4AC4"/>
    <w:rsid w:val="00BF4B2B"/>
    <w:rsid w:val="00BF4EEE"/>
    <w:rsid w:val="00BF5614"/>
    <w:rsid w:val="00BF59D9"/>
    <w:rsid w:val="00BF5A94"/>
    <w:rsid w:val="00BF5B2A"/>
    <w:rsid w:val="00BF5E3C"/>
    <w:rsid w:val="00BF7D50"/>
    <w:rsid w:val="00C01019"/>
    <w:rsid w:val="00C01EA4"/>
    <w:rsid w:val="00C028CC"/>
    <w:rsid w:val="00C045AC"/>
    <w:rsid w:val="00C04A34"/>
    <w:rsid w:val="00C04E88"/>
    <w:rsid w:val="00C04FCE"/>
    <w:rsid w:val="00C05628"/>
    <w:rsid w:val="00C065EA"/>
    <w:rsid w:val="00C067F4"/>
    <w:rsid w:val="00C07BCA"/>
    <w:rsid w:val="00C10009"/>
    <w:rsid w:val="00C10658"/>
    <w:rsid w:val="00C117B6"/>
    <w:rsid w:val="00C12953"/>
    <w:rsid w:val="00C13364"/>
    <w:rsid w:val="00C13758"/>
    <w:rsid w:val="00C13D1C"/>
    <w:rsid w:val="00C13F46"/>
    <w:rsid w:val="00C14005"/>
    <w:rsid w:val="00C144B6"/>
    <w:rsid w:val="00C1450F"/>
    <w:rsid w:val="00C157C9"/>
    <w:rsid w:val="00C15F9A"/>
    <w:rsid w:val="00C1618C"/>
    <w:rsid w:val="00C167AE"/>
    <w:rsid w:val="00C17034"/>
    <w:rsid w:val="00C178BC"/>
    <w:rsid w:val="00C2096F"/>
    <w:rsid w:val="00C219D8"/>
    <w:rsid w:val="00C21A7D"/>
    <w:rsid w:val="00C22913"/>
    <w:rsid w:val="00C22EBD"/>
    <w:rsid w:val="00C23057"/>
    <w:rsid w:val="00C23D59"/>
    <w:rsid w:val="00C23FC0"/>
    <w:rsid w:val="00C26095"/>
    <w:rsid w:val="00C26537"/>
    <w:rsid w:val="00C266F7"/>
    <w:rsid w:val="00C26837"/>
    <w:rsid w:val="00C26E7A"/>
    <w:rsid w:val="00C26FB8"/>
    <w:rsid w:val="00C30258"/>
    <w:rsid w:val="00C30D79"/>
    <w:rsid w:val="00C31472"/>
    <w:rsid w:val="00C31E2D"/>
    <w:rsid w:val="00C31F24"/>
    <w:rsid w:val="00C325A9"/>
    <w:rsid w:val="00C337DF"/>
    <w:rsid w:val="00C33CDC"/>
    <w:rsid w:val="00C33F71"/>
    <w:rsid w:val="00C360CF"/>
    <w:rsid w:val="00C361F5"/>
    <w:rsid w:val="00C362B5"/>
    <w:rsid w:val="00C37B27"/>
    <w:rsid w:val="00C416E2"/>
    <w:rsid w:val="00C41A36"/>
    <w:rsid w:val="00C425E7"/>
    <w:rsid w:val="00C43217"/>
    <w:rsid w:val="00C43B5E"/>
    <w:rsid w:val="00C44783"/>
    <w:rsid w:val="00C50853"/>
    <w:rsid w:val="00C50DAA"/>
    <w:rsid w:val="00C52011"/>
    <w:rsid w:val="00C52DD3"/>
    <w:rsid w:val="00C53A56"/>
    <w:rsid w:val="00C5562E"/>
    <w:rsid w:val="00C5624D"/>
    <w:rsid w:val="00C56BE1"/>
    <w:rsid w:val="00C57C48"/>
    <w:rsid w:val="00C60A81"/>
    <w:rsid w:val="00C62184"/>
    <w:rsid w:val="00C62633"/>
    <w:rsid w:val="00C62675"/>
    <w:rsid w:val="00C6294A"/>
    <w:rsid w:val="00C65968"/>
    <w:rsid w:val="00C65F9E"/>
    <w:rsid w:val="00C66D3E"/>
    <w:rsid w:val="00C67464"/>
    <w:rsid w:val="00C7070B"/>
    <w:rsid w:val="00C71519"/>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5EC4"/>
    <w:rsid w:val="00C861B2"/>
    <w:rsid w:val="00C8659A"/>
    <w:rsid w:val="00C87B1E"/>
    <w:rsid w:val="00C90F06"/>
    <w:rsid w:val="00C90F4B"/>
    <w:rsid w:val="00C91246"/>
    <w:rsid w:val="00C916C8"/>
    <w:rsid w:val="00C92962"/>
    <w:rsid w:val="00C92E7C"/>
    <w:rsid w:val="00C92F68"/>
    <w:rsid w:val="00C93826"/>
    <w:rsid w:val="00C93A03"/>
    <w:rsid w:val="00C93B7B"/>
    <w:rsid w:val="00C93C89"/>
    <w:rsid w:val="00C95421"/>
    <w:rsid w:val="00C960EC"/>
    <w:rsid w:val="00C9652F"/>
    <w:rsid w:val="00C9675B"/>
    <w:rsid w:val="00C96D30"/>
    <w:rsid w:val="00CA06FE"/>
    <w:rsid w:val="00CA0EB2"/>
    <w:rsid w:val="00CA1E06"/>
    <w:rsid w:val="00CA2366"/>
    <w:rsid w:val="00CA3111"/>
    <w:rsid w:val="00CA3E17"/>
    <w:rsid w:val="00CA3FAE"/>
    <w:rsid w:val="00CA4456"/>
    <w:rsid w:val="00CA5CBA"/>
    <w:rsid w:val="00CA630A"/>
    <w:rsid w:val="00CA6E40"/>
    <w:rsid w:val="00CA720A"/>
    <w:rsid w:val="00CA75D9"/>
    <w:rsid w:val="00CA7743"/>
    <w:rsid w:val="00CB1428"/>
    <w:rsid w:val="00CB2094"/>
    <w:rsid w:val="00CB3A17"/>
    <w:rsid w:val="00CB40EC"/>
    <w:rsid w:val="00CB49AC"/>
    <w:rsid w:val="00CB570D"/>
    <w:rsid w:val="00CB5876"/>
    <w:rsid w:val="00CB6555"/>
    <w:rsid w:val="00CB75E3"/>
    <w:rsid w:val="00CC0060"/>
    <w:rsid w:val="00CC0320"/>
    <w:rsid w:val="00CC035D"/>
    <w:rsid w:val="00CC0FA3"/>
    <w:rsid w:val="00CC1748"/>
    <w:rsid w:val="00CC239A"/>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2743"/>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38C6"/>
    <w:rsid w:val="00CF431D"/>
    <w:rsid w:val="00CF4887"/>
    <w:rsid w:val="00CF48E0"/>
    <w:rsid w:val="00CF63AC"/>
    <w:rsid w:val="00CF74B6"/>
    <w:rsid w:val="00D00920"/>
    <w:rsid w:val="00D01959"/>
    <w:rsid w:val="00D01FBC"/>
    <w:rsid w:val="00D01FFE"/>
    <w:rsid w:val="00D02257"/>
    <w:rsid w:val="00D024C4"/>
    <w:rsid w:val="00D0274E"/>
    <w:rsid w:val="00D04498"/>
    <w:rsid w:val="00D04902"/>
    <w:rsid w:val="00D05491"/>
    <w:rsid w:val="00D061AE"/>
    <w:rsid w:val="00D0699B"/>
    <w:rsid w:val="00D07166"/>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0606"/>
    <w:rsid w:val="00D21E9E"/>
    <w:rsid w:val="00D23712"/>
    <w:rsid w:val="00D23BA5"/>
    <w:rsid w:val="00D23D6A"/>
    <w:rsid w:val="00D23FB6"/>
    <w:rsid w:val="00D25FA7"/>
    <w:rsid w:val="00D261A0"/>
    <w:rsid w:val="00D27715"/>
    <w:rsid w:val="00D306F1"/>
    <w:rsid w:val="00D308C1"/>
    <w:rsid w:val="00D31208"/>
    <w:rsid w:val="00D31279"/>
    <w:rsid w:val="00D3307F"/>
    <w:rsid w:val="00D3310C"/>
    <w:rsid w:val="00D33306"/>
    <w:rsid w:val="00D3372A"/>
    <w:rsid w:val="00D344F9"/>
    <w:rsid w:val="00D348B8"/>
    <w:rsid w:val="00D34FE2"/>
    <w:rsid w:val="00D35BD1"/>
    <w:rsid w:val="00D35D78"/>
    <w:rsid w:val="00D36A33"/>
    <w:rsid w:val="00D36A3D"/>
    <w:rsid w:val="00D36EA8"/>
    <w:rsid w:val="00D371AB"/>
    <w:rsid w:val="00D4022B"/>
    <w:rsid w:val="00D403B2"/>
    <w:rsid w:val="00D403B6"/>
    <w:rsid w:val="00D42113"/>
    <w:rsid w:val="00D4373E"/>
    <w:rsid w:val="00D43ABD"/>
    <w:rsid w:val="00D4468E"/>
    <w:rsid w:val="00D44EFF"/>
    <w:rsid w:val="00D452A6"/>
    <w:rsid w:val="00D455E5"/>
    <w:rsid w:val="00D45A52"/>
    <w:rsid w:val="00D45B6E"/>
    <w:rsid w:val="00D45E36"/>
    <w:rsid w:val="00D4716C"/>
    <w:rsid w:val="00D47946"/>
    <w:rsid w:val="00D47B5A"/>
    <w:rsid w:val="00D47C79"/>
    <w:rsid w:val="00D5010A"/>
    <w:rsid w:val="00D50758"/>
    <w:rsid w:val="00D517AE"/>
    <w:rsid w:val="00D5236C"/>
    <w:rsid w:val="00D536FD"/>
    <w:rsid w:val="00D544B1"/>
    <w:rsid w:val="00D55BCA"/>
    <w:rsid w:val="00D56057"/>
    <w:rsid w:val="00D56129"/>
    <w:rsid w:val="00D6074B"/>
    <w:rsid w:val="00D6156C"/>
    <w:rsid w:val="00D6203D"/>
    <w:rsid w:val="00D624F7"/>
    <w:rsid w:val="00D62A99"/>
    <w:rsid w:val="00D62F56"/>
    <w:rsid w:val="00D63897"/>
    <w:rsid w:val="00D6498C"/>
    <w:rsid w:val="00D64AB7"/>
    <w:rsid w:val="00D64D8C"/>
    <w:rsid w:val="00D65483"/>
    <w:rsid w:val="00D65989"/>
    <w:rsid w:val="00D65AA1"/>
    <w:rsid w:val="00D65BC8"/>
    <w:rsid w:val="00D65E6B"/>
    <w:rsid w:val="00D662FA"/>
    <w:rsid w:val="00D66AE9"/>
    <w:rsid w:val="00D66B7F"/>
    <w:rsid w:val="00D67658"/>
    <w:rsid w:val="00D678F3"/>
    <w:rsid w:val="00D704A2"/>
    <w:rsid w:val="00D715DD"/>
    <w:rsid w:val="00D71DE4"/>
    <w:rsid w:val="00D71EC4"/>
    <w:rsid w:val="00D72E80"/>
    <w:rsid w:val="00D7323C"/>
    <w:rsid w:val="00D7481B"/>
    <w:rsid w:val="00D75907"/>
    <w:rsid w:val="00D75CD3"/>
    <w:rsid w:val="00D76152"/>
    <w:rsid w:val="00D7674C"/>
    <w:rsid w:val="00D77DE7"/>
    <w:rsid w:val="00D8013D"/>
    <w:rsid w:val="00D80C6D"/>
    <w:rsid w:val="00D81600"/>
    <w:rsid w:val="00D823C0"/>
    <w:rsid w:val="00D838F1"/>
    <w:rsid w:val="00D839F2"/>
    <w:rsid w:val="00D86786"/>
    <w:rsid w:val="00D86EEB"/>
    <w:rsid w:val="00D90B09"/>
    <w:rsid w:val="00D91323"/>
    <w:rsid w:val="00D91585"/>
    <w:rsid w:val="00D920F1"/>
    <w:rsid w:val="00D9232D"/>
    <w:rsid w:val="00D928E6"/>
    <w:rsid w:val="00D929B9"/>
    <w:rsid w:val="00D92A58"/>
    <w:rsid w:val="00D92FCF"/>
    <w:rsid w:val="00D937AE"/>
    <w:rsid w:val="00D938D9"/>
    <w:rsid w:val="00D951ED"/>
    <w:rsid w:val="00D95733"/>
    <w:rsid w:val="00D9657F"/>
    <w:rsid w:val="00D96F91"/>
    <w:rsid w:val="00D97262"/>
    <w:rsid w:val="00D973BD"/>
    <w:rsid w:val="00D97933"/>
    <w:rsid w:val="00DA04E6"/>
    <w:rsid w:val="00DA2052"/>
    <w:rsid w:val="00DA28D7"/>
    <w:rsid w:val="00DA2906"/>
    <w:rsid w:val="00DA3D0F"/>
    <w:rsid w:val="00DA4C7E"/>
    <w:rsid w:val="00DA61B1"/>
    <w:rsid w:val="00DA7081"/>
    <w:rsid w:val="00DB2833"/>
    <w:rsid w:val="00DB33E1"/>
    <w:rsid w:val="00DB3703"/>
    <w:rsid w:val="00DB3C20"/>
    <w:rsid w:val="00DB3D1A"/>
    <w:rsid w:val="00DB4127"/>
    <w:rsid w:val="00DB432E"/>
    <w:rsid w:val="00DB4EE9"/>
    <w:rsid w:val="00DB5C09"/>
    <w:rsid w:val="00DB5DC9"/>
    <w:rsid w:val="00DB6110"/>
    <w:rsid w:val="00DB6813"/>
    <w:rsid w:val="00DB7E60"/>
    <w:rsid w:val="00DC0F02"/>
    <w:rsid w:val="00DC11F1"/>
    <w:rsid w:val="00DC1D69"/>
    <w:rsid w:val="00DC2DDC"/>
    <w:rsid w:val="00DC2F77"/>
    <w:rsid w:val="00DC3886"/>
    <w:rsid w:val="00DC49F9"/>
    <w:rsid w:val="00DC4E64"/>
    <w:rsid w:val="00DC52D3"/>
    <w:rsid w:val="00DC55BE"/>
    <w:rsid w:val="00DC5ABD"/>
    <w:rsid w:val="00DC60F2"/>
    <w:rsid w:val="00DC66D0"/>
    <w:rsid w:val="00DC6E58"/>
    <w:rsid w:val="00DC73F9"/>
    <w:rsid w:val="00DC78EF"/>
    <w:rsid w:val="00DD07CD"/>
    <w:rsid w:val="00DD094A"/>
    <w:rsid w:val="00DD09B8"/>
    <w:rsid w:val="00DD0AF8"/>
    <w:rsid w:val="00DD0EC1"/>
    <w:rsid w:val="00DD1886"/>
    <w:rsid w:val="00DD25F3"/>
    <w:rsid w:val="00DD35ED"/>
    <w:rsid w:val="00DD46BC"/>
    <w:rsid w:val="00DD4AD5"/>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B2A"/>
    <w:rsid w:val="00DE4B35"/>
    <w:rsid w:val="00DE542A"/>
    <w:rsid w:val="00DE5EF2"/>
    <w:rsid w:val="00DE610C"/>
    <w:rsid w:val="00DE6340"/>
    <w:rsid w:val="00DE6D65"/>
    <w:rsid w:val="00DE6E13"/>
    <w:rsid w:val="00DE73B0"/>
    <w:rsid w:val="00DE7AE8"/>
    <w:rsid w:val="00DF03F4"/>
    <w:rsid w:val="00DF0D21"/>
    <w:rsid w:val="00DF1562"/>
    <w:rsid w:val="00DF1A94"/>
    <w:rsid w:val="00DF1B9A"/>
    <w:rsid w:val="00DF2097"/>
    <w:rsid w:val="00DF2196"/>
    <w:rsid w:val="00DF36FE"/>
    <w:rsid w:val="00DF3954"/>
    <w:rsid w:val="00DF3DEE"/>
    <w:rsid w:val="00DF55A0"/>
    <w:rsid w:val="00DF5CC2"/>
    <w:rsid w:val="00DF5D39"/>
    <w:rsid w:val="00DF7934"/>
    <w:rsid w:val="00E0039B"/>
    <w:rsid w:val="00E00BD6"/>
    <w:rsid w:val="00E0117F"/>
    <w:rsid w:val="00E01531"/>
    <w:rsid w:val="00E01543"/>
    <w:rsid w:val="00E017FD"/>
    <w:rsid w:val="00E01E56"/>
    <w:rsid w:val="00E024AE"/>
    <w:rsid w:val="00E024BF"/>
    <w:rsid w:val="00E027B7"/>
    <w:rsid w:val="00E03490"/>
    <w:rsid w:val="00E0364C"/>
    <w:rsid w:val="00E03EE1"/>
    <w:rsid w:val="00E04F3C"/>
    <w:rsid w:val="00E05762"/>
    <w:rsid w:val="00E05F54"/>
    <w:rsid w:val="00E07197"/>
    <w:rsid w:val="00E1051D"/>
    <w:rsid w:val="00E10F17"/>
    <w:rsid w:val="00E11185"/>
    <w:rsid w:val="00E114C1"/>
    <w:rsid w:val="00E12AFD"/>
    <w:rsid w:val="00E1375B"/>
    <w:rsid w:val="00E1389B"/>
    <w:rsid w:val="00E155EF"/>
    <w:rsid w:val="00E15DDE"/>
    <w:rsid w:val="00E1659E"/>
    <w:rsid w:val="00E20428"/>
    <w:rsid w:val="00E21075"/>
    <w:rsid w:val="00E211F2"/>
    <w:rsid w:val="00E21A23"/>
    <w:rsid w:val="00E21C86"/>
    <w:rsid w:val="00E225AC"/>
    <w:rsid w:val="00E22FD3"/>
    <w:rsid w:val="00E23F1A"/>
    <w:rsid w:val="00E244F5"/>
    <w:rsid w:val="00E2495B"/>
    <w:rsid w:val="00E26F2F"/>
    <w:rsid w:val="00E30844"/>
    <w:rsid w:val="00E31982"/>
    <w:rsid w:val="00E31CDB"/>
    <w:rsid w:val="00E32F9F"/>
    <w:rsid w:val="00E330D1"/>
    <w:rsid w:val="00E3435A"/>
    <w:rsid w:val="00E34B02"/>
    <w:rsid w:val="00E34C20"/>
    <w:rsid w:val="00E36DBC"/>
    <w:rsid w:val="00E37323"/>
    <w:rsid w:val="00E4018F"/>
    <w:rsid w:val="00E4059F"/>
    <w:rsid w:val="00E40840"/>
    <w:rsid w:val="00E41757"/>
    <w:rsid w:val="00E41F85"/>
    <w:rsid w:val="00E42035"/>
    <w:rsid w:val="00E4232C"/>
    <w:rsid w:val="00E43889"/>
    <w:rsid w:val="00E43F2D"/>
    <w:rsid w:val="00E4476B"/>
    <w:rsid w:val="00E46675"/>
    <w:rsid w:val="00E46A08"/>
    <w:rsid w:val="00E46A35"/>
    <w:rsid w:val="00E5098B"/>
    <w:rsid w:val="00E53D6A"/>
    <w:rsid w:val="00E54D33"/>
    <w:rsid w:val="00E551DA"/>
    <w:rsid w:val="00E55783"/>
    <w:rsid w:val="00E56018"/>
    <w:rsid w:val="00E60D7E"/>
    <w:rsid w:val="00E6101A"/>
    <w:rsid w:val="00E61699"/>
    <w:rsid w:val="00E635CA"/>
    <w:rsid w:val="00E64392"/>
    <w:rsid w:val="00E64AAF"/>
    <w:rsid w:val="00E667E6"/>
    <w:rsid w:val="00E66C0B"/>
    <w:rsid w:val="00E66F99"/>
    <w:rsid w:val="00E678CC"/>
    <w:rsid w:val="00E70007"/>
    <w:rsid w:val="00E70C7F"/>
    <w:rsid w:val="00E70E20"/>
    <w:rsid w:val="00E72580"/>
    <w:rsid w:val="00E72650"/>
    <w:rsid w:val="00E72B00"/>
    <w:rsid w:val="00E72D19"/>
    <w:rsid w:val="00E72FB5"/>
    <w:rsid w:val="00E7348E"/>
    <w:rsid w:val="00E735AA"/>
    <w:rsid w:val="00E752B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381E"/>
    <w:rsid w:val="00E94B44"/>
    <w:rsid w:val="00E9591E"/>
    <w:rsid w:val="00E95A0C"/>
    <w:rsid w:val="00E95ABC"/>
    <w:rsid w:val="00E962FF"/>
    <w:rsid w:val="00E96315"/>
    <w:rsid w:val="00E96361"/>
    <w:rsid w:val="00E975B7"/>
    <w:rsid w:val="00E9799C"/>
    <w:rsid w:val="00E97BC1"/>
    <w:rsid w:val="00E97DF3"/>
    <w:rsid w:val="00EA0D00"/>
    <w:rsid w:val="00EA105F"/>
    <w:rsid w:val="00EA23ED"/>
    <w:rsid w:val="00EA2C35"/>
    <w:rsid w:val="00EA3DD2"/>
    <w:rsid w:val="00EA3E60"/>
    <w:rsid w:val="00EA3E9B"/>
    <w:rsid w:val="00EA459D"/>
    <w:rsid w:val="00EA51DF"/>
    <w:rsid w:val="00EA53AF"/>
    <w:rsid w:val="00EA54F4"/>
    <w:rsid w:val="00EA6608"/>
    <w:rsid w:val="00EA6CF6"/>
    <w:rsid w:val="00EA6D1F"/>
    <w:rsid w:val="00EA720D"/>
    <w:rsid w:val="00EA73A1"/>
    <w:rsid w:val="00EA7408"/>
    <w:rsid w:val="00EA762E"/>
    <w:rsid w:val="00EB1616"/>
    <w:rsid w:val="00EB1E5A"/>
    <w:rsid w:val="00EB2CCF"/>
    <w:rsid w:val="00EB2F91"/>
    <w:rsid w:val="00EB34C8"/>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9E1"/>
    <w:rsid w:val="00EC3591"/>
    <w:rsid w:val="00EC35B2"/>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3F3C"/>
    <w:rsid w:val="00ED4369"/>
    <w:rsid w:val="00ED6484"/>
    <w:rsid w:val="00ED7945"/>
    <w:rsid w:val="00ED7DF2"/>
    <w:rsid w:val="00EE0CC6"/>
    <w:rsid w:val="00EE11EF"/>
    <w:rsid w:val="00EE1335"/>
    <w:rsid w:val="00EE163F"/>
    <w:rsid w:val="00EE1956"/>
    <w:rsid w:val="00EE26B4"/>
    <w:rsid w:val="00EE2F2B"/>
    <w:rsid w:val="00EE3358"/>
    <w:rsid w:val="00EE384B"/>
    <w:rsid w:val="00EE508F"/>
    <w:rsid w:val="00EE5099"/>
    <w:rsid w:val="00EE5294"/>
    <w:rsid w:val="00EE563B"/>
    <w:rsid w:val="00EE589F"/>
    <w:rsid w:val="00EE5998"/>
    <w:rsid w:val="00EE5AD9"/>
    <w:rsid w:val="00EE6BC0"/>
    <w:rsid w:val="00EE769C"/>
    <w:rsid w:val="00EE7834"/>
    <w:rsid w:val="00EF0B84"/>
    <w:rsid w:val="00EF0DE2"/>
    <w:rsid w:val="00EF1060"/>
    <w:rsid w:val="00EF19E8"/>
    <w:rsid w:val="00EF1E68"/>
    <w:rsid w:val="00EF2042"/>
    <w:rsid w:val="00EF3259"/>
    <w:rsid w:val="00EF4FFC"/>
    <w:rsid w:val="00EF5708"/>
    <w:rsid w:val="00EF600B"/>
    <w:rsid w:val="00EF6A43"/>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3EFE"/>
    <w:rsid w:val="00F1454F"/>
    <w:rsid w:val="00F14CA5"/>
    <w:rsid w:val="00F154D9"/>
    <w:rsid w:val="00F1583E"/>
    <w:rsid w:val="00F15B35"/>
    <w:rsid w:val="00F16170"/>
    <w:rsid w:val="00F164B9"/>
    <w:rsid w:val="00F173A9"/>
    <w:rsid w:val="00F17D7A"/>
    <w:rsid w:val="00F17F94"/>
    <w:rsid w:val="00F214A9"/>
    <w:rsid w:val="00F2583B"/>
    <w:rsid w:val="00F25E40"/>
    <w:rsid w:val="00F26720"/>
    <w:rsid w:val="00F26E70"/>
    <w:rsid w:val="00F27F69"/>
    <w:rsid w:val="00F32CB4"/>
    <w:rsid w:val="00F33751"/>
    <w:rsid w:val="00F346BC"/>
    <w:rsid w:val="00F34B0B"/>
    <w:rsid w:val="00F357B8"/>
    <w:rsid w:val="00F35BB8"/>
    <w:rsid w:val="00F36BC7"/>
    <w:rsid w:val="00F37747"/>
    <w:rsid w:val="00F379C7"/>
    <w:rsid w:val="00F4098E"/>
    <w:rsid w:val="00F40B71"/>
    <w:rsid w:val="00F40C57"/>
    <w:rsid w:val="00F40CEB"/>
    <w:rsid w:val="00F41087"/>
    <w:rsid w:val="00F4191F"/>
    <w:rsid w:val="00F42DE7"/>
    <w:rsid w:val="00F43BAC"/>
    <w:rsid w:val="00F441F2"/>
    <w:rsid w:val="00F4457C"/>
    <w:rsid w:val="00F44FA2"/>
    <w:rsid w:val="00F45B21"/>
    <w:rsid w:val="00F461AB"/>
    <w:rsid w:val="00F477C5"/>
    <w:rsid w:val="00F47E81"/>
    <w:rsid w:val="00F50A2B"/>
    <w:rsid w:val="00F50AD5"/>
    <w:rsid w:val="00F50C92"/>
    <w:rsid w:val="00F51247"/>
    <w:rsid w:val="00F51574"/>
    <w:rsid w:val="00F5181A"/>
    <w:rsid w:val="00F52440"/>
    <w:rsid w:val="00F5295B"/>
    <w:rsid w:val="00F52C2A"/>
    <w:rsid w:val="00F52E11"/>
    <w:rsid w:val="00F5326F"/>
    <w:rsid w:val="00F5348A"/>
    <w:rsid w:val="00F537B8"/>
    <w:rsid w:val="00F53EEA"/>
    <w:rsid w:val="00F54486"/>
    <w:rsid w:val="00F5519D"/>
    <w:rsid w:val="00F55A2F"/>
    <w:rsid w:val="00F55CFF"/>
    <w:rsid w:val="00F565F7"/>
    <w:rsid w:val="00F57109"/>
    <w:rsid w:val="00F601F4"/>
    <w:rsid w:val="00F60579"/>
    <w:rsid w:val="00F608FE"/>
    <w:rsid w:val="00F60B0F"/>
    <w:rsid w:val="00F615FC"/>
    <w:rsid w:val="00F61C30"/>
    <w:rsid w:val="00F627CA"/>
    <w:rsid w:val="00F62C20"/>
    <w:rsid w:val="00F6306E"/>
    <w:rsid w:val="00F633B3"/>
    <w:rsid w:val="00F63916"/>
    <w:rsid w:val="00F64F69"/>
    <w:rsid w:val="00F65EBE"/>
    <w:rsid w:val="00F66657"/>
    <w:rsid w:val="00F667CD"/>
    <w:rsid w:val="00F67BBF"/>
    <w:rsid w:val="00F705FA"/>
    <w:rsid w:val="00F709B8"/>
    <w:rsid w:val="00F71545"/>
    <w:rsid w:val="00F7224B"/>
    <w:rsid w:val="00F7326C"/>
    <w:rsid w:val="00F73663"/>
    <w:rsid w:val="00F73A51"/>
    <w:rsid w:val="00F76860"/>
    <w:rsid w:val="00F77170"/>
    <w:rsid w:val="00F77171"/>
    <w:rsid w:val="00F77176"/>
    <w:rsid w:val="00F80F8F"/>
    <w:rsid w:val="00F81259"/>
    <w:rsid w:val="00F82AC5"/>
    <w:rsid w:val="00F8324D"/>
    <w:rsid w:val="00F83742"/>
    <w:rsid w:val="00F83BE5"/>
    <w:rsid w:val="00F83E66"/>
    <w:rsid w:val="00F83F5E"/>
    <w:rsid w:val="00F844AF"/>
    <w:rsid w:val="00F844EE"/>
    <w:rsid w:val="00F844F4"/>
    <w:rsid w:val="00F84E8B"/>
    <w:rsid w:val="00F85025"/>
    <w:rsid w:val="00F86AD6"/>
    <w:rsid w:val="00F86BB1"/>
    <w:rsid w:val="00F86D40"/>
    <w:rsid w:val="00F870E1"/>
    <w:rsid w:val="00F9044F"/>
    <w:rsid w:val="00F90F7D"/>
    <w:rsid w:val="00F9112E"/>
    <w:rsid w:val="00F9195C"/>
    <w:rsid w:val="00F91BAD"/>
    <w:rsid w:val="00F91CBC"/>
    <w:rsid w:val="00F92006"/>
    <w:rsid w:val="00F9219A"/>
    <w:rsid w:val="00F93C4B"/>
    <w:rsid w:val="00F945AF"/>
    <w:rsid w:val="00F94F51"/>
    <w:rsid w:val="00F9514C"/>
    <w:rsid w:val="00F95A56"/>
    <w:rsid w:val="00F96C43"/>
    <w:rsid w:val="00F97321"/>
    <w:rsid w:val="00F97715"/>
    <w:rsid w:val="00F9782F"/>
    <w:rsid w:val="00FA0148"/>
    <w:rsid w:val="00FA1219"/>
    <w:rsid w:val="00FA1335"/>
    <w:rsid w:val="00FA254B"/>
    <w:rsid w:val="00FA2639"/>
    <w:rsid w:val="00FA405D"/>
    <w:rsid w:val="00FA4159"/>
    <w:rsid w:val="00FA5078"/>
    <w:rsid w:val="00FA51B0"/>
    <w:rsid w:val="00FA5490"/>
    <w:rsid w:val="00FA5759"/>
    <w:rsid w:val="00FA6224"/>
    <w:rsid w:val="00FA6880"/>
    <w:rsid w:val="00FA7708"/>
    <w:rsid w:val="00FA795F"/>
    <w:rsid w:val="00FB09A3"/>
    <w:rsid w:val="00FB1677"/>
    <w:rsid w:val="00FB1B2C"/>
    <w:rsid w:val="00FB2BCC"/>
    <w:rsid w:val="00FB2ECB"/>
    <w:rsid w:val="00FB32FA"/>
    <w:rsid w:val="00FB3DDB"/>
    <w:rsid w:val="00FB4A57"/>
    <w:rsid w:val="00FB4D05"/>
    <w:rsid w:val="00FB50F1"/>
    <w:rsid w:val="00FC1C0C"/>
    <w:rsid w:val="00FC23C2"/>
    <w:rsid w:val="00FC38CE"/>
    <w:rsid w:val="00FC4174"/>
    <w:rsid w:val="00FC4639"/>
    <w:rsid w:val="00FC4EEB"/>
    <w:rsid w:val="00FC5CA8"/>
    <w:rsid w:val="00FC5E4B"/>
    <w:rsid w:val="00FC604C"/>
    <w:rsid w:val="00FC6F5E"/>
    <w:rsid w:val="00FD016E"/>
    <w:rsid w:val="00FD03C9"/>
    <w:rsid w:val="00FD180F"/>
    <w:rsid w:val="00FD3017"/>
    <w:rsid w:val="00FD326C"/>
    <w:rsid w:val="00FD364E"/>
    <w:rsid w:val="00FD373A"/>
    <w:rsid w:val="00FD40F6"/>
    <w:rsid w:val="00FD486A"/>
    <w:rsid w:val="00FD526B"/>
    <w:rsid w:val="00FD5904"/>
    <w:rsid w:val="00FD5967"/>
    <w:rsid w:val="00FD5F4C"/>
    <w:rsid w:val="00FD6FDB"/>
    <w:rsid w:val="00FD755F"/>
    <w:rsid w:val="00FD7E68"/>
    <w:rsid w:val="00FE0142"/>
    <w:rsid w:val="00FE1227"/>
    <w:rsid w:val="00FE3D12"/>
    <w:rsid w:val="00FE441D"/>
    <w:rsid w:val="00FE4486"/>
    <w:rsid w:val="00FE4729"/>
    <w:rsid w:val="00FE5EC2"/>
    <w:rsid w:val="00FE6336"/>
    <w:rsid w:val="00FE7AE8"/>
    <w:rsid w:val="00FF032D"/>
    <w:rsid w:val="00FF0858"/>
    <w:rsid w:val="00FF08D5"/>
    <w:rsid w:val="00FF0ADC"/>
    <w:rsid w:val="00FF277A"/>
    <w:rsid w:val="00FF29FD"/>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2BAF5"/>
  <w15:chartTrackingRefBased/>
  <w15:docId w15:val="{2B0CBE4D-FEDA-4EAE-8D31-895966AD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5Char">
    <w:name w:val="标题 5 Char"/>
    <w:aliases w:val="H5 Char1"/>
    <w:link w:val="5"/>
    <w:rsid w:val="009D6E2B"/>
    <w:rPr>
      <w:rFonts w:ascii="Arial" w:hAnsi="Arial"/>
    </w:rPr>
  </w:style>
  <w:style w:type="paragraph" w:customStyle="1" w:styleId="5">
    <w:name w:val="标题 5"/>
    <w:aliases w:val="H5"/>
    <w:basedOn w:val="Normal"/>
    <w:link w:val="5Char"/>
    <w:rsid w:val="009D6E2B"/>
    <w:pPr>
      <w:keepNext/>
      <w:tabs>
        <w:tab w:val="num" w:pos="1008"/>
      </w:tabs>
      <w:spacing w:before="240" w:after="60"/>
      <w:ind w:left="1008" w:hanging="1008"/>
    </w:pPr>
    <w:rPr>
      <w:rFonts w:ascii="Arial" w:hAnsi="Arial"/>
      <w:lang w:val="sv-SE" w:eastAsia="sv-SE"/>
    </w:rPr>
  </w:style>
  <w:style w:type="character" w:customStyle="1" w:styleId="ListParagraphChar">
    <w:name w:val="List Paragraph Char"/>
    <w:link w:val="ListParagraph"/>
    <w:uiPriority w:val="34"/>
    <w:rsid w:val="0051613E"/>
    <w:rPr>
      <w:rFonts w:ascii="Times" w:eastAsia="Batang" w:hAnsi="Times"/>
      <w:szCs w:val="24"/>
      <w:lang w:val="en-GB" w:eastAsia="en-US"/>
    </w:rPr>
  </w:style>
  <w:style w:type="character" w:styleId="UnresolvedMention">
    <w:name w:val="Unresolved Mention"/>
    <w:basedOn w:val="DefaultParagraphFont"/>
    <w:uiPriority w:val="99"/>
    <w:semiHidden/>
    <w:unhideWhenUsed/>
    <w:rsid w:val="00CA7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tp://www.3gpp.org/tsg_ran/WG1_RL1/TSGR1_90/Docs/R1-1719213.zip"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image" Target="media/image4.png"/><Relationship Id="rId34" Type="http://schemas.openxmlformats.org/officeDocument/2006/relationships/image" Target="media/image10.png"/><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19.wmf"/><Relationship Id="rId63" Type="http://schemas.openxmlformats.org/officeDocument/2006/relationships/oleObject" Target="embeddings/oleObject25.bin"/><Relationship Id="rId68" Type="http://schemas.openxmlformats.org/officeDocument/2006/relationships/image" Target="media/image25.wmf"/><Relationship Id="rId7" Type="http://schemas.openxmlformats.org/officeDocument/2006/relationships/numbering" Target="numbering.xml"/><Relationship Id="rId71" Type="http://schemas.openxmlformats.org/officeDocument/2006/relationships/oleObject" Target="embeddings/oleObject28.bin"/><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image" Target="media/image24.emf"/><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tp://www.3gpp.org/tsg_ran/TSG_RAN/TSGR_76/Docs/RP-171468.zip" TargetMode="External"/><Relationship Id="rId23" Type="http://schemas.openxmlformats.org/officeDocument/2006/relationships/package" Target="embeddings/Microsoft_Visio_Drawing.vsdx"/><Relationship Id="rId28" Type="http://schemas.openxmlformats.org/officeDocument/2006/relationships/oleObject" Target="embeddings/oleObject5.bin"/><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3.bin"/><Relationship Id="rId65" Type="http://schemas.openxmlformats.org/officeDocument/2006/relationships/image" Target="media/image23.png"/><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www.3gpp.org/tsg_ran/WG1_RL1//TSGR1_90/Docs/R1-1714998.zip" TargetMode="External"/><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oleObject" Target="embeddings/oleObject27.bin"/><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oleObject" Target="embeddings/Microsoft_Visio_2003-2010_Drawing.vsd"/><Relationship Id="rId20" Type="http://schemas.openxmlformats.org/officeDocument/2006/relationships/image" Target="media/image3.png"/><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26.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1</Value>
      <Value>2</Value>
      <Value>45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layer 1</TermName>
          <TermId xmlns="http://schemas.microsoft.com/office/infopath/2007/PartnerControls">4688b4b0-80be-425f-823e-194ad1b56eb7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5NUHHDQN7SK2-1-176780</_dlc_DocId>
    <_dlc_DocIdUrl xmlns="08b2df90-05d3-4030-90d4-c9feeb4a1cd9">
      <Url>https://ericoll.internal.ericsson.com/sites/star/_layouts/DocIdRedir.aspx?ID=5NUHHDQN7SK2-1-176780</Url>
      <Description>5NUHHDQN7SK2-1-176780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2365-7295-4C46-9DEE-92499318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A244-EDB7-4DAE-920A-41C3C12342B1}">
  <ds:schemaRefs>
    <ds:schemaRef ds:uri="http://schemas.microsoft.com/sharepoint/v3/contenttype/forms"/>
  </ds:schemaRefs>
</ds:datastoreItem>
</file>

<file path=customXml/itemProps3.xml><?xml version="1.0" encoding="utf-8"?>
<ds:datastoreItem xmlns:ds="http://schemas.openxmlformats.org/officeDocument/2006/customXml" ds:itemID="{DD9EF501-821B-4316-AE1A-4B6474659F3E}">
  <ds:schemaRefs>
    <ds:schemaRef ds:uri="http://schemas.microsoft.com/sharepoint/events"/>
  </ds:schemaRefs>
</ds:datastoreItem>
</file>

<file path=customXml/itemProps4.xml><?xml version="1.0" encoding="utf-8"?>
<ds:datastoreItem xmlns:ds="http://schemas.openxmlformats.org/officeDocument/2006/customXml" ds:itemID="{4CFE85D3-3B9B-43D6-9885-28BFCAD575EF}">
  <ds:schemaRefs>
    <ds:schemaRef ds:uri="Microsoft.SharePoint.Taxonomy.ContentTypeSync"/>
  </ds:schemaRefs>
</ds:datastoreItem>
</file>

<file path=customXml/itemProps5.xml><?xml version="1.0" encoding="utf-8"?>
<ds:datastoreItem xmlns:ds="http://schemas.openxmlformats.org/officeDocument/2006/customXml" ds:itemID="{61DBAA2D-8E77-44FB-87AA-E6732C4A0B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D49B45B-5A34-4B6D-81DB-8C03030D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18</Pages>
  <Words>11211</Words>
  <Characters>59421</Characters>
  <Application>Microsoft Office Word</Application>
  <DocSecurity>0</DocSecurity>
  <Lines>495</Lines>
  <Paragraphs>140</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70492</CharactersWithSpaces>
  <SharedDoc>false</SharedDoc>
  <HyperlinkBase/>
  <HLinks>
    <vt:vector size="6" baseType="variant">
      <vt:variant>
        <vt:i4>7143519</vt:i4>
      </vt:variant>
      <vt:variant>
        <vt:i4>0</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Mårten Sundberg</cp:lastModifiedBy>
  <cp:revision>97</cp:revision>
  <cp:lastPrinted>2007-09-07T07:56:00Z</cp:lastPrinted>
  <dcterms:created xsi:type="dcterms:W3CDTF">2017-10-13T12:38:00Z</dcterms:created>
  <dcterms:modified xsi:type="dcterms:W3CDTF">2017-10-14T18:57:00Z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7;#UMTS|7999c0ef-a08f-47c7-807e-659c0e728e77;#5;#radio|11111111-1111-1111-1111-111111111111;#45;#layer 1|4688b4b0-80be-425f-823e-194ad1b56eb7</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466d383b-bb84-448e-b228-4c0ed0c53c06</vt:lpwstr>
  </property>
</Properties>
</file>